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06BE4E" w14:textId="7C046D59" w:rsidR="001B7728" w:rsidRPr="00A90ED9" w:rsidRDefault="001B7728" w:rsidP="00A90ED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val="sr-Latn-BA"/>
        </w:rPr>
      </w:pPr>
    </w:p>
    <w:p w14:paraId="6C8E3551" w14:textId="77777777" w:rsidR="001B7728" w:rsidRDefault="001B7728" w:rsidP="00B04D6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sr-Cyrl-CS"/>
        </w:rPr>
      </w:pPr>
    </w:p>
    <w:p w14:paraId="5A150D6B" w14:textId="64487D96" w:rsidR="007A75E0" w:rsidRPr="001B7728" w:rsidRDefault="007A75E0" w:rsidP="00B04D6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sr-Latn-BA"/>
        </w:rPr>
      </w:pPr>
      <w:r w:rsidRPr="00B04D6C">
        <w:rPr>
          <w:rFonts w:ascii="Times New Roman" w:hAnsi="Times New Roman" w:cs="Times New Roman"/>
          <w:b/>
          <w:sz w:val="36"/>
          <w:szCs w:val="36"/>
          <w:lang w:val="sr-Cyrl-CS"/>
        </w:rPr>
        <w:t>ЖЕЉЕЗНИЦЕ РЕПУБЛИКЕ СРПСКЕ А.Д.</w:t>
      </w:r>
    </w:p>
    <w:p w14:paraId="74B0B987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sr-Cyrl-CS"/>
        </w:rPr>
      </w:pPr>
      <w:r w:rsidRPr="00B04D6C">
        <w:rPr>
          <w:rFonts w:ascii="Times New Roman" w:hAnsi="Times New Roman" w:cs="Times New Roman"/>
          <w:b/>
          <w:sz w:val="36"/>
          <w:szCs w:val="36"/>
          <w:lang w:val="sr-Cyrl-CS"/>
        </w:rPr>
        <w:t>ДОБОЈ</w:t>
      </w:r>
    </w:p>
    <w:p w14:paraId="3ACA7351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  <w:r w:rsidRPr="00B04D6C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 wp14:anchorId="633171CB" wp14:editId="73C2B34E">
            <wp:simplePos x="0" y="0"/>
            <wp:positionH relativeFrom="column">
              <wp:posOffset>266700</wp:posOffset>
            </wp:positionH>
            <wp:positionV relativeFrom="paragraph">
              <wp:posOffset>176530</wp:posOffset>
            </wp:positionV>
            <wp:extent cx="5219700" cy="3309620"/>
            <wp:effectExtent l="0" t="0" r="0" b="5080"/>
            <wp:wrapNone/>
            <wp:docPr id="2" name="Picture 2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330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3B6CD4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16ED26DC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22F87D25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31E5C943" w14:textId="0E2F4F72" w:rsidR="007A75E0" w:rsidRPr="00B04D6C" w:rsidRDefault="00A03C5C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B3E685" wp14:editId="6636E3E8">
                <wp:simplePos x="0" y="0"/>
                <wp:positionH relativeFrom="column">
                  <wp:posOffset>2483485</wp:posOffset>
                </wp:positionH>
                <wp:positionV relativeFrom="paragraph">
                  <wp:posOffset>46355</wp:posOffset>
                </wp:positionV>
                <wp:extent cx="764540" cy="36195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454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900F2F" w14:textId="77777777" w:rsidR="000535BF" w:rsidRPr="00BE3573" w:rsidRDefault="000535BF" w:rsidP="00841DA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  <w:lang w:val="sr-Cyrl-CS"/>
                              </w:rPr>
                            </w:pPr>
                            <w:r w:rsidRPr="00BE3573"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  <w:lang w:val="sr-Cyrl-CS"/>
                              </w:rPr>
                              <w:t>ЖРС</w:t>
                            </w:r>
                          </w:p>
                          <w:p w14:paraId="7FA34268" w14:textId="77777777" w:rsidR="000535BF" w:rsidRDefault="000535BF" w:rsidP="007A75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B3E68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95.55pt;margin-top:3.65pt;width:60.2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" filled="f" stroked="f">
                <v:textbox>
                  <w:txbxContent>
                    <w:p w14:paraId="26900F2F" w14:textId="77777777" w:rsidR="000535BF" w:rsidRPr="00BE3573" w:rsidRDefault="000535BF" w:rsidP="00841DA6">
                      <w:pPr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  <w:lang w:val="sr-Cyrl-CS"/>
                        </w:rPr>
                      </w:pPr>
                      <w:r w:rsidRPr="00BE3573"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  <w:lang w:val="sr-Cyrl-CS"/>
                        </w:rPr>
                        <w:t>ЖРС</w:t>
                      </w:r>
                    </w:p>
                    <w:p w14:paraId="7FA34268" w14:textId="77777777" w:rsidR="000535BF" w:rsidRDefault="000535BF" w:rsidP="007A75E0"/>
                  </w:txbxContent>
                </v:textbox>
              </v:shape>
            </w:pict>
          </mc:Fallback>
        </mc:AlternateContent>
      </w:r>
    </w:p>
    <w:p w14:paraId="5766DA7E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1FD8F4BC" w14:textId="77777777" w:rsidR="007A75E0" w:rsidRPr="00B04D6C" w:rsidRDefault="007A75E0" w:rsidP="00FD7B95">
      <w:pPr>
        <w:spacing w:after="0"/>
        <w:jc w:val="right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6131856B" w14:textId="77777777" w:rsidR="00B04D6C" w:rsidRDefault="00B04D6C" w:rsidP="00B04D6C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sr-Latn-BA"/>
        </w:rPr>
      </w:pPr>
    </w:p>
    <w:p w14:paraId="43D851C2" w14:textId="77777777" w:rsidR="00B04D6C" w:rsidRDefault="00B04D6C" w:rsidP="00B04D6C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sr-Latn-BA"/>
        </w:rPr>
      </w:pPr>
    </w:p>
    <w:p w14:paraId="5CC54AEE" w14:textId="094306E1" w:rsidR="007A75E0" w:rsidRPr="00B04D6C" w:rsidRDefault="00EB4D47" w:rsidP="00B04D6C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sr-Cyrl-CS"/>
        </w:rPr>
      </w:pPr>
      <w:r>
        <w:rPr>
          <w:rFonts w:ascii="Times New Roman" w:hAnsi="Times New Roman" w:cs="Times New Roman"/>
          <w:b/>
          <w:sz w:val="56"/>
          <w:szCs w:val="56"/>
          <w:lang w:val="sr-Cyrl-BA"/>
        </w:rPr>
        <w:t xml:space="preserve">РЕБАЛАНС </w:t>
      </w:r>
      <w:r w:rsidR="007A75E0" w:rsidRPr="00B04D6C">
        <w:rPr>
          <w:rFonts w:ascii="Times New Roman" w:hAnsi="Times New Roman" w:cs="Times New Roman"/>
          <w:b/>
          <w:sz w:val="56"/>
          <w:szCs w:val="56"/>
          <w:lang w:val="sr-Cyrl-CS"/>
        </w:rPr>
        <w:t>ПЛАН</w:t>
      </w:r>
      <w:r>
        <w:rPr>
          <w:rFonts w:ascii="Times New Roman" w:hAnsi="Times New Roman" w:cs="Times New Roman"/>
          <w:b/>
          <w:sz w:val="56"/>
          <w:szCs w:val="56"/>
          <w:lang w:val="sr-Cyrl-CS"/>
        </w:rPr>
        <w:t>А</w:t>
      </w:r>
      <w:r w:rsidR="007A75E0" w:rsidRPr="00B04D6C">
        <w:rPr>
          <w:rFonts w:ascii="Times New Roman" w:hAnsi="Times New Roman" w:cs="Times New Roman"/>
          <w:b/>
          <w:sz w:val="56"/>
          <w:szCs w:val="56"/>
          <w:lang w:val="sr-Cyrl-CS"/>
        </w:rPr>
        <w:t xml:space="preserve"> ПОСЛОВАЊА</w:t>
      </w:r>
    </w:p>
    <w:p w14:paraId="17D862EE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sr-Cyrl-CS"/>
        </w:rPr>
      </w:pPr>
      <w:r w:rsidRPr="00B04D6C">
        <w:rPr>
          <w:rFonts w:ascii="Times New Roman" w:hAnsi="Times New Roman" w:cs="Times New Roman"/>
          <w:b/>
          <w:sz w:val="48"/>
          <w:szCs w:val="48"/>
          <w:lang w:val="sr-Cyrl-CS"/>
        </w:rPr>
        <w:t>Жељезница Републике Српске а.д. Добој</w:t>
      </w:r>
    </w:p>
    <w:p w14:paraId="2702F2F5" w14:textId="1F9B6275" w:rsid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sr-Latn-BA"/>
        </w:rPr>
      </w:pPr>
      <w:r w:rsidRPr="00B04D6C">
        <w:rPr>
          <w:rFonts w:ascii="Times New Roman" w:hAnsi="Times New Roman" w:cs="Times New Roman"/>
          <w:b/>
          <w:sz w:val="48"/>
          <w:szCs w:val="48"/>
          <w:lang w:val="sr-Cyrl-CS"/>
        </w:rPr>
        <w:t>за период 20</w:t>
      </w:r>
      <w:r w:rsidRPr="00B04D6C">
        <w:rPr>
          <w:rFonts w:ascii="Times New Roman" w:hAnsi="Times New Roman" w:cs="Times New Roman"/>
          <w:b/>
          <w:sz w:val="48"/>
          <w:szCs w:val="48"/>
          <w:lang w:val="sr-Latn-BA"/>
        </w:rPr>
        <w:t>2</w:t>
      </w:r>
      <w:r w:rsidR="00110526">
        <w:rPr>
          <w:rFonts w:ascii="Times New Roman" w:hAnsi="Times New Roman" w:cs="Times New Roman"/>
          <w:b/>
          <w:sz w:val="48"/>
          <w:szCs w:val="48"/>
          <w:lang w:val="sr-Latn-BA"/>
        </w:rPr>
        <w:t>4</w:t>
      </w:r>
      <w:r w:rsidRPr="00B04D6C">
        <w:rPr>
          <w:rFonts w:ascii="Times New Roman" w:hAnsi="Times New Roman" w:cs="Times New Roman"/>
          <w:b/>
          <w:sz w:val="48"/>
          <w:szCs w:val="48"/>
          <w:lang w:val="sr-Cyrl-CS"/>
        </w:rPr>
        <w:t>-20</w:t>
      </w:r>
      <w:r w:rsidRPr="00B04D6C">
        <w:rPr>
          <w:rFonts w:ascii="Times New Roman" w:hAnsi="Times New Roman" w:cs="Times New Roman"/>
          <w:b/>
          <w:sz w:val="48"/>
          <w:szCs w:val="48"/>
        </w:rPr>
        <w:t>2</w:t>
      </w:r>
      <w:r w:rsidR="00110526">
        <w:rPr>
          <w:rFonts w:ascii="Times New Roman" w:hAnsi="Times New Roman" w:cs="Times New Roman"/>
          <w:b/>
          <w:sz w:val="48"/>
          <w:szCs w:val="48"/>
        </w:rPr>
        <w:t>6</w:t>
      </w:r>
      <w:r w:rsidR="00E60AFF">
        <w:rPr>
          <w:rFonts w:ascii="Times New Roman" w:hAnsi="Times New Roman" w:cs="Times New Roman"/>
          <w:b/>
          <w:sz w:val="48"/>
          <w:szCs w:val="48"/>
          <w:lang w:val="sr-Cyrl-CS"/>
        </w:rPr>
        <w:t xml:space="preserve">. година </w:t>
      </w:r>
    </w:p>
    <w:p w14:paraId="372F7380" w14:textId="77777777" w:rsidR="00B04D6C" w:rsidRPr="00B04D6C" w:rsidRDefault="00B04D6C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sr-Latn-BA"/>
        </w:rPr>
      </w:pPr>
    </w:p>
    <w:p w14:paraId="326ECED1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6000EF2E" w14:textId="020F70C8" w:rsidR="007A75E0" w:rsidRPr="00B04D6C" w:rsidRDefault="005E17C4" w:rsidP="00B04D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 xml:space="preserve">Добој, </w:t>
      </w:r>
      <w:r w:rsidR="00E60AFF">
        <w:rPr>
          <w:rFonts w:ascii="Times New Roman" w:hAnsi="Times New Roman" w:cs="Times New Roman"/>
          <w:sz w:val="28"/>
          <w:szCs w:val="28"/>
          <w:lang w:val="sr-Cyrl-BA"/>
        </w:rPr>
        <w:t>август</w:t>
      </w:r>
      <w:r w:rsidR="007C17CB">
        <w:rPr>
          <w:rFonts w:ascii="Times New Roman" w:hAnsi="Times New Roman" w:cs="Times New Roman"/>
          <w:sz w:val="28"/>
          <w:szCs w:val="28"/>
          <w:lang w:val="sr-Cyrl-CS"/>
        </w:rPr>
        <w:t xml:space="preserve"> 20</w:t>
      </w:r>
      <w:r w:rsidR="007C17CB">
        <w:rPr>
          <w:rFonts w:ascii="Times New Roman" w:hAnsi="Times New Roman" w:cs="Times New Roman"/>
          <w:sz w:val="28"/>
          <w:szCs w:val="28"/>
          <w:lang w:val="sr-Latn-BA"/>
        </w:rPr>
        <w:t>2</w:t>
      </w:r>
      <w:r w:rsidR="009E788D">
        <w:rPr>
          <w:rFonts w:ascii="Times New Roman" w:hAnsi="Times New Roman" w:cs="Times New Roman"/>
          <w:sz w:val="28"/>
          <w:szCs w:val="28"/>
          <w:lang w:val="sr-Cyrl-BA"/>
        </w:rPr>
        <w:t>4</w:t>
      </w:r>
      <w:r w:rsidR="007A75E0" w:rsidRPr="00B04D6C">
        <w:rPr>
          <w:rFonts w:ascii="Times New Roman" w:hAnsi="Times New Roman" w:cs="Times New Roman"/>
          <w:sz w:val="28"/>
          <w:szCs w:val="28"/>
          <w:lang w:val="sr-Cyrl-CS"/>
        </w:rPr>
        <w:t>. године</w:t>
      </w:r>
    </w:p>
    <w:p w14:paraId="1EE4ADF3" w14:textId="77777777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  <w:lang w:val="sr-Cyrl-CS"/>
        </w:rPr>
      </w:pPr>
      <w:r w:rsidRPr="00B04D6C">
        <w:rPr>
          <w:rFonts w:ascii="Times New Roman" w:hAnsi="Times New Roman" w:cs="Times New Roman"/>
          <w:sz w:val="28"/>
          <w:szCs w:val="28"/>
          <w:lang w:val="sr-Cyrl-CS"/>
        </w:rPr>
        <w:br w:type="page"/>
      </w:r>
      <w:bookmarkStart w:id="0" w:name="_Toc339611461"/>
    </w:p>
    <w:p w14:paraId="45F20EE1" w14:textId="23F7CF25" w:rsidR="007A75E0" w:rsidRPr="00B04D6C" w:rsidRDefault="007A75E0" w:rsidP="00BC6729">
      <w:pPr>
        <w:tabs>
          <w:tab w:val="center" w:pos="5111"/>
        </w:tabs>
        <w:spacing w:after="0"/>
        <w:rPr>
          <w:rFonts w:ascii="Times New Roman" w:hAnsi="Times New Roman" w:cs="Times New Roman"/>
          <w:b/>
          <w:sz w:val="32"/>
          <w:szCs w:val="32"/>
          <w:lang w:val="sr-Cyrl-CS"/>
        </w:rPr>
      </w:pPr>
      <w:r w:rsidRPr="00B04D6C">
        <w:rPr>
          <w:rFonts w:ascii="Times New Roman" w:hAnsi="Times New Roman" w:cs="Times New Roman"/>
          <w:b/>
          <w:sz w:val="32"/>
          <w:szCs w:val="32"/>
          <w:lang w:val="sr-Cyrl-CS"/>
        </w:rPr>
        <w:lastRenderedPageBreak/>
        <w:t>САДРЖАЈ</w:t>
      </w:r>
      <w:bookmarkEnd w:id="0"/>
    </w:p>
    <w:p w14:paraId="7231B224" w14:textId="77777777" w:rsidR="007A75E0" w:rsidRPr="00B04D6C" w:rsidRDefault="007A75E0" w:rsidP="00BC6729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5CE5E63D" w14:textId="6C4616E4" w:rsidR="006C1C61" w:rsidRDefault="000258A8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B04D6C">
        <w:rPr>
          <w:b/>
          <w:color w:val="FF0000"/>
          <w:sz w:val="32"/>
          <w:szCs w:val="32"/>
          <w:lang w:val="sr-Cyrl-CS"/>
        </w:rPr>
        <w:fldChar w:fldCharType="begin"/>
      </w:r>
      <w:r w:rsidR="007A75E0" w:rsidRPr="00B04D6C">
        <w:rPr>
          <w:b/>
          <w:color w:val="FF0000"/>
          <w:sz w:val="32"/>
          <w:szCs w:val="32"/>
          <w:lang w:val="sr-Cyrl-CS"/>
        </w:rPr>
        <w:instrText xml:space="preserve"> TOC \o "1-4" \h \z \u </w:instrText>
      </w:r>
      <w:r w:rsidRPr="00B04D6C">
        <w:rPr>
          <w:b/>
          <w:color w:val="FF0000"/>
          <w:sz w:val="32"/>
          <w:szCs w:val="32"/>
          <w:lang w:val="sr-Cyrl-CS"/>
        </w:rPr>
        <w:fldChar w:fldCharType="separate"/>
      </w:r>
      <w:hyperlink w:anchor="_Toc174015538" w:history="1">
        <w:r w:rsidR="006C1C61" w:rsidRPr="001F6DC0">
          <w:rPr>
            <w:rStyle w:val="Hyperlink"/>
            <w:noProof/>
            <w:lang w:val="sr-Cyrl-CS"/>
          </w:rPr>
          <w:t>УВОД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_Toc174015538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3</w:t>
        </w:r>
        <w:r w:rsidR="006C1C61">
          <w:rPr>
            <w:noProof/>
            <w:webHidden/>
          </w:rPr>
          <w:fldChar w:fldCharType="end"/>
        </w:r>
      </w:hyperlink>
    </w:p>
    <w:p w14:paraId="7ABE8B8C" w14:textId="3A73A459" w:rsidR="006C1C61" w:rsidRDefault="00000000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39" w:history="1">
        <w:r w:rsidR="006C1C61" w:rsidRPr="001F6DC0">
          <w:rPr>
            <w:rStyle w:val="Hyperlink"/>
            <w:noProof/>
            <w:lang w:val="sr-Cyrl-CS"/>
          </w:rPr>
          <w:t>ПАРАМЕТРИ ПОСЛОВНОГ АМБИЈЕНТА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_Toc174015539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5</w:t>
        </w:r>
        <w:r w:rsidR="006C1C61">
          <w:rPr>
            <w:noProof/>
            <w:webHidden/>
          </w:rPr>
          <w:fldChar w:fldCharType="end"/>
        </w:r>
      </w:hyperlink>
    </w:p>
    <w:p w14:paraId="7AFC8573" w14:textId="21231B0B" w:rsidR="006C1C61" w:rsidRDefault="00000000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40" w:history="1">
        <w:r w:rsidR="006C1C61" w:rsidRPr="001F6DC0">
          <w:rPr>
            <w:rStyle w:val="Hyperlink"/>
            <w:noProof/>
            <w:lang w:val="hr-HR"/>
          </w:rPr>
          <w:t>1</w:t>
        </w:r>
        <w:r w:rsidR="006C1C61" w:rsidRPr="001F6DC0">
          <w:rPr>
            <w:rStyle w:val="Hyperlink"/>
            <w:noProof/>
            <w:lang w:val="sr-Cyrl-CS"/>
          </w:rPr>
          <w:t>.РЕБАЛАНС ПЛАНА ФИЗИЧКОГ ОБИМА РАДА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_Toc174015540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6</w:t>
        </w:r>
        <w:r w:rsidR="006C1C61">
          <w:rPr>
            <w:noProof/>
            <w:webHidden/>
          </w:rPr>
          <w:fldChar w:fldCharType="end"/>
        </w:r>
      </w:hyperlink>
    </w:p>
    <w:p w14:paraId="449875E7" w14:textId="09822623" w:rsidR="006C1C61" w:rsidRDefault="00000000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41" w:history="1">
        <w:r w:rsidR="006C1C61" w:rsidRPr="001F6DC0">
          <w:rPr>
            <w:rStyle w:val="Hyperlink"/>
            <w:noProof/>
            <w:lang w:val="hr-HR"/>
          </w:rPr>
          <w:t>1</w:t>
        </w:r>
        <w:r w:rsidR="006C1C61" w:rsidRPr="001F6DC0">
          <w:rPr>
            <w:rStyle w:val="Hyperlink"/>
            <w:noProof/>
            <w:lang w:val="sr-Cyrl-CS"/>
          </w:rPr>
          <w:t>.1.Ребаланс Плана превоза путника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_Toc174015541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6</w:t>
        </w:r>
        <w:r w:rsidR="006C1C61">
          <w:rPr>
            <w:noProof/>
            <w:webHidden/>
          </w:rPr>
          <w:fldChar w:fldCharType="end"/>
        </w:r>
      </w:hyperlink>
    </w:p>
    <w:p w14:paraId="27EFF2C4" w14:textId="63AC092F" w:rsidR="006C1C61" w:rsidRDefault="00000000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42" w:history="1">
        <w:r w:rsidR="006C1C61" w:rsidRPr="001F6DC0">
          <w:rPr>
            <w:rStyle w:val="Hyperlink"/>
            <w:noProof/>
            <w:lang w:val="hr-HR"/>
          </w:rPr>
          <w:t>1</w:t>
        </w:r>
        <w:r w:rsidR="006C1C61" w:rsidRPr="001F6DC0">
          <w:rPr>
            <w:rStyle w:val="Hyperlink"/>
            <w:noProof/>
            <w:lang w:val="sr-Cyrl-CS"/>
          </w:rPr>
          <w:t>.2. Ребаланс Плана превоза роба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_Toc174015542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7</w:t>
        </w:r>
        <w:r w:rsidR="006C1C61">
          <w:rPr>
            <w:noProof/>
            <w:webHidden/>
          </w:rPr>
          <w:fldChar w:fldCharType="end"/>
        </w:r>
      </w:hyperlink>
    </w:p>
    <w:p w14:paraId="3B41067F" w14:textId="537DF7BF" w:rsidR="006C1C61" w:rsidRDefault="00000000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43" w:history="1">
        <w:r w:rsidR="006C1C61" w:rsidRPr="001F6DC0">
          <w:rPr>
            <w:rStyle w:val="Hyperlink"/>
            <w:noProof/>
            <w:lang w:val="hr-HR"/>
          </w:rPr>
          <w:t>1</w:t>
        </w:r>
        <w:r w:rsidR="006C1C61" w:rsidRPr="001F6DC0">
          <w:rPr>
            <w:rStyle w:val="Hyperlink"/>
            <w:noProof/>
            <w:lang w:val="sr-Cyrl-CS"/>
          </w:rPr>
          <w:t>.3. Ребаланс Плана рада вуче возова и потрошње енергије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_Toc174015543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9</w:t>
        </w:r>
        <w:r w:rsidR="006C1C61">
          <w:rPr>
            <w:noProof/>
            <w:webHidden/>
          </w:rPr>
          <w:fldChar w:fldCharType="end"/>
        </w:r>
      </w:hyperlink>
    </w:p>
    <w:p w14:paraId="48A2FFF1" w14:textId="2CF79AA7" w:rsidR="006C1C61" w:rsidRDefault="00000000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44" w:history="1">
        <w:r w:rsidR="006C1C61" w:rsidRPr="001F6DC0">
          <w:rPr>
            <w:rStyle w:val="Hyperlink"/>
            <w:noProof/>
            <w:lang w:val="sr-Cyrl-CS"/>
          </w:rPr>
          <w:t>2.</w:t>
        </w:r>
        <w:r w:rsidR="006C1C61" w:rsidRPr="001F6DC0">
          <w:rPr>
            <w:rStyle w:val="Hyperlink"/>
            <w:noProof/>
            <w:lang w:val="hr-HR"/>
          </w:rPr>
          <w:t xml:space="preserve"> </w:t>
        </w:r>
        <w:r w:rsidR="006C1C61" w:rsidRPr="001F6DC0">
          <w:rPr>
            <w:rStyle w:val="Hyperlink"/>
            <w:noProof/>
            <w:lang w:val="sr-Cyrl-CS"/>
          </w:rPr>
          <w:t>ОПЕРАЦИЈ</w:t>
        </w:r>
        <w:r w:rsidR="006C1C61" w:rsidRPr="001F6DC0">
          <w:rPr>
            <w:rStyle w:val="Hyperlink"/>
            <w:noProof/>
            <w:lang w:val="hr-HR"/>
          </w:rPr>
          <w:t>E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_Toc174015544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10</w:t>
        </w:r>
        <w:r w:rsidR="006C1C61">
          <w:rPr>
            <w:noProof/>
            <w:webHidden/>
          </w:rPr>
          <w:fldChar w:fldCharType="end"/>
        </w:r>
      </w:hyperlink>
    </w:p>
    <w:p w14:paraId="3041972B" w14:textId="2CC860CD" w:rsidR="006C1C61" w:rsidRDefault="00000000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45" w:history="1">
        <w:r w:rsidR="006C1C61" w:rsidRPr="001F6DC0">
          <w:rPr>
            <w:rStyle w:val="Hyperlink"/>
            <w:noProof/>
            <w:lang w:val="sr-Cyrl-CS"/>
          </w:rPr>
          <w:t>2.1. Инвентарски и радни парк мобилних капацитета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_Toc174015545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10</w:t>
        </w:r>
        <w:r w:rsidR="006C1C61">
          <w:rPr>
            <w:noProof/>
            <w:webHidden/>
          </w:rPr>
          <w:fldChar w:fldCharType="end"/>
        </w:r>
      </w:hyperlink>
    </w:p>
    <w:p w14:paraId="5F51258F" w14:textId="0C2E8382" w:rsidR="006C1C61" w:rsidRDefault="00000000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46" w:history="1">
        <w:r w:rsidR="006C1C61" w:rsidRPr="001F6DC0">
          <w:rPr>
            <w:rStyle w:val="Hyperlink"/>
            <w:noProof/>
            <w:lang w:val="sr-Cyrl-CS"/>
          </w:rPr>
          <w:t>2.2. Редовно одржавање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_Toc174015546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10</w:t>
        </w:r>
        <w:r w:rsidR="006C1C61">
          <w:rPr>
            <w:noProof/>
            <w:webHidden/>
          </w:rPr>
          <w:fldChar w:fldCharType="end"/>
        </w:r>
      </w:hyperlink>
    </w:p>
    <w:p w14:paraId="471AD017" w14:textId="253CE1CB" w:rsidR="006C1C61" w:rsidRDefault="00000000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47" w:history="1">
        <w:r w:rsidR="006C1C61" w:rsidRPr="001F6DC0">
          <w:rPr>
            <w:rStyle w:val="Hyperlink"/>
            <w:noProof/>
            <w:lang w:val="sr-Cyrl-BA"/>
          </w:rPr>
          <w:t>2.2.1. Одржавање мобилних капацитета у сопственој режији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_Toc174015547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11</w:t>
        </w:r>
        <w:r w:rsidR="006C1C61">
          <w:rPr>
            <w:noProof/>
            <w:webHidden/>
          </w:rPr>
          <w:fldChar w:fldCharType="end"/>
        </w:r>
      </w:hyperlink>
    </w:p>
    <w:p w14:paraId="6AADE6D5" w14:textId="6CC0A481" w:rsidR="006C1C61" w:rsidRDefault="00000000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48" w:history="1">
        <w:r w:rsidR="006C1C61" w:rsidRPr="001F6DC0">
          <w:rPr>
            <w:rStyle w:val="Hyperlink"/>
            <w:noProof/>
            <w:lang w:val="sr-Cyrl-BA"/>
          </w:rPr>
          <w:t>2.2.2. Одржавање мобилних капацитета од стране трећих лица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_Toc174015548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12</w:t>
        </w:r>
        <w:r w:rsidR="006C1C61">
          <w:rPr>
            <w:noProof/>
            <w:webHidden/>
          </w:rPr>
          <w:fldChar w:fldCharType="end"/>
        </w:r>
      </w:hyperlink>
    </w:p>
    <w:p w14:paraId="2C7D6979" w14:textId="33956A88" w:rsidR="006C1C61" w:rsidRDefault="00000000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49" w:history="1">
        <w:r w:rsidR="006C1C61" w:rsidRPr="001F6DC0">
          <w:rPr>
            <w:rStyle w:val="Hyperlink"/>
            <w:noProof/>
            <w:lang w:val="sr-Cyrl-CS"/>
          </w:rPr>
          <w:t xml:space="preserve">2.2.3. Одржавање </w:t>
        </w:r>
        <w:r w:rsidR="006C1C61" w:rsidRPr="001F6DC0">
          <w:rPr>
            <w:rStyle w:val="Hyperlink"/>
            <w:noProof/>
            <w:lang w:val="sr-Cyrl-BA"/>
          </w:rPr>
          <w:t>осталих средстава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_Toc174015549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13</w:t>
        </w:r>
        <w:r w:rsidR="006C1C61">
          <w:rPr>
            <w:noProof/>
            <w:webHidden/>
          </w:rPr>
          <w:fldChar w:fldCharType="end"/>
        </w:r>
      </w:hyperlink>
    </w:p>
    <w:p w14:paraId="6244169B" w14:textId="474B7112" w:rsidR="006C1C61" w:rsidRDefault="00000000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50" w:history="1">
        <w:r w:rsidR="006C1C61" w:rsidRPr="001F6DC0">
          <w:rPr>
            <w:rStyle w:val="Hyperlink"/>
            <w:noProof/>
            <w:lang w:val="hr-HR"/>
          </w:rPr>
          <w:t>3</w:t>
        </w:r>
        <w:r w:rsidR="006C1C61" w:rsidRPr="001F6DC0">
          <w:rPr>
            <w:rStyle w:val="Hyperlink"/>
            <w:noProof/>
            <w:lang w:val="sr-Cyrl-CS"/>
          </w:rPr>
          <w:t>. ИНФРАСТРУКТУР</w:t>
        </w:r>
        <w:r w:rsidR="006C1C61" w:rsidRPr="001F6DC0">
          <w:rPr>
            <w:rStyle w:val="Hyperlink"/>
            <w:noProof/>
            <w:lang w:val="hr-HR"/>
          </w:rPr>
          <w:t>A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_Toc174015550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16</w:t>
        </w:r>
        <w:r w:rsidR="006C1C61">
          <w:rPr>
            <w:noProof/>
            <w:webHidden/>
          </w:rPr>
          <w:fldChar w:fldCharType="end"/>
        </w:r>
      </w:hyperlink>
    </w:p>
    <w:p w14:paraId="6924155E" w14:textId="12889ED6" w:rsidR="006C1C61" w:rsidRDefault="00000000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51" w:history="1">
        <w:r w:rsidR="006C1C61" w:rsidRPr="001F6DC0">
          <w:rPr>
            <w:rStyle w:val="Hyperlink"/>
            <w:noProof/>
            <w:lang w:val="hr-HR"/>
          </w:rPr>
          <w:t>3</w:t>
        </w:r>
        <w:r w:rsidR="006C1C61" w:rsidRPr="001F6DC0">
          <w:rPr>
            <w:rStyle w:val="Hyperlink"/>
            <w:noProof/>
            <w:lang w:val="sr-Cyrl-CS"/>
          </w:rPr>
          <w:t>.1. Капацитети пруга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_Toc174015551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16</w:t>
        </w:r>
        <w:r w:rsidR="006C1C61">
          <w:rPr>
            <w:noProof/>
            <w:webHidden/>
          </w:rPr>
          <w:fldChar w:fldCharType="end"/>
        </w:r>
      </w:hyperlink>
    </w:p>
    <w:p w14:paraId="2854A7EB" w14:textId="234B64CA" w:rsidR="006C1C61" w:rsidRDefault="00000000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52" w:history="1">
        <w:r w:rsidR="006C1C61" w:rsidRPr="001F6DC0">
          <w:rPr>
            <w:rStyle w:val="Hyperlink"/>
            <w:noProof/>
            <w:lang w:val="hr-HR"/>
          </w:rPr>
          <w:t>3</w:t>
        </w:r>
        <w:r w:rsidR="006C1C61" w:rsidRPr="001F6DC0">
          <w:rPr>
            <w:rStyle w:val="Hyperlink"/>
            <w:noProof/>
            <w:lang w:val="ru-RU"/>
          </w:rPr>
          <w:t>.1.1. Дужин</w:t>
        </w:r>
        <w:r w:rsidR="006C1C61" w:rsidRPr="001F6DC0">
          <w:rPr>
            <w:rStyle w:val="Hyperlink"/>
            <w:noProof/>
          </w:rPr>
          <w:t>a</w:t>
        </w:r>
        <w:r w:rsidR="006C1C61" w:rsidRPr="001F6DC0">
          <w:rPr>
            <w:rStyle w:val="Hyperlink"/>
            <w:noProof/>
            <w:lang w:val="ru-RU"/>
          </w:rPr>
          <w:t xml:space="preserve"> пруга и колосијека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_Toc174015552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16</w:t>
        </w:r>
        <w:r w:rsidR="006C1C61">
          <w:rPr>
            <w:noProof/>
            <w:webHidden/>
          </w:rPr>
          <w:fldChar w:fldCharType="end"/>
        </w:r>
      </w:hyperlink>
    </w:p>
    <w:p w14:paraId="52BAA402" w14:textId="781DE025" w:rsidR="006C1C61" w:rsidRDefault="00000000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53" w:history="1">
        <w:r w:rsidR="006C1C61" w:rsidRPr="001F6DC0">
          <w:rPr>
            <w:rStyle w:val="Hyperlink"/>
            <w:noProof/>
          </w:rPr>
          <w:t>3.</w:t>
        </w:r>
        <w:r w:rsidR="006C1C61" w:rsidRPr="001F6DC0">
          <w:rPr>
            <w:rStyle w:val="Hyperlink"/>
            <w:noProof/>
            <w:lang w:val="sr-Cyrl-CS"/>
          </w:rPr>
          <w:t>1</w:t>
        </w:r>
        <w:r w:rsidR="006C1C61" w:rsidRPr="001F6DC0">
          <w:rPr>
            <w:rStyle w:val="Hyperlink"/>
            <w:noProof/>
          </w:rPr>
          <w:t>.</w:t>
        </w:r>
        <w:r w:rsidR="006C1C61" w:rsidRPr="001F6DC0">
          <w:rPr>
            <w:rStyle w:val="Hyperlink"/>
            <w:noProof/>
            <w:lang w:val="sr-Cyrl-CS"/>
          </w:rPr>
          <w:t>2</w:t>
        </w:r>
        <w:r w:rsidR="006C1C61" w:rsidRPr="001F6DC0">
          <w:rPr>
            <w:rStyle w:val="Hyperlink"/>
            <w:noProof/>
          </w:rPr>
          <w:t>.</w:t>
        </w:r>
        <w:r w:rsidR="006C1C61" w:rsidRPr="001F6DC0">
          <w:rPr>
            <w:rStyle w:val="Hyperlink"/>
            <w:noProof/>
            <w:lang w:val="ru-RU"/>
          </w:rPr>
          <w:t xml:space="preserve"> </w:t>
        </w:r>
        <w:r w:rsidR="006C1C61" w:rsidRPr="001F6DC0">
          <w:rPr>
            <w:rStyle w:val="Hyperlink"/>
            <w:noProof/>
            <w:lang w:val="sr-Cyrl-CS"/>
          </w:rPr>
          <w:t>О</w:t>
        </w:r>
        <w:r w:rsidR="006C1C61" w:rsidRPr="001F6DC0">
          <w:rPr>
            <w:rStyle w:val="Hyperlink"/>
            <w:noProof/>
          </w:rPr>
          <w:t>совинско оптерећење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_Toc174015553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17</w:t>
        </w:r>
        <w:r w:rsidR="006C1C61">
          <w:rPr>
            <w:noProof/>
            <w:webHidden/>
          </w:rPr>
          <w:fldChar w:fldCharType="end"/>
        </w:r>
      </w:hyperlink>
    </w:p>
    <w:p w14:paraId="5D32BF0F" w14:textId="08EE9766" w:rsidR="006C1C61" w:rsidRDefault="00000000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54" w:history="1">
        <w:r w:rsidR="006C1C61" w:rsidRPr="001F6DC0">
          <w:rPr>
            <w:rStyle w:val="Hyperlink"/>
            <w:noProof/>
            <w:lang w:val="hr-HR"/>
          </w:rPr>
          <w:t>3</w:t>
        </w:r>
        <w:r w:rsidR="006C1C61" w:rsidRPr="001F6DC0">
          <w:rPr>
            <w:rStyle w:val="Hyperlink"/>
            <w:noProof/>
            <w:lang w:val="ru-RU"/>
          </w:rPr>
          <w:t>.1.</w:t>
        </w:r>
        <w:r w:rsidR="006C1C61" w:rsidRPr="001F6DC0">
          <w:rPr>
            <w:rStyle w:val="Hyperlink"/>
            <w:noProof/>
            <w:lang w:val="sr-Cyrl-CS"/>
          </w:rPr>
          <w:t>3</w:t>
        </w:r>
        <w:r w:rsidR="006C1C61" w:rsidRPr="001F6DC0">
          <w:rPr>
            <w:rStyle w:val="Hyperlink"/>
            <w:noProof/>
            <w:lang w:val="ru-RU"/>
          </w:rPr>
          <w:t>. Допуштене просјечне брзине на пругама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_Toc174015554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17</w:t>
        </w:r>
        <w:r w:rsidR="006C1C61">
          <w:rPr>
            <w:noProof/>
            <w:webHidden/>
          </w:rPr>
          <w:fldChar w:fldCharType="end"/>
        </w:r>
      </w:hyperlink>
    </w:p>
    <w:p w14:paraId="7ED89696" w14:textId="2D8D9F0A" w:rsidR="006C1C61" w:rsidRDefault="00000000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55" w:history="1">
        <w:r w:rsidR="006C1C61" w:rsidRPr="001F6DC0">
          <w:rPr>
            <w:rStyle w:val="Hyperlink"/>
            <w:noProof/>
            <w:lang w:val="hr-HR"/>
          </w:rPr>
          <w:t xml:space="preserve">3.1.4. </w:t>
        </w:r>
        <w:r w:rsidR="006C1C61" w:rsidRPr="001F6DC0">
          <w:rPr>
            <w:rStyle w:val="Hyperlink"/>
            <w:noProof/>
            <w:lang w:val="sr-Cyrl-CS"/>
          </w:rPr>
          <w:t>Дужина електрифицираних пруга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_Toc174015555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17</w:t>
        </w:r>
        <w:r w:rsidR="006C1C61">
          <w:rPr>
            <w:noProof/>
            <w:webHidden/>
          </w:rPr>
          <w:fldChar w:fldCharType="end"/>
        </w:r>
      </w:hyperlink>
    </w:p>
    <w:p w14:paraId="5615E729" w14:textId="7CE68675" w:rsidR="006C1C61" w:rsidRDefault="00000000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56" w:history="1">
        <w:r w:rsidR="006C1C61" w:rsidRPr="001F6DC0">
          <w:rPr>
            <w:rStyle w:val="Hyperlink"/>
            <w:noProof/>
            <w:lang w:val="hr-HR"/>
          </w:rPr>
          <w:t>3</w:t>
        </w:r>
        <w:r w:rsidR="006C1C61" w:rsidRPr="001F6DC0">
          <w:rPr>
            <w:rStyle w:val="Hyperlink"/>
            <w:noProof/>
            <w:lang w:val="sr-Cyrl-CS"/>
          </w:rPr>
          <w:t>.2. Редовно одржавање  жељезничке инфраструктуре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_Toc174015556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18</w:t>
        </w:r>
        <w:r w:rsidR="006C1C61">
          <w:rPr>
            <w:noProof/>
            <w:webHidden/>
          </w:rPr>
          <w:fldChar w:fldCharType="end"/>
        </w:r>
      </w:hyperlink>
    </w:p>
    <w:p w14:paraId="2151F4AD" w14:textId="66B6ECD4" w:rsidR="006C1C61" w:rsidRDefault="00000000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57" w:history="1">
        <w:r w:rsidR="006C1C61" w:rsidRPr="001F6DC0">
          <w:rPr>
            <w:rStyle w:val="Hyperlink"/>
            <w:noProof/>
            <w:lang w:val="hr-HR"/>
          </w:rPr>
          <w:t>3</w:t>
        </w:r>
        <w:r w:rsidR="006C1C61" w:rsidRPr="001F6DC0">
          <w:rPr>
            <w:rStyle w:val="Hyperlink"/>
            <w:noProof/>
            <w:lang w:val="ru-RU"/>
          </w:rPr>
          <w:t>.2.1. Редовно одржавање</w:t>
        </w:r>
        <w:r w:rsidR="006C1C61" w:rsidRPr="001F6DC0">
          <w:rPr>
            <w:rStyle w:val="Hyperlink"/>
            <w:noProof/>
            <w:lang w:val="sr-Cyrl-CS"/>
          </w:rPr>
          <w:t xml:space="preserve"> </w:t>
        </w:r>
        <w:r w:rsidR="006C1C61" w:rsidRPr="001F6DC0">
          <w:rPr>
            <w:rStyle w:val="Hyperlink"/>
            <w:noProof/>
            <w:lang w:val="ru-RU"/>
          </w:rPr>
          <w:t>у Сектору за електротехничке послове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_Toc174015557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18</w:t>
        </w:r>
        <w:r w:rsidR="006C1C61">
          <w:rPr>
            <w:noProof/>
            <w:webHidden/>
          </w:rPr>
          <w:fldChar w:fldCharType="end"/>
        </w:r>
      </w:hyperlink>
    </w:p>
    <w:p w14:paraId="60245016" w14:textId="52A861C8" w:rsidR="006C1C61" w:rsidRDefault="00000000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58" w:history="1">
        <w:r w:rsidR="006C1C61" w:rsidRPr="001F6DC0">
          <w:rPr>
            <w:rStyle w:val="Hyperlink"/>
            <w:noProof/>
            <w:lang w:val="ru-RU"/>
          </w:rPr>
          <w:t>3.2.2. Редовно одржавање</w:t>
        </w:r>
        <w:r w:rsidR="006C1C61" w:rsidRPr="001F6DC0">
          <w:rPr>
            <w:rStyle w:val="Hyperlink"/>
            <w:noProof/>
            <w:lang w:val="sr-Cyrl-CS"/>
          </w:rPr>
          <w:t xml:space="preserve"> </w:t>
        </w:r>
        <w:r w:rsidR="006C1C61" w:rsidRPr="001F6DC0">
          <w:rPr>
            <w:rStyle w:val="Hyperlink"/>
            <w:noProof/>
            <w:lang w:val="ru-RU"/>
          </w:rPr>
          <w:t>у Сектору за грађевинске послове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_Toc174015558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21</w:t>
        </w:r>
        <w:r w:rsidR="006C1C61">
          <w:rPr>
            <w:noProof/>
            <w:webHidden/>
          </w:rPr>
          <w:fldChar w:fldCharType="end"/>
        </w:r>
      </w:hyperlink>
    </w:p>
    <w:p w14:paraId="6C214185" w14:textId="2E79FDB0" w:rsidR="006C1C61" w:rsidRDefault="00000000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59" w:history="1">
        <w:r w:rsidR="006C1C61" w:rsidRPr="001F6DC0">
          <w:rPr>
            <w:rStyle w:val="Hyperlink"/>
            <w:noProof/>
            <w:lang w:val="hr-HR"/>
          </w:rPr>
          <w:t>3</w:t>
        </w:r>
        <w:r w:rsidR="006C1C61" w:rsidRPr="001F6DC0">
          <w:rPr>
            <w:rStyle w:val="Hyperlink"/>
            <w:noProof/>
            <w:lang w:val="ru-RU"/>
          </w:rPr>
          <w:t>.2.3. Редовно одржавање</w:t>
        </w:r>
        <w:r w:rsidR="006C1C61" w:rsidRPr="001F6DC0">
          <w:rPr>
            <w:rStyle w:val="Hyperlink"/>
            <w:noProof/>
            <w:lang w:val="sr-Cyrl-CS"/>
          </w:rPr>
          <w:t xml:space="preserve"> </w:t>
        </w:r>
        <w:r w:rsidR="006C1C61" w:rsidRPr="001F6DC0">
          <w:rPr>
            <w:rStyle w:val="Hyperlink"/>
            <w:noProof/>
            <w:lang w:val="ru-RU"/>
          </w:rPr>
          <w:t>у Служби за развој, инвестиције и планирање у Пословима инфраструктуре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_Toc174015559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23</w:t>
        </w:r>
        <w:r w:rsidR="006C1C61">
          <w:rPr>
            <w:noProof/>
            <w:webHidden/>
          </w:rPr>
          <w:fldChar w:fldCharType="end"/>
        </w:r>
      </w:hyperlink>
    </w:p>
    <w:p w14:paraId="52DB69E0" w14:textId="0FD50BF8" w:rsidR="006C1C61" w:rsidRDefault="00000000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60" w:history="1">
        <w:r w:rsidR="006C1C61" w:rsidRPr="001F6DC0">
          <w:rPr>
            <w:rStyle w:val="Hyperlink"/>
            <w:noProof/>
            <w:lang w:val="hr-HR"/>
          </w:rPr>
          <w:t>3</w:t>
        </w:r>
        <w:r w:rsidR="006C1C61" w:rsidRPr="001F6DC0">
          <w:rPr>
            <w:rStyle w:val="Hyperlink"/>
            <w:noProof/>
            <w:lang w:val="ru-RU"/>
          </w:rPr>
          <w:t>.2.4. Служба за механизовано одржавање пруга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_Toc174015560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23</w:t>
        </w:r>
        <w:r w:rsidR="006C1C61">
          <w:rPr>
            <w:noProof/>
            <w:webHidden/>
          </w:rPr>
          <w:fldChar w:fldCharType="end"/>
        </w:r>
      </w:hyperlink>
    </w:p>
    <w:p w14:paraId="46799935" w14:textId="7433B724" w:rsidR="006C1C61" w:rsidRDefault="00000000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61" w:history="1">
        <w:r w:rsidR="006C1C61" w:rsidRPr="001F6DC0">
          <w:rPr>
            <w:rStyle w:val="Hyperlink"/>
            <w:noProof/>
            <w:lang w:val="hr-HR"/>
          </w:rPr>
          <w:t>3</w:t>
        </w:r>
        <w:r w:rsidR="006C1C61" w:rsidRPr="001F6DC0">
          <w:rPr>
            <w:rStyle w:val="Hyperlink"/>
            <w:noProof/>
            <w:lang w:val="ru-RU"/>
          </w:rPr>
          <w:t>.2.5. Сектор за управљање и регулисање саобраћаја, приступ и развој мреже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_Toc174015561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25</w:t>
        </w:r>
        <w:r w:rsidR="006C1C61">
          <w:rPr>
            <w:noProof/>
            <w:webHidden/>
          </w:rPr>
          <w:fldChar w:fldCharType="end"/>
        </w:r>
      </w:hyperlink>
    </w:p>
    <w:p w14:paraId="41F75022" w14:textId="74FBF2B1" w:rsidR="006C1C61" w:rsidRDefault="00000000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62" w:history="1">
        <w:r w:rsidR="006C1C61" w:rsidRPr="001F6DC0">
          <w:rPr>
            <w:rStyle w:val="Hyperlink"/>
            <w:noProof/>
            <w:lang w:val="hr-HR"/>
          </w:rPr>
          <w:t xml:space="preserve">4. </w:t>
        </w:r>
        <w:r w:rsidR="006C1C61" w:rsidRPr="001F6DC0">
          <w:rPr>
            <w:rStyle w:val="Hyperlink"/>
            <w:noProof/>
            <w:lang w:val="sr-Cyrl-CS"/>
          </w:rPr>
          <w:t>КАПИТАЛНА УЛАГАЊА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_Toc174015562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26</w:t>
        </w:r>
        <w:r w:rsidR="006C1C61">
          <w:rPr>
            <w:noProof/>
            <w:webHidden/>
          </w:rPr>
          <w:fldChar w:fldCharType="end"/>
        </w:r>
      </w:hyperlink>
    </w:p>
    <w:p w14:paraId="47CA05F0" w14:textId="4EC111B2" w:rsidR="006C1C61" w:rsidRDefault="00000000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63" w:history="1">
        <w:r w:rsidR="006C1C61" w:rsidRPr="001F6DC0">
          <w:rPr>
            <w:rStyle w:val="Hyperlink"/>
            <w:noProof/>
            <w:lang w:val="sr-Cyrl-CS"/>
          </w:rPr>
          <w:t>5</w:t>
        </w:r>
        <w:r w:rsidR="006C1C61" w:rsidRPr="001F6DC0">
          <w:rPr>
            <w:rStyle w:val="Hyperlink"/>
            <w:noProof/>
            <w:lang w:val="hr-HR"/>
          </w:rPr>
          <w:t xml:space="preserve">. </w:t>
        </w:r>
        <w:r w:rsidR="006C1C61" w:rsidRPr="001F6DC0">
          <w:rPr>
            <w:rStyle w:val="Hyperlink"/>
            <w:noProof/>
            <w:lang w:val="sr-Cyrl-CS"/>
          </w:rPr>
          <w:t>КРЕДИТИ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_Toc174015563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27</w:t>
        </w:r>
        <w:r w:rsidR="006C1C61">
          <w:rPr>
            <w:noProof/>
            <w:webHidden/>
          </w:rPr>
          <w:fldChar w:fldCharType="end"/>
        </w:r>
      </w:hyperlink>
    </w:p>
    <w:p w14:paraId="2C529D02" w14:textId="22123044" w:rsidR="006C1C61" w:rsidRDefault="00000000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64" w:history="1">
        <w:r w:rsidR="006C1C61" w:rsidRPr="001F6DC0">
          <w:rPr>
            <w:rStyle w:val="Hyperlink"/>
            <w:noProof/>
            <w:lang w:val="sr-Cyrl-CS"/>
          </w:rPr>
          <w:t>6</w:t>
        </w:r>
        <w:r w:rsidR="006C1C61" w:rsidRPr="001F6DC0">
          <w:rPr>
            <w:rStyle w:val="Hyperlink"/>
            <w:noProof/>
            <w:lang w:val="hr-HR"/>
          </w:rPr>
          <w:t xml:space="preserve">. </w:t>
        </w:r>
        <w:r w:rsidR="006C1C61" w:rsidRPr="001F6DC0">
          <w:rPr>
            <w:rStyle w:val="Hyperlink"/>
            <w:noProof/>
            <w:lang w:val="sr-Cyrl-CS"/>
          </w:rPr>
          <w:t>ЉУДСКИ</w:t>
        </w:r>
        <w:r w:rsidR="006C1C61" w:rsidRPr="001F6DC0">
          <w:rPr>
            <w:rStyle w:val="Hyperlink"/>
            <w:noProof/>
            <w:lang w:val="sr-Latn-BA"/>
          </w:rPr>
          <w:t xml:space="preserve"> </w:t>
        </w:r>
        <w:r w:rsidR="006C1C61" w:rsidRPr="001F6DC0">
          <w:rPr>
            <w:rStyle w:val="Hyperlink"/>
            <w:noProof/>
            <w:lang w:val="sr-Cyrl-CS"/>
          </w:rPr>
          <w:t xml:space="preserve"> РЕСУРСИ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_Toc174015564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31</w:t>
        </w:r>
        <w:r w:rsidR="006C1C61">
          <w:rPr>
            <w:noProof/>
            <w:webHidden/>
          </w:rPr>
          <w:fldChar w:fldCharType="end"/>
        </w:r>
      </w:hyperlink>
    </w:p>
    <w:p w14:paraId="785E20E0" w14:textId="1DC04932" w:rsidR="006C1C61" w:rsidRDefault="00000000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65" w:history="1">
        <w:r w:rsidR="006C1C61" w:rsidRPr="001F6DC0">
          <w:rPr>
            <w:rStyle w:val="Hyperlink"/>
            <w:noProof/>
            <w:lang w:val="hr-HR"/>
          </w:rPr>
          <w:t xml:space="preserve">7. </w:t>
        </w:r>
        <w:r w:rsidR="006C1C61" w:rsidRPr="001F6DC0">
          <w:rPr>
            <w:rStyle w:val="Hyperlink"/>
            <w:noProof/>
            <w:lang w:val="sr-Cyrl-CS"/>
          </w:rPr>
          <w:t>ФИНАНСИЈСКИ ПЛАН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_Toc174015565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32</w:t>
        </w:r>
        <w:r w:rsidR="006C1C61">
          <w:rPr>
            <w:noProof/>
            <w:webHidden/>
          </w:rPr>
          <w:fldChar w:fldCharType="end"/>
        </w:r>
      </w:hyperlink>
    </w:p>
    <w:p w14:paraId="4E2038B2" w14:textId="3D61C9B0" w:rsidR="006C1C61" w:rsidRDefault="00000000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66" w:history="1">
        <w:r w:rsidR="006C1C61" w:rsidRPr="001F6DC0">
          <w:rPr>
            <w:rStyle w:val="Hyperlink"/>
            <w:noProof/>
            <w:lang w:val="sr-Cyrl-CS"/>
          </w:rPr>
          <w:t>7.1. Планирани финансијски резултат Жељезница Републике Српске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_Toc174015566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32</w:t>
        </w:r>
        <w:r w:rsidR="006C1C61">
          <w:rPr>
            <w:noProof/>
            <w:webHidden/>
          </w:rPr>
          <w:fldChar w:fldCharType="end"/>
        </w:r>
      </w:hyperlink>
    </w:p>
    <w:p w14:paraId="452BE04D" w14:textId="13764B9C" w:rsidR="006C1C61" w:rsidRDefault="00000000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67" w:history="1">
        <w:r w:rsidR="006C1C61" w:rsidRPr="001F6DC0">
          <w:rPr>
            <w:rStyle w:val="Hyperlink"/>
            <w:noProof/>
            <w:lang w:val="sr-Cyrl-CS"/>
          </w:rPr>
          <w:t>7.</w:t>
        </w:r>
        <w:r w:rsidR="006C1C61" w:rsidRPr="001F6DC0">
          <w:rPr>
            <w:rStyle w:val="Hyperlink"/>
            <w:noProof/>
            <w:lang w:val="hr-HR"/>
          </w:rPr>
          <w:t>1</w:t>
        </w:r>
        <w:r w:rsidR="006C1C61" w:rsidRPr="001F6DC0">
          <w:rPr>
            <w:rStyle w:val="Hyperlink"/>
            <w:noProof/>
            <w:lang w:val="sr-Cyrl-CS"/>
          </w:rPr>
          <w:t>.</w:t>
        </w:r>
        <w:r w:rsidR="006C1C61" w:rsidRPr="001F6DC0">
          <w:rPr>
            <w:rStyle w:val="Hyperlink"/>
            <w:noProof/>
            <w:lang w:val="hr-HR"/>
          </w:rPr>
          <w:t>1.</w:t>
        </w:r>
        <w:r w:rsidR="006C1C61" w:rsidRPr="001F6DC0">
          <w:rPr>
            <w:rStyle w:val="Hyperlink"/>
            <w:noProof/>
            <w:lang w:val="sr-Cyrl-CS"/>
          </w:rPr>
          <w:t xml:space="preserve"> Планирани финансијски резултат Инфраструктуре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_Toc174015567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34</w:t>
        </w:r>
        <w:r w:rsidR="006C1C61">
          <w:rPr>
            <w:noProof/>
            <w:webHidden/>
          </w:rPr>
          <w:fldChar w:fldCharType="end"/>
        </w:r>
      </w:hyperlink>
    </w:p>
    <w:p w14:paraId="3F48C96F" w14:textId="2CF73DE6" w:rsidR="006C1C61" w:rsidRDefault="00000000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68" w:history="1">
        <w:r w:rsidR="006C1C61" w:rsidRPr="001F6DC0">
          <w:rPr>
            <w:rStyle w:val="Hyperlink"/>
            <w:noProof/>
            <w:lang w:val="sr-Cyrl-CS"/>
          </w:rPr>
          <w:t>7.</w:t>
        </w:r>
        <w:r w:rsidR="006C1C61" w:rsidRPr="001F6DC0">
          <w:rPr>
            <w:rStyle w:val="Hyperlink"/>
            <w:noProof/>
            <w:lang w:val="hr-HR"/>
          </w:rPr>
          <w:t>1</w:t>
        </w:r>
        <w:r w:rsidR="006C1C61" w:rsidRPr="001F6DC0">
          <w:rPr>
            <w:rStyle w:val="Hyperlink"/>
            <w:noProof/>
            <w:lang w:val="sr-Cyrl-CS"/>
          </w:rPr>
          <w:t>.</w:t>
        </w:r>
        <w:r w:rsidR="006C1C61" w:rsidRPr="001F6DC0">
          <w:rPr>
            <w:rStyle w:val="Hyperlink"/>
            <w:noProof/>
            <w:lang w:val="hr-HR"/>
          </w:rPr>
          <w:t>2.</w:t>
        </w:r>
        <w:r w:rsidR="006C1C61" w:rsidRPr="001F6DC0">
          <w:rPr>
            <w:rStyle w:val="Hyperlink"/>
            <w:noProof/>
            <w:lang w:val="sr-Cyrl-CS"/>
          </w:rPr>
          <w:t xml:space="preserve"> Планирани финансијски резултат Операција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_Toc174015568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35</w:t>
        </w:r>
        <w:r w:rsidR="006C1C61">
          <w:rPr>
            <w:noProof/>
            <w:webHidden/>
          </w:rPr>
          <w:fldChar w:fldCharType="end"/>
        </w:r>
      </w:hyperlink>
    </w:p>
    <w:p w14:paraId="66646A88" w14:textId="36DFD9EC" w:rsidR="006C1C61" w:rsidRDefault="00000000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69" w:history="1">
        <w:r w:rsidR="006C1C61" w:rsidRPr="001F6DC0">
          <w:rPr>
            <w:rStyle w:val="Hyperlink"/>
            <w:noProof/>
            <w:lang w:val="sr-Cyrl-CS"/>
          </w:rPr>
          <w:t>7.</w:t>
        </w:r>
        <w:r w:rsidR="006C1C61" w:rsidRPr="001F6DC0">
          <w:rPr>
            <w:rStyle w:val="Hyperlink"/>
            <w:noProof/>
            <w:lang w:val="hr-HR"/>
          </w:rPr>
          <w:t>1.2.1</w:t>
        </w:r>
        <w:r w:rsidR="006C1C61" w:rsidRPr="001F6DC0">
          <w:rPr>
            <w:rStyle w:val="Hyperlink"/>
            <w:noProof/>
            <w:lang w:val="sr-Cyrl-CS"/>
          </w:rPr>
          <w:t>. Планирани финансијски резултат у путничком саобраћају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_Toc174015569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37</w:t>
        </w:r>
        <w:r w:rsidR="006C1C61">
          <w:rPr>
            <w:noProof/>
            <w:webHidden/>
          </w:rPr>
          <w:fldChar w:fldCharType="end"/>
        </w:r>
      </w:hyperlink>
    </w:p>
    <w:p w14:paraId="3557E0FD" w14:textId="432BEB13" w:rsidR="006C1C61" w:rsidRDefault="00000000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70" w:history="1">
        <w:r w:rsidR="006C1C61" w:rsidRPr="001F6DC0">
          <w:rPr>
            <w:rStyle w:val="Hyperlink"/>
            <w:noProof/>
            <w:lang w:val="sr-Cyrl-CS"/>
          </w:rPr>
          <w:t>7.</w:t>
        </w:r>
        <w:r w:rsidR="006C1C61" w:rsidRPr="001F6DC0">
          <w:rPr>
            <w:rStyle w:val="Hyperlink"/>
            <w:noProof/>
            <w:lang w:val="hr-HR"/>
          </w:rPr>
          <w:t>1.2</w:t>
        </w:r>
        <w:r w:rsidR="006C1C61" w:rsidRPr="001F6DC0">
          <w:rPr>
            <w:rStyle w:val="Hyperlink"/>
            <w:noProof/>
            <w:lang w:val="sr-Cyrl-CS"/>
          </w:rPr>
          <w:t>.</w:t>
        </w:r>
        <w:r w:rsidR="006C1C61" w:rsidRPr="001F6DC0">
          <w:rPr>
            <w:rStyle w:val="Hyperlink"/>
            <w:noProof/>
            <w:lang w:val="hr-HR"/>
          </w:rPr>
          <w:t>2.</w:t>
        </w:r>
        <w:r w:rsidR="006C1C61" w:rsidRPr="001F6DC0">
          <w:rPr>
            <w:rStyle w:val="Hyperlink"/>
            <w:noProof/>
            <w:lang w:val="sr-Cyrl-CS"/>
          </w:rPr>
          <w:t xml:space="preserve"> Планирани финансијски резултат у робном саобраћају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_Toc174015570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38</w:t>
        </w:r>
        <w:r w:rsidR="006C1C61">
          <w:rPr>
            <w:noProof/>
            <w:webHidden/>
          </w:rPr>
          <w:fldChar w:fldCharType="end"/>
        </w:r>
      </w:hyperlink>
    </w:p>
    <w:p w14:paraId="075F0DE0" w14:textId="77C3D31F" w:rsidR="006C1C61" w:rsidRDefault="00000000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71" w:history="1">
        <w:r w:rsidR="006C1C61" w:rsidRPr="001F6DC0">
          <w:rPr>
            <w:rStyle w:val="Hyperlink"/>
            <w:noProof/>
            <w:lang w:val="sr-Cyrl-CS"/>
          </w:rPr>
          <w:t>7.</w:t>
        </w:r>
        <w:r w:rsidR="006C1C61" w:rsidRPr="001F6DC0">
          <w:rPr>
            <w:rStyle w:val="Hyperlink"/>
            <w:noProof/>
            <w:lang w:val="hr-HR"/>
          </w:rPr>
          <w:t>2</w:t>
        </w:r>
        <w:r w:rsidR="006C1C61" w:rsidRPr="001F6DC0">
          <w:rPr>
            <w:rStyle w:val="Hyperlink"/>
            <w:noProof/>
            <w:lang w:val="sr-Cyrl-CS"/>
          </w:rPr>
          <w:t>.  Структура планираних прихода и расхода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_Toc174015571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40</w:t>
        </w:r>
        <w:r w:rsidR="006C1C61">
          <w:rPr>
            <w:noProof/>
            <w:webHidden/>
          </w:rPr>
          <w:fldChar w:fldCharType="end"/>
        </w:r>
      </w:hyperlink>
    </w:p>
    <w:p w14:paraId="64A3F42F" w14:textId="2011D1B3" w:rsidR="006C1C61" w:rsidRDefault="00000000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72" w:history="1">
        <w:r w:rsidR="006C1C61" w:rsidRPr="001F6DC0">
          <w:rPr>
            <w:rStyle w:val="Hyperlink"/>
            <w:noProof/>
            <w:lang w:val="sr-Cyrl-CS"/>
          </w:rPr>
          <w:t>7.</w:t>
        </w:r>
        <w:r w:rsidR="006C1C61" w:rsidRPr="001F6DC0">
          <w:rPr>
            <w:rStyle w:val="Hyperlink"/>
            <w:noProof/>
            <w:lang w:val="hr-HR"/>
          </w:rPr>
          <w:t>2</w:t>
        </w:r>
        <w:r w:rsidR="006C1C61" w:rsidRPr="001F6DC0">
          <w:rPr>
            <w:rStyle w:val="Hyperlink"/>
            <w:noProof/>
            <w:lang w:val="sr-Cyrl-CS"/>
          </w:rPr>
          <w:t>.1. Ребаланс Плана прихода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_Toc174015572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40</w:t>
        </w:r>
        <w:r w:rsidR="006C1C61">
          <w:rPr>
            <w:noProof/>
            <w:webHidden/>
          </w:rPr>
          <w:fldChar w:fldCharType="end"/>
        </w:r>
      </w:hyperlink>
    </w:p>
    <w:p w14:paraId="00DB968E" w14:textId="103D5129" w:rsidR="006C1C61" w:rsidRDefault="00000000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73" w:history="1">
        <w:r w:rsidR="006C1C61" w:rsidRPr="001F6DC0">
          <w:rPr>
            <w:rStyle w:val="Hyperlink"/>
            <w:noProof/>
            <w:lang w:val="sr-Cyrl-CS"/>
          </w:rPr>
          <w:t>7.2.2. Ребаланс Плана расхода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_Toc174015573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43</w:t>
        </w:r>
        <w:r w:rsidR="006C1C61">
          <w:rPr>
            <w:noProof/>
            <w:webHidden/>
          </w:rPr>
          <w:fldChar w:fldCharType="end"/>
        </w:r>
      </w:hyperlink>
    </w:p>
    <w:p w14:paraId="032B7325" w14:textId="15A92742" w:rsidR="006C1C61" w:rsidRDefault="00000000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74" w:history="1">
        <w:r w:rsidR="006C1C61" w:rsidRPr="001F6DC0">
          <w:rPr>
            <w:rStyle w:val="Hyperlink"/>
            <w:noProof/>
            <w:lang w:val="sr-Cyrl-CS"/>
          </w:rPr>
          <w:t>7.3. Ребаланс Плана прилива и одлива новчаних средстава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_Toc174015574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50</w:t>
        </w:r>
        <w:r w:rsidR="006C1C61">
          <w:rPr>
            <w:noProof/>
            <w:webHidden/>
          </w:rPr>
          <w:fldChar w:fldCharType="end"/>
        </w:r>
      </w:hyperlink>
    </w:p>
    <w:p w14:paraId="34ED16B4" w14:textId="35592E8D" w:rsidR="006C1C61" w:rsidRDefault="00000000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75" w:history="1">
        <w:r w:rsidR="006C1C61" w:rsidRPr="001F6DC0">
          <w:rPr>
            <w:rStyle w:val="Hyperlink"/>
            <w:noProof/>
            <w:lang w:val="sr-Cyrl-CS"/>
          </w:rPr>
          <w:t>7.4. Показатељи успјешности пословања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_Toc174015575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52</w:t>
        </w:r>
        <w:r w:rsidR="006C1C61">
          <w:rPr>
            <w:noProof/>
            <w:webHidden/>
          </w:rPr>
          <w:fldChar w:fldCharType="end"/>
        </w:r>
      </w:hyperlink>
    </w:p>
    <w:p w14:paraId="068CC894" w14:textId="5FF6B5B5" w:rsidR="006C1C61" w:rsidRDefault="00000000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76" w:history="1">
        <w:r w:rsidR="006C1C61" w:rsidRPr="001F6DC0">
          <w:rPr>
            <w:rStyle w:val="Hyperlink"/>
            <w:noProof/>
            <w:lang w:val="sr-Cyrl-BA"/>
          </w:rPr>
          <w:t>7.4.1.</w:t>
        </w:r>
        <w:r w:rsidR="006C1C61" w:rsidRPr="001F6DC0">
          <w:rPr>
            <w:rStyle w:val="Hyperlink"/>
            <w:noProof/>
            <w:lang w:val="sr-Cyrl-CS"/>
          </w:rPr>
          <w:t xml:space="preserve"> Продуктивност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_Toc174015576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52</w:t>
        </w:r>
        <w:r w:rsidR="006C1C61">
          <w:rPr>
            <w:noProof/>
            <w:webHidden/>
          </w:rPr>
          <w:fldChar w:fldCharType="end"/>
        </w:r>
      </w:hyperlink>
    </w:p>
    <w:p w14:paraId="61F77E0A" w14:textId="06083057" w:rsidR="006C1C61" w:rsidRDefault="00000000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77" w:history="1">
        <w:r w:rsidR="006C1C61" w:rsidRPr="001F6DC0">
          <w:rPr>
            <w:rStyle w:val="Hyperlink"/>
            <w:noProof/>
            <w:lang w:val="sr-Cyrl-CS"/>
          </w:rPr>
          <w:t>7</w:t>
        </w:r>
        <w:r w:rsidR="006C1C61" w:rsidRPr="001F6DC0">
          <w:rPr>
            <w:rStyle w:val="Hyperlink"/>
            <w:noProof/>
          </w:rPr>
          <w:t>.</w:t>
        </w:r>
        <w:r w:rsidR="006C1C61" w:rsidRPr="001F6DC0">
          <w:rPr>
            <w:rStyle w:val="Hyperlink"/>
            <w:noProof/>
            <w:lang w:val="sr-Cyrl-CS"/>
          </w:rPr>
          <w:t>4</w:t>
        </w:r>
        <w:r w:rsidR="006C1C61" w:rsidRPr="001F6DC0">
          <w:rPr>
            <w:rStyle w:val="Hyperlink"/>
            <w:noProof/>
          </w:rPr>
          <w:t>.</w:t>
        </w:r>
        <w:r w:rsidR="006C1C61" w:rsidRPr="001F6DC0">
          <w:rPr>
            <w:rStyle w:val="Hyperlink"/>
            <w:noProof/>
            <w:lang w:val="sr-Cyrl-BA"/>
          </w:rPr>
          <w:t>2</w:t>
        </w:r>
        <w:r w:rsidR="006C1C61" w:rsidRPr="001F6DC0">
          <w:rPr>
            <w:rStyle w:val="Hyperlink"/>
            <w:noProof/>
          </w:rPr>
          <w:t>.</w:t>
        </w:r>
        <w:r w:rsidR="006C1C61" w:rsidRPr="001F6DC0">
          <w:rPr>
            <w:rStyle w:val="Hyperlink"/>
            <w:noProof/>
            <w:lang w:val="sr-Cyrl-CS"/>
          </w:rPr>
          <w:t xml:space="preserve"> Економичност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_Toc174015577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52</w:t>
        </w:r>
        <w:r w:rsidR="006C1C61">
          <w:rPr>
            <w:noProof/>
            <w:webHidden/>
          </w:rPr>
          <w:fldChar w:fldCharType="end"/>
        </w:r>
      </w:hyperlink>
    </w:p>
    <w:p w14:paraId="6EAB2487" w14:textId="40B9AA6B" w:rsidR="006C1C61" w:rsidRDefault="00000000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4015578" w:history="1">
        <w:r w:rsidR="006C1C61" w:rsidRPr="001F6DC0">
          <w:rPr>
            <w:rStyle w:val="Hyperlink"/>
            <w:noProof/>
            <w:lang w:val="sr-Cyrl-CS"/>
          </w:rPr>
          <w:t>ЗАКЉУЧАК</w:t>
        </w:r>
        <w:r w:rsidR="006C1C61">
          <w:rPr>
            <w:noProof/>
            <w:webHidden/>
          </w:rPr>
          <w:tab/>
        </w:r>
        <w:r w:rsidR="006C1C61">
          <w:rPr>
            <w:noProof/>
            <w:webHidden/>
          </w:rPr>
          <w:fldChar w:fldCharType="begin"/>
        </w:r>
        <w:r w:rsidR="006C1C61">
          <w:rPr>
            <w:noProof/>
            <w:webHidden/>
          </w:rPr>
          <w:instrText xml:space="preserve"> PAGEREF _Toc174015578 \h </w:instrText>
        </w:r>
        <w:r w:rsidR="006C1C61">
          <w:rPr>
            <w:noProof/>
            <w:webHidden/>
          </w:rPr>
        </w:r>
        <w:r w:rsidR="006C1C61">
          <w:rPr>
            <w:noProof/>
            <w:webHidden/>
          </w:rPr>
          <w:fldChar w:fldCharType="separate"/>
        </w:r>
        <w:r w:rsidR="006C1C61">
          <w:rPr>
            <w:noProof/>
            <w:webHidden/>
          </w:rPr>
          <w:t>53</w:t>
        </w:r>
        <w:r w:rsidR="006C1C61">
          <w:rPr>
            <w:noProof/>
            <w:webHidden/>
          </w:rPr>
          <w:fldChar w:fldCharType="end"/>
        </w:r>
      </w:hyperlink>
    </w:p>
    <w:p w14:paraId="44F43BC3" w14:textId="01F2DBC6" w:rsidR="007A75E0" w:rsidRPr="00B04D6C" w:rsidRDefault="000258A8" w:rsidP="00BC6729">
      <w:pPr>
        <w:pStyle w:val="TOC1"/>
        <w:tabs>
          <w:tab w:val="right" w:leader="dot" w:pos="10212"/>
        </w:tabs>
        <w:rPr>
          <w:b/>
          <w:color w:val="FF0000"/>
          <w:sz w:val="32"/>
          <w:szCs w:val="32"/>
          <w:lang w:val="sr-Cyrl-CS"/>
        </w:rPr>
      </w:pPr>
      <w:r w:rsidRPr="00B04D6C">
        <w:rPr>
          <w:b/>
          <w:color w:val="FF0000"/>
          <w:sz w:val="32"/>
          <w:szCs w:val="32"/>
          <w:lang w:val="sr-Cyrl-CS"/>
        </w:rPr>
        <w:fldChar w:fldCharType="end"/>
      </w:r>
    </w:p>
    <w:p w14:paraId="68A58EDD" w14:textId="77777777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color w:val="FF0000"/>
          <w:lang w:val="sr-Cyrl-CS"/>
        </w:rPr>
        <w:sectPr w:rsidR="007A75E0" w:rsidRPr="00B04D6C" w:rsidSect="002D2BA9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1440" w:right="1440" w:bottom="1440" w:left="1800" w:header="454" w:footer="0" w:gutter="0"/>
          <w:pgNumType w:start="1"/>
          <w:cols w:space="720"/>
          <w:docGrid w:linePitch="360"/>
        </w:sectPr>
      </w:pPr>
      <w:bookmarkStart w:id="1" w:name="_Toc339611462"/>
    </w:p>
    <w:p w14:paraId="3266AB1F" w14:textId="7C0BA18A" w:rsidR="007A75E0" w:rsidRDefault="007A75E0" w:rsidP="00AE033A">
      <w:pPr>
        <w:pStyle w:val="Heading1"/>
        <w:tabs>
          <w:tab w:val="center" w:pos="5111"/>
        </w:tabs>
        <w:spacing w:after="0"/>
        <w:rPr>
          <w:rFonts w:ascii="Times New Roman" w:hAnsi="Times New Roman" w:cs="Times New Roman"/>
          <w:lang w:val="sr-Cyrl-CS"/>
        </w:rPr>
      </w:pPr>
      <w:bookmarkStart w:id="2" w:name="_Toc174015538"/>
      <w:r w:rsidRPr="00B04D6C">
        <w:rPr>
          <w:rFonts w:ascii="Times New Roman" w:hAnsi="Times New Roman" w:cs="Times New Roman"/>
          <w:lang w:val="sr-Cyrl-CS"/>
        </w:rPr>
        <w:lastRenderedPageBreak/>
        <w:t>УВОД</w:t>
      </w:r>
      <w:bookmarkEnd w:id="1"/>
      <w:bookmarkEnd w:id="2"/>
    </w:p>
    <w:p w14:paraId="65413453" w14:textId="5CFA9C26" w:rsidR="006A12D5" w:rsidRDefault="006A12D5" w:rsidP="006A12D5">
      <w:pPr>
        <w:rPr>
          <w:sz w:val="12"/>
          <w:szCs w:val="12"/>
          <w:lang w:val="sr-Cyrl-CS"/>
        </w:rPr>
      </w:pPr>
    </w:p>
    <w:p w14:paraId="4A69217A" w14:textId="77777777" w:rsidR="00C615D8" w:rsidRDefault="00E67CD1" w:rsidP="00E67CD1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6F7E9F">
        <w:rPr>
          <w:rFonts w:ascii="Times New Roman" w:hAnsi="Times New Roman" w:cs="Times New Roman"/>
          <w:lang w:val="sr-Latn-BA"/>
        </w:rPr>
        <w:t xml:space="preserve">План пословања </w:t>
      </w:r>
      <w:proofErr w:type="spellStart"/>
      <w:r w:rsidRPr="006F7E9F">
        <w:rPr>
          <w:rFonts w:ascii="Times New Roman" w:hAnsi="Times New Roman" w:cs="Times New Roman"/>
        </w:rPr>
        <w:t>Жељезница</w:t>
      </w:r>
      <w:proofErr w:type="spellEnd"/>
      <w:r w:rsidRPr="006F7E9F">
        <w:rPr>
          <w:rFonts w:ascii="Times New Roman" w:hAnsi="Times New Roman" w:cs="Times New Roman"/>
        </w:rPr>
        <w:t xml:space="preserve"> </w:t>
      </w:r>
      <w:proofErr w:type="spellStart"/>
      <w:r w:rsidRPr="006F7E9F">
        <w:rPr>
          <w:rFonts w:ascii="Times New Roman" w:hAnsi="Times New Roman" w:cs="Times New Roman"/>
        </w:rPr>
        <w:t>Републике</w:t>
      </w:r>
      <w:proofErr w:type="spellEnd"/>
      <w:r w:rsidRPr="006F7E9F">
        <w:rPr>
          <w:rFonts w:ascii="Times New Roman" w:hAnsi="Times New Roman" w:cs="Times New Roman"/>
        </w:rPr>
        <w:t xml:space="preserve"> </w:t>
      </w:r>
      <w:proofErr w:type="spellStart"/>
      <w:r w:rsidRPr="006F7E9F">
        <w:rPr>
          <w:rFonts w:ascii="Times New Roman" w:hAnsi="Times New Roman" w:cs="Times New Roman"/>
        </w:rPr>
        <w:t>Српске</w:t>
      </w:r>
      <w:proofErr w:type="spellEnd"/>
      <w:r w:rsidRPr="006F7E9F">
        <w:rPr>
          <w:rFonts w:ascii="Times New Roman" w:hAnsi="Times New Roman" w:cs="Times New Roman"/>
        </w:rPr>
        <w:t xml:space="preserve"> </w:t>
      </w:r>
      <w:r w:rsidRPr="006F7E9F">
        <w:rPr>
          <w:rFonts w:ascii="Times New Roman" w:hAnsi="Times New Roman" w:cs="Times New Roman"/>
          <w:lang w:val="sr-Latn-BA"/>
        </w:rPr>
        <w:t>за период 20</w:t>
      </w:r>
      <w:r w:rsidRPr="006F7E9F">
        <w:rPr>
          <w:rFonts w:ascii="Times New Roman" w:hAnsi="Times New Roman" w:cs="Times New Roman"/>
        </w:rPr>
        <w:t>2</w:t>
      </w:r>
      <w:r w:rsidR="009E788D">
        <w:rPr>
          <w:rFonts w:ascii="Times New Roman" w:hAnsi="Times New Roman" w:cs="Times New Roman"/>
          <w:lang w:val="sr-Cyrl-BA"/>
        </w:rPr>
        <w:t>4</w:t>
      </w:r>
      <w:r w:rsidRPr="006F7E9F">
        <w:rPr>
          <w:rFonts w:ascii="Times New Roman" w:hAnsi="Times New Roman" w:cs="Times New Roman"/>
          <w:lang w:val="sr-Latn-BA"/>
        </w:rPr>
        <w:t>-202</w:t>
      </w:r>
      <w:r w:rsidR="009E788D">
        <w:rPr>
          <w:rFonts w:ascii="Times New Roman" w:hAnsi="Times New Roman" w:cs="Times New Roman"/>
          <w:lang w:val="sr-Cyrl-BA"/>
        </w:rPr>
        <w:t>6</w:t>
      </w:r>
      <w:r w:rsidRPr="006F7E9F">
        <w:rPr>
          <w:rFonts w:ascii="Times New Roman" w:hAnsi="Times New Roman" w:cs="Times New Roman"/>
          <w:lang w:val="sr-Latn-BA"/>
        </w:rPr>
        <w:t>. годин</w:t>
      </w:r>
      <w:r w:rsidRPr="006F7E9F">
        <w:rPr>
          <w:rFonts w:ascii="Times New Roman" w:hAnsi="Times New Roman" w:cs="Times New Roman"/>
          <w:lang w:val="sr-Cyrl-CS"/>
        </w:rPr>
        <w:t>а</w:t>
      </w:r>
      <w:r w:rsidRPr="006F7E9F">
        <w:rPr>
          <w:rFonts w:ascii="Times New Roman" w:hAnsi="Times New Roman" w:cs="Times New Roman"/>
        </w:rPr>
        <w:t xml:space="preserve"> </w:t>
      </w:r>
      <w:r w:rsidR="00C615D8">
        <w:rPr>
          <w:rFonts w:ascii="Times New Roman" w:hAnsi="Times New Roman" w:cs="Times New Roman"/>
          <w:lang w:val="sr-Cyrl-BA"/>
        </w:rPr>
        <w:t>донесен</w:t>
      </w:r>
      <w:r w:rsidR="00C615D8">
        <w:rPr>
          <w:rFonts w:ascii="Times New Roman" w:hAnsi="Times New Roman" w:cs="Times New Roman"/>
          <w:lang w:val="sr-Cyrl-CS"/>
        </w:rPr>
        <w:t xml:space="preserve"> је на 30. ванредној сједници Скупштине акционара која је одржана 01.03.2024. године.</w:t>
      </w:r>
      <w:r w:rsidRPr="006F7E9F">
        <w:rPr>
          <w:rFonts w:ascii="Times New Roman" w:hAnsi="Times New Roman" w:cs="Times New Roman"/>
          <w:lang w:val="sr-Cyrl-CS"/>
        </w:rPr>
        <w:tab/>
      </w:r>
    </w:p>
    <w:p w14:paraId="042779C7" w14:textId="77777777" w:rsidR="0011123F" w:rsidRDefault="007D21DF" w:rsidP="00E67CD1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071574">
        <w:rPr>
          <w:rFonts w:ascii="Times New Roman" w:hAnsi="Times New Roman" w:cs="Times New Roman"/>
          <w:lang w:val="sr-Cyrl-CS"/>
        </w:rPr>
        <w:t>Буџетом Републике Српске за 2024. годину планирана средства за Жељезнице Републике  Српске</w:t>
      </w:r>
      <w:r w:rsidR="007333A1" w:rsidRPr="00071574">
        <w:rPr>
          <w:rFonts w:ascii="Times New Roman" w:hAnsi="Times New Roman" w:cs="Times New Roman"/>
          <w:lang w:val="sr-Cyrl-CS"/>
        </w:rPr>
        <w:t>,</w:t>
      </w:r>
      <w:r w:rsidRPr="00071574">
        <w:rPr>
          <w:rFonts w:ascii="Times New Roman" w:hAnsi="Times New Roman" w:cs="Times New Roman"/>
          <w:lang w:val="sr-Cyrl-CS"/>
        </w:rPr>
        <w:t xml:space="preserve"> </w:t>
      </w:r>
      <w:r w:rsidR="007333A1" w:rsidRPr="00071574">
        <w:rPr>
          <w:rFonts w:ascii="Times New Roman" w:hAnsi="Times New Roman" w:cs="Times New Roman"/>
          <w:lang w:val="sr-Cyrl-CS"/>
        </w:rPr>
        <w:t xml:space="preserve"> по Уговору о финансирању жељезничке инфраструктуре и Уговору о суфинансирању жељезничког путничког саобраћаја, износе 20.000.000 КМ.</w:t>
      </w:r>
    </w:p>
    <w:p w14:paraId="43700709" w14:textId="3B401B1D" w:rsidR="007D21DF" w:rsidRPr="00071574" w:rsidRDefault="00071574" w:rsidP="00E67CD1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  <w:r w:rsidRPr="00071574">
        <w:rPr>
          <w:rFonts w:ascii="Times New Roman" w:hAnsi="Times New Roman" w:cs="Times New Roman"/>
          <w:lang w:val="sr-Cyrl-CS"/>
        </w:rPr>
        <w:t xml:space="preserve"> Основни разлог израде Ребаланса Пл</w:t>
      </w:r>
      <w:r w:rsidR="0011123F">
        <w:rPr>
          <w:rFonts w:ascii="Times New Roman" w:hAnsi="Times New Roman" w:cs="Times New Roman"/>
          <w:lang w:val="sr-Cyrl-CS"/>
        </w:rPr>
        <w:t>ана пословања је што до</w:t>
      </w:r>
      <w:r w:rsidRPr="00071574">
        <w:rPr>
          <w:rFonts w:ascii="Times New Roman" w:hAnsi="Times New Roman" w:cs="Times New Roman"/>
          <w:lang w:val="sr-Cyrl-CS"/>
        </w:rPr>
        <w:t xml:space="preserve"> дана</w:t>
      </w:r>
      <w:r w:rsidR="0011123F">
        <w:rPr>
          <w:rFonts w:ascii="Times New Roman" w:hAnsi="Times New Roman" w:cs="Times New Roman"/>
          <w:lang w:val="sr-Cyrl-CS"/>
        </w:rPr>
        <w:t xml:space="preserve"> израде Ребаланса </w:t>
      </w:r>
      <w:r w:rsidR="007C4AA0">
        <w:rPr>
          <w:rFonts w:ascii="Times New Roman" w:hAnsi="Times New Roman" w:cs="Times New Roman"/>
          <w:lang w:val="sr-Cyrl-CS"/>
        </w:rPr>
        <w:t xml:space="preserve"> на рачун</w:t>
      </w:r>
      <w:r w:rsidR="0056625E">
        <w:rPr>
          <w:rFonts w:ascii="Times New Roman" w:hAnsi="Times New Roman" w:cs="Times New Roman"/>
          <w:lang w:val="sr-Cyrl-CS"/>
        </w:rPr>
        <w:t xml:space="preserve"> Жељезница Републике Српске нису уплаћена средства по основу</w:t>
      </w:r>
      <w:r w:rsidRPr="00071574">
        <w:rPr>
          <w:rFonts w:ascii="Times New Roman" w:hAnsi="Times New Roman" w:cs="Times New Roman"/>
          <w:lang w:val="sr-Cyrl-CS"/>
        </w:rPr>
        <w:t xml:space="preserve"> субвенција за </w:t>
      </w:r>
      <w:r w:rsidR="001559C1">
        <w:rPr>
          <w:rFonts w:ascii="Times New Roman" w:hAnsi="Times New Roman" w:cs="Times New Roman"/>
          <w:lang w:val="sr-Cyrl-CS"/>
        </w:rPr>
        <w:t xml:space="preserve">               </w:t>
      </w:r>
      <w:r w:rsidRPr="00071574">
        <w:rPr>
          <w:rFonts w:ascii="Times New Roman" w:hAnsi="Times New Roman" w:cs="Times New Roman"/>
          <w:lang w:val="sr-Cyrl-CS"/>
        </w:rPr>
        <w:t>2024. годину од стране Владе Републике Српске.</w:t>
      </w:r>
    </w:p>
    <w:p w14:paraId="67289D07" w14:textId="15829416" w:rsidR="00E60AFF" w:rsidRDefault="00C74676" w:rsidP="00C615D8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Ребалансом је планирано </w:t>
      </w:r>
      <w:r w:rsidR="00E60AFF" w:rsidRPr="00071574">
        <w:rPr>
          <w:rFonts w:ascii="Times New Roman" w:hAnsi="Times New Roman" w:cs="Times New Roman"/>
          <w:lang w:val="sr-Cyrl-BA"/>
        </w:rPr>
        <w:t>кредитно задужење код Комерцијалне банке у износу</w:t>
      </w:r>
      <w:r w:rsidR="007C4AA0">
        <w:rPr>
          <w:rFonts w:ascii="Times New Roman" w:hAnsi="Times New Roman" w:cs="Times New Roman"/>
          <w:lang w:val="sr-Cyrl-BA"/>
        </w:rPr>
        <w:t xml:space="preserve"> </w:t>
      </w:r>
      <w:r w:rsidR="00E60AFF" w:rsidRPr="00071574">
        <w:rPr>
          <w:rFonts w:ascii="Times New Roman" w:hAnsi="Times New Roman" w:cs="Times New Roman"/>
          <w:lang w:val="sr-Cyrl-BA"/>
        </w:rPr>
        <w:t>о</w:t>
      </w:r>
      <w:r w:rsidR="007C4AA0">
        <w:rPr>
          <w:rFonts w:ascii="Times New Roman" w:hAnsi="Times New Roman" w:cs="Times New Roman"/>
          <w:lang w:val="sr-Cyrl-BA"/>
        </w:rPr>
        <w:t>д</w:t>
      </w:r>
      <w:r>
        <w:rPr>
          <w:rFonts w:ascii="Times New Roman" w:hAnsi="Times New Roman" w:cs="Times New Roman"/>
          <w:lang w:val="sr-Latn-BA"/>
        </w:rPr>
        <w:t xml:space="preserve">         </w:t>
      </w:r>
      <w:r w:rsidR="00E60AFF" w:rsidRPr="00071574">
        <w:rPr>
          <w:rFonts w:ascii="Times New Roman" w:hAnsi="Times New Roman" w:cs="Times New Roman"/>
          <w:lang w:val="sr-Cyrl-BA"/>
        </w:rPr>
        <w:t xml:space="preserve"> 20.000.000 КМ</w:t>
      </w:r>
      <w:r w:rsidR="007C4AA0">
        <w:rPr>
          <w:rFonts w:ascii="Times New Roman" w:hAnsi="Times New Roman" w:cs="Times New Roman"/>
          <w:lang w:val="sr-Cyrl-BA"/>
        </w:rPr>
        <w:t xml:space="preserve"> у 2024. години и 20.000.000 КМ у 2025. години, уз обезбјеђење гаранције Владе Републике Српске.</w:t>
      </w:r>
      <w:r w:rsidR="00E60AFF" w:rsidRPr="00071574">
        <w:rPr>
          <w:rFonts w:ascii="Times New Roman" w:hAnsi="Times New Roman" w:cs="Times New Roman"/>
          <w:lang w:val="sr-Cyrl-BA"/>
        </w:rPr>
        <w:t xml:space="preserve"> </w:t>
      </w:r>
      <w:r w:rsidR="007C4AA0">
        <w:rPr>
          <w:rFonts w:ascii="Times New Roman" w:hAnsi="Times New Roman" w:cs="Times New Roman"/>
          <w:lang w:val="sr-Cyrl-BA"/>
        </w:rPr>
        <w:t>С</w:t>
      </w:r>
      <w:r w:rsidR="00E60AFF" w:rsidRPr="00071574">
        <w:rPr>
          <w:rFonts w:ascii="Times New Roman" w:hAnsi="Times New Roman" w:cs="Times New Roman"/>
          <w:lang w:val="sr-Cyrl-BA"/>
        </w:rPr>
        <w:t>врх</w:t>
      </w:r>
      <w:r w:rsidR="007C4AA0">
        <w:rPr>
          <w:rFonts w:ascii="Times New Roman" w:hAnsi="Times New Roman" w:cs="Times New Roman"/>
          <w:lang w:val="sr-Cyrl-BA"/>
        </w:rPr>
        <w:t xml:space="preserve">а новог кредитног задужења је </w:t>
      </w:r>
      <w:r w:rsidR="00071574" w:rsidRPr="00071574">
        <w:rPr>
          <w:rFonts w:ascii="Times New Roman" w:hAnsi="Times New Roman" w:cs="Times New Roman"/>
          <w:lang w:val="sr-Cyrl-BA"/>
        </w:rPr>
        <w:t>одржавање текуће ликвидности</w:t>
      </w:r>
      <w:r w:rsidR="00F46B27">
        <w:rPr>
          <w:rFonts w:ascii="Times New Roman" w:hAnsi="Times New Roman" w:cs="Times New Roman"/>
          <w:lang w:val="sr-Cyrl-BA"/>
        </w:rPr>
        <w:t>.</w:t>
      </w:r>
    </w:p>
    <w:p w14:paraId="5A8E6F74" w14:textId="4FF13FB8" w:rsidR="00F46B27" w:rsidRDefault="00F46B27" w:rsidP="00C615D8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Позиције које се ребалансирају су :</w:t>
      </w:r>
    </w:p>
    <w:p w14:paraId="75264AE2" w14:textId="7A8F37D3" w:rsidR="00F46B27" w:rsidRPr="00602C97" w:rsidRDefault="00F46B27" w:rsidP="00602C97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lang w:val="sr-Cyrl-BA"/>
        </w:rPr>
        <w:t>1</w:t>
      </w:r>
      <w:r w:rsidRPr="00602C97">
        <w:rPr>
          <w:rFonts w:ascii="Times New Roman" w:hAnsi="Times New Roman" w:cs="Times New Roman"/>
          <w:lang w:val="sr-Cyrl-BA"/>
        </w:rPr>
        <w:t>.</w:t>
      </w:r>
      <w:r w:rsidR="004379E6">
        <w:rPr>
          <w:rFonts w:ascii="Times New Roman" w:hAnsi="Times New Roman" w:cs="Times New Roman"/>
          <w:lang w:val="sr-Cyrl-BA"/>
        </w:rPr>
        <w:t xml:space="preserve"> </w:t>
      </w:r>
      <w:r w:rsidR="00602C97" w:rsidRPr="00602C97">
        <w:rPr>
          <w:rFonts w:ascii="Times New Roman" w:hAnsi="Times New Roman" w:cs="Times New Roman"/>
          <w:lang w:val="sr-Cyrl-BA"/>
        </w:rPr>
        <w:t>Планирани износ домаћих к</w:t>
      </w:r>
      <w:r w:rsidR="007C4AA0">
        <w:rPr>
          <w:rFonts w:ascii="Times New Roman" w:hAnsi="Times New Roman" w:cs="Times New Roman"/>
          <w:lang w:val="sr-Cyrl-BA"/>
        </w:rPr>
        <w:t>редитних задужења у 2024. и 2025. години у износу од        20.000.000 КМ за сваку годину,</w:t>
      </w:r>
    </w:p>
    <w:p w14:paraId="062C382D" w14:textId="09E7D780" w:rsidR="00602C97" w:rsidRDefault="00602C97" w:rsidP="00602C97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602C97">
        <w:rPr>
          <w:rFonts w:ascii="Times New Roman" w:hAnsi="Times New Roman" w:cs="Times New Roman"/>
          <w:lang w:val="sr-Cyrl-BA"/>
        </w:rPr>
        <w:t>2.</w:t>
      </w:r>
      <w:r w:rsidR="004379E6">
        <w:rPr>
          <w:rFonts w:ascii="Times New Roman" w:hAnsi="Times New Roman" w:cs="Times New Roman"/>
          <w:lang w:val="sr-Cyrl-BA"/>
        </w:rPr>
        <w:t xml:space="preserve"> </w:t>
      </w:r>
      <w:r w:rsidRPr="00602C97">
        <w:rPr>
          <w:rFonts w:ascii="Times New Roman" w:hAnsi="Times New Roman" w:cs="Times New Roman"/>
          <w:lang w:val="sr-Cyrl-BA"/>
        </w:rPr>
        <w:t>Приливи и одливи по основу кредитних задужења у окви</w:t>
      </w:r>
      <w:r w:rsidR="007C4AA0">
        <w:rPr>
          <w:rFonts w:ascii="Times New Roman" w:hAnsi="Times New Roman" w:cs="Times New Roman"/>
          <w:lang w:val="sr-Cyrl-BA"/>
        </w:rPr>
        <w:t>ру новчаног тока у 2024. години,</w:t>
      </w:r>
    </w:p>
    <w:p w14:paraId="37F02559" w14:textId="5E4B5E06" w:rsidR="00A4716D" w:rsidRDefault="007C4AA0" w:rsidP="00A4716D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3.</w:t>
      </w:r>
      <w:r w:rsidR="004379E6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lang w:val="sr-Cyrl-BA"/>
        </w:rPr>
        <w:t>У дијелу инвестиција у Пословима операција</w:t>
      </w:r>
      <w:r w:rsidR="00A4716D">
        <w:rPr>
          <w:rFonts w:ascii="Times New Roman" w:hAnsi="Times New Roman" w:cs="Times New Roman"/>
          <w:lang w:val="sr-Latn-BA"/>
        </w:rPr>
        <w:t xml:space="preserve"> </w:t>
      </w:r>
      <w:r w:rsidR="00A4716D">
        <w:rPr>
          <w:rFonts w:ascii="Times New Roman" w:hAnsi="Times New Roman" w:cs="Times New Roman"/>
          <w:lang w:val="sr-Cyrl-BA"/>
        </w:rPr>
        <w:t>измјене су сљедеће:</w:t>
      </w:r>
    </w:p>
    <w:p w14:paraId="0BDDAF15" w14:textId="71683049" w:rsidR="00A4716D" w:rsidRDefault="00A4716D" w:rsidP="00A4716D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  <w:lang w:val="sr-Cyrl-BA"/>
        </w:rPr>
        <w:t>И</w:t>
      </w:r>
      <w:proofErr w:type="spellStart"/>
      <w:r w:rsidRPr="00A4716D">
        <w:rPr>
          <w:rFonts w:ascii="Times New Roman" w:eastAsia="Times New Roman" w:hAnsi="Times New Roman" w:cs="Times New Roman"/>
        </w:rPr>
        <w:t>нвестиције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које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се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односе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на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Кабинет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изврш</w:t>
      </w:r>
      <w:r>
        <w:rPr>
          <w:rFonts w:ascii="Times New Roman" w:eastAsia="Times New Roman" w:hAnsi="Times New Roman" w:cs="Times New Roman"/>
        </w:rPr>
        <w:t>ног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директора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Послова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операција</w:t>
      </w:r>
      <w:proofErr w:type="spellEnd"/>
      <w:r>
        <w:rPr>
          <w:rFonts w:ascii="Times New Roman" w:eastAsia="Times New Roman" w:hAnsi="Times New Roman" w:cs="Times New Roman"/>
        </w:rPr>
        <w:t xml:space="preserve">                                    </w:t>
      </w:r>
      <w:r>
        <w:rPr>
          <w:rFonts w:ascii="Times New Roman" w:eastAsia="Times New Roman" w:hAnsi="Times New Roman" w:cs="Times New Roman"/>
          <w:lang w:val="sr-Cyrl-BA"/>
        </w:rPr>
        <w:t>“</w:t>
      </w:r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Клима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уређај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,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набавка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уградња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(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заједничка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спецификација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организационих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дијелова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Послова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операција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>)</w:t>
      </w:r>
      <w:r>
        <w:rPr>
          <w:rFonts w:ascii="Times New Roman" w:eastAsia="Times New Roman" w:hAnsi="Times New Roman" w:cs="Times New Roman"/>
          <w:bCs/>
          <w:lang w:val="sr-Cyrl-BA"/>
        </w:rPr>
        <w:t>“</w:t>
      </w:r>
      <w:r w:rsidRPr="00A4716D">
        <w:rPr>
          <w:rFonts w:ascii="Times New Roman" w:eastAsia="Times New Roman" w:hAnsi="Times New Roman" w:cs="Times New Roman"/>
          <w:bCs/>
        </w:rPr>
        <w:t xml:space="preserve">, </w:t>
      </w:r>
      <w:proofErr w:type="spellStart"/>
      <w:r w:rsidRPr="00A4716D">
        <w:rPr>
          <w:rFonts w:ascii="Times New Roman" w:eastAsia="Times New Roman" w:hAnsi="Times New Roman" w:cs="Times New Roman"/>
        </w:rPr>
        <w:t>брише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се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претходно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планирана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вриједност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од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97</w:t>
      </w:r>
      <w:r>
        <w:rPr>
          <w:rFonts w:ascii="Times New Roman" w:eastAsia="Times New Roman" w:hAnsi="Times New Roman" w:cs="Times New Roman"/>
          <w:lang w:val="sr-Cyrl-BA"/>
        </w:rPr>
        <w:t>.</w:t>
      </w:r>
      <w:r>
        <w:rPr>
          <w:rFonts w:ascii="Times New Roman" w:eastAsia="Times New Roman" w:hAnsi="Times New Roman" w:cs="Times New Roman"/>
        </w:rPr>
        <w:t xml:space="preserve">000 КМ, </w:t>
      </w:r>
      <w:r w:rsidRPr="00A4716D">
        <w:rPr>
          <w:rFonts w:ascii="Times New Roman" w:eastAsia="Times New Roman" w:hAnsi="Times New Roman" w:cs="Times New Roman"/>
        </w:rPr>
        <w:t xml:space="preserve">а </w:t>
      </w:r>
      <w:proofErr w:type="spellStart"/>
      <w:r w:rsidRPr="00A4716D">
        <w:rPr>
          <w:rFonts w:ascii="Times New Roman" w:eastAsia="Times New Roman" w:hAnsi="Times New Roman" w:cs="Times New Roman"/>
        </w:rPr>
        <w:t>уписује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се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нова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вриједност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од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71</w:t>
      </w:r>
      <w:r>
        <w:rPr>
          <w:rFonts w:ascii="Times New Roman" w:eastAsia="Times New Roman" w:hAnsi="Times New Roman" w:cs="Times New Roman"/>
          <w:lang w:val="sr-Cyrl-BA"/>
        </w:rPr>
        <w:t>.</w:t>
      </w:r>
      <w:r>
        <w:rPr>
          <w:rFonts w:ascii="Times New Roman" w:eastAsia="Times New Roman" w:hAnsi="Times New Roman" w:cs="Times New Roman"/>
        </w:rPr>
        <w:t>000 КМ,</w:t>
      </w:r>
      <w:r w:rsidRPr="00A4716D">
        <w:rPr>
          <w:rFonts w:ascii="Times New Roman" w:eastAsia="Times New Roman" w:hAnsi="Times New Roman" w:cs="Times New Roman"/>
        </w:rPr>
        <w:t>  </w:t>
      </w:r>
    </w:p>
    <w:p w14:paraId="35B64F0D" w14:textId="77777777" w:rsidR="00A4716D" w:rsidRDefault="00A4716D" w:rsidP="00A4716D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  <w:lang w:val="sr-Cyrl-BA"/>
        </w:rPr>
        <w:t>И</w:t>
      </w:r>
      <w:proofErr w:type="spellStart"/>
      <w:r w:rsidRPr="00A4716D">
        <w:rPr>
          <w:rFonts w:ascii="Times New Roman" w:eastAsia="Times New Roman" w:hAnsi="Times New Roman" w:cs="Times New Roman"/>
        </w:rPr>
        <w:t>нвестиц</w:t>
      </w:r>
      <w:r>
        <w:rPr>
          <w:rFonts w:ascii="Times New Roman" w:eastAsia="Times New Roman" w:hAnsi="Times New Roman" w:cs="Times New Roman"/>
        </w:rPr>
        <w:t>ије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које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односе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Сектор</w:t>
      </w:r>
      <w:proofErr w:type="spellEnd"/>
      <w:r>
        <w:rPr>
          <w:rFonts w:ascii="Times New Roman" w:eastAsia="Times New Roman" w:hAnsi="Times New Roman" w:cs="Times New Roman"/>
        </w:rPr>
        <w:t xml:space="preserve"> ВВ </w:t>
      </w:r>
      <w:r>
        <w:rPr>
          <w:rFonts w:ascii="Times New Roman" w:eastAsia="Times New Roman" w:hAnsi="Times New Roman" w:cs="Times New Roman"/>
          <w:lang w:val="sr-Cyrl-BA"/>
        </w:rPr>
        <w:t>„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Комплет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пумпа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за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гориво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са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бројачем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протока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горива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,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цријевом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пиштољем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за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намиривање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у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Секцији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за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ВВ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Бања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Лука</w:t>
      </w:r>
      <w:proofErr w:type="spellEnd"/>
      <w:r>
        <w:rPr>
          <w:rFonts w:ascii="Times New Roman" w:eastAsia="Times New Roman" w:hAnsi="Times New Roman" w:cs="Times New Roman"/>
          <w:bCs/>
          <w:lang w:val="sr-Cyrl-BA"/>
        </w:rPr>
        <w:t>“</w:t>
      </w:r>
      <w:r w:rsidRPr="00A4716D">
        <w:rPr>
          <w:rFonts w:ascii="Times New Roman" w:eastAsia="Times New Roman" w:hAnsi="Times New Roman" w:cs="Times New Roman"/>
          <w:bCs/>
        </w:rPr>
        <w:t xml:space="preserve">, </w:t>
      </w:r>
      <w:proofErr w:type="spellStart"/>
      <w:r w:rsidRPr="00A4716D">
        <w:rPr>
          <w:rFonts w:ascii="Times New Roman" w:eastAsia="Times New Roman" w:hAnsi="Times New Roman" w:cs="Times New Roman"/>
        </w:rPr>
        <w:t>брише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се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претходно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планирана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вриједност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од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20</w:t>
      </w:r>
      <w:r>
        <w:rPr>
          <w:rFonts w:ascii="Times New Roman" w:eastAsia="Times New Roman" w:hAnsi="Times New Roman" w:cs="Times New Roman"/>
          <w:lang w:val="sr-Cyrl-BA"/>
        </w:rPr>
        <w:t>.</w:t>
      </w:r>
      <w:r w:rsidRPr="00A4716D">
        <w:rPr>
          <w:rFonts w:ascii="Times New Roman" w:eastAsia="Times New Roman" w:hAnsi="Times New Roman" w:cs="Times New Roman"/>
        </w:rPr>
        <w:t>000</w:t>
      </w:r>
      <w:r>
        <w:rPr>
          <w:rFonts w:ascii="Times New Roman" w:eastAsia="Times New Roman" w:hAnsi="Times New Roman" w:cs="Times New Roman"/>
        </w:rPr>
        <w:t xml:space="preserve"> КМ, а </w:t>
      </w:r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уписује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се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нова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вриједност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од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33</w:t>
      </w:r>
      <w:r>
        <w:rPr>
          <w:rFonts w:ascii="Times New Roman" w:eastAsia="Times New Roman" w:hAnsi="Times New Roman" w:cs="Times New Roman"/>
          <w:lang w:val="sr-Cyrl-BA"/>
        </w:rPr>
        <w:t>.</w:t>
      </w:r>
      <w:r w:rsidRPr="00A4716D">
        <w:rPr>
          <w:rFonts w:ascii="Times New Roman" w:eastAsia="Times New Roman" w:hAnsi="Times New Roman" w:cs="Times New Roman"/>
        </w:rPr>
        <w:t>000</w:t>
      </w:r>
      <w:r>
        <w:rPr>
          <w:rFonts w:ascii="Times New Roman" w:eastAsia="Times New Roman" w:hAnsi="Times New Roman" w:cs="Times New Roman"/>
        </w:rPr>
        <w:t xml:space="preserve"> КМ,</w:t>
      </w:r>
    </w:p>
    <w:p w14:paraId="23716BC4" w14:textId="4ABE2C05" w:rsidR="00A4716D" w:rsidRDefault="00A4716D" w:rsidP="00A4716D">
      <w:pPr>
        <w:spacing w:after="0" w:line="360" w:lineRule="auto"/>
        <w:jc w:val="both"/>
        <w:rPr>
          <w:rFonts w:ascii="Times New Roman" w:eastAsia="Times New Roman" w:hAnsi="Times New Roman" w:cs="Times New Roman"/>
          <w:lang w:val="sr-Cyrl-BA"/>
        </w:rPr>
      </w:pPr>
      <w:r>
        <w:rPr>
          <w:rFonts w:ascii="Times New Roman" w:eastAsia="Times New Roman" w:hAnsi="Times New Roman" w:cs="Times New Roman"/>
          <w:lang w:val="sr-Cyrl-BA"/>
        </w:rPr>
        <w:t>- И</w:t>
      </w:r>
      <w:proofErr w:type="spellStart"/>
      <w:r w:rsidRPr="00A4716D">
        <w:rPr>
          <w:rFonts w:ascii="Times New Roman" w:eastAsia="Times New Roman" w:hAnsi="Times New Roman" w:cs="Times New Roman"/>
        </w:rPr>
        <w:t>нвестиц</w:t>
      </w:r>
      <w:r>
        <w:rPr>
          <w:rFonts w:ascii="Times New Roman" w:eastAsia="Times New Roman" w:hAnsi="Times New Roman" w:cs="Times New Roman"/>
        </w:rPr>
        <w:t>ије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које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односе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Сектор</w:t>
      </w:r>
      <w:proofErr w:type="spellEnd"/>
      <w:r>
        <w:rPr>
          <w:rFonts w:ascii="Times New Roman" w:eastAsia="Times New Roman" w:hAnsi="Times New Roman" w:cs="Times New Roman"/>
        </w:rPr>
        <w:t xml:space="preserve"> ВВ</w:t>
      </w:r>
      <w:r w:rsidRPr="00A4716D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sr-Cyrl-BA"/>
        </w:rPr>
        <w:t>„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Набавка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уградња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пластичног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р</w:t>
      </w:r>
      <w:r w:rsidR="005645AE">
        <w:rPr>
          <w:rFonts w:ascii="Times New Roman" w:eastAsia="Times New Roman" w:hAnsi="Times New Roman" w:cs="Times New Roman"/>
          <w:bCs/>
        </w:rPr>
        <w:t>езервоара</w:t>
      </w:r>
      <w:proofErr w:type="spellEnd"/>
      <w:r w:rsidR="005645AE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5645AE">
        <w:rPr>
          <w:rFonts w:ascii="Times New Roman" w:eastAsia="Times New Roman" w:hAnsi="Times New Roman" w:cs="Times New Roman"/>
          <w:bCs/>
        </w:rPr>
        <w:t>за</w:t>
      </w:r>
      <w:proofErr w:type="spellEnd"/>
      <w:r w:rsidR="005645AE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5645AE">
        <w:rPr>
          <w:rFonts w:ascii="Times New Roman" w:eastAsia="Times New Roman" w:hAnsi="Times New Roman" w:cs="Times New Roman"/>
          <w:bCs/>
        </w:rPr>
        <w:t>воду</w:t>
      </w:r>
      <w:proofErr w:type="spellEnd"/>
      <w:r w:rsidR="005645AE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5645AE">
        <w:rPr>
          <w:rFonts w:ascii="Times New Roman" w:eastAsia="Times New Roman" w:hAnsi="Times New Roman" w:cs="Times New Roman"/>
          <w:bCs/>
        </w:rPr>
        <w:t>са</w:t>
      </w:r>
      <w:proofErr w:type="spellEnd"/>
      <w:r w:rsidR="005645AE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5645AE">
        <w:rPr>
          <w:rFonts w:ascii="Times New Roman" w:eastAsia="Times New Roman" w:hAnsi="Times New Roman" w:cs="Times New Roman"/>
          <w:bCs/>
        </w:rPr>
        <w:t>прикључним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одводним</w:t>
      </w:r>
      <w:proofErr w:type="spellEnd"/>
      <w:r w:rsidRPr="00A4716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  <w:bCs/>
        </w:rPr>
        <w:t>цијевима</w:t>
      </w:r>
      <w:proofErr w:type="spellEnd"/>
      <w:r>
        <w:rPr>
          <w:rFonts w:ascii="Times New Roman" w:eastAsia="Times New Roman" w:hAnsi="Times New Roman" w:cs="Times New Roman"/>
          <w:bCs/>
          <w:lang w:val="sr-Cyrl-BA"/>
        </w:rPr>
        <w:t>“</w:t>
      </w:r>
      <w:r w:rsidRPr="00A4716D">
        <w:rPr>
          <w:rFonts w:ascii="Times New Roman" w:eastAsia="Times New Roman" w:hAnsi="Times New Roman" w:cs="Times New Roman"/>
          <w:bCs/>
        </w:rPr>
        <w:t xml:space="preserve">, </w:t>
      </w:r>
      <w:proofErr w:type="spellStart"/>
      <w:r w:rsidRPr="00A4716D">
        <w:rPr>
          <w:rFonts w:ascii="Times New Roman" w:eastAsia="Times New Roman" w:hAnsi="Times New Roman" w:cs="Times New Roman"/>
        </w:rPr>
        <w:t>брише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се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претходно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планирана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вриједност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4716D">
        <w:rPr>
          <w:rFonts w:ascii="Times New Roman" w:eastAsia="Times New Roman" w:hAnsi="Times New Roman" w:cs="Times New Roman"/>
        </w:rPr>
        <w:t>од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sr-Cyrl-BA"/>
        </w:rPr>
        <w:t xml:space="preserve">            </w:t>
      </w:r>
      <w:r w:rsidRPr="00A4716D">
        <w:rPr>
          <w:rFonts w:ascii="Times New Roman" w:eastAsia="Times New Roman" w:hAnsi="Times New Roman" w:cs="Times New Roman"/>
        </w:rPr>
        <w:t>25</w:t>
      </w:r>
      <w:r>
        <w:rPr>
          <w:rFonts w:ascii="Times New Roman" w:eastAsia="Times New Roman" w:hAnsi="Times New Roman" w:cs="Times New Roman"/>
          <w:lang w:val="sr-Cyrl-BA"/>
        </w:rPr>
        <w:t>.</w:t>
      </w:r>
      <w:r w:rsidRPr="00A4716D">
        <w:rPr>
          <w:rFonts w:ascii="Times New Roman" w:eastAsia="Times New Roman" w:hAnsi="Times New Roman" w:cs="Times New Roman"/>
        </w:rPr>
        <w:t>000</w:t>
      </w:r>
      <w:r>
        <w:rPr>
          <w:rFonts w:ascii="Times New Roman" w:eastAsia="Times New Roman" w:hAnsi="Times New Roman" w:cs="Times New Roman"/>
        </w:rPr>
        <w:t xml:space="preserve"> КМ, </w:t>
      </w:r>
      <w:r w:rsidRPr="00A4716D">
        <w:rPr>
          <w:rFonts w:ascii="Times New Roman" w:eastAsia="Times New Roman" w:hAnsi="Times New Roman" w:cs="Times New Roman"/>
        </w:rPr>
        <w:t xml:space="preserve">а </w:t>
      </w:r>
      <w:proofErr w:type="spellStart"/>
      <w:r w:rsidRPr="00A4716D">
        <w:rPr>
          <w:rFonts w:ascii="Times New Roman" w:eastAsia="Times New Roman" w:hAnsi="Times New Roman" w:cs="Times New Roman"/>
        </w:rPr>
        <w:t>уписује</w:t>
      </w:r>
      <w:proofErr w:type="spellEnd"/>
      <w:r w:rsidRPr="00A4716D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нова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вриједност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од</w:t>
      </w:r>
      <w:proofErr w:type="spellEnd"/>
      <w:r>
        <w:rPr>
          <w:rFonts w:ascii="Times New Roman" w:eastAsia="Times New Roman" w:hAnsi="Times New Roman" w:cs="Times New Roman"/>
        </w:rPr>
        <w:t xml:space="preserve"> 38.000</w:t>
      </w:r>
      <w:r>
        <w:rPr>
          <w:rFonts w:ascii="Times New Roman" w:eastAsia="Times New Roman" w:hAnsi="Times New Roman" w:cs="Times New Roman"/>
          <w:lang w:val="sr-Cyrl-BA"/>
        </w:rPr>
        <w:t xml:space="preserve"> </w:t>
      </w:r>
      <w:r w:rsidR="004A1114">
        <w:rPr>
          <w:rFonts w:ascii="Times New Roman" w:eastAsia="Times New Roman" w:hAnsi="Times New Roman" w:cs="Times New Roman"/>
        </w:rPr>
        <w:t>К</w:t>
      </w:r>
      <w:r w:rsidR="004A1114">
        <w:rPr>
          <w:rFonts w:ascii="Times New Roman" w:eastAsia="Times New Roman" w:hAnsi="Times New Roman" w:cs="Times New Roman"/>
          <w:lang w:val="sr-Cyrl-BA"/>
        </w:rPr>
        <w:t>М,</w:t>
      </w:r>
    </w:p>
    <w:p w14:paraId="7CAB9AD2" w14:textId="5C3227CE" w:rsidR="004A1114" w:rsidRDefault="004379E6" w:rsidP="00A4716D">
      <w:pPr>
        <w:spacing w:after="0" w:line="360" w:lineRule="auto"/>
        <w:jc w:val="both"/>
        <w:rPr>
          <w:rFonts w:ascii="Times New Roman" w:eastAsia="Times New Roman" w:hAnsi="Times New Roman" w:cs="Times New Roman"/>
          <w:lang w:val="sr-Cyrl-BA"/>
        </w:rPr>
      </w:pPr>
      <w:r>
        <w:rPr>
          <w:rFonts w:ascii="Times New Roman" w:eastAsia="Times New Roman" w:hAnsi="Times New Roman" w:cs="Times New Roman"/>
          <w:lang w:val="sr-Cyrl-BA"/>
        </w:rPr>
        <w:t xml:space="preserve">4. </w:t>
      </w:r>
      <w:r w:rsidR="004A1114">
        <w:rPr>
          <w:rFonts w:ascii="Times New Roman" w:eastAsia="Times New Roman" w:hAnsi="Times New Roman" w:cs="Times New Roman"/>
          <w:lang w:val="sr-Cyrl-BA"/>
        </w:rPr>
        <w:t>У дијелу и</w:t>
      </w:r>
      <w:r>
        <w:rPr>
          <w:rFonts w:ascii="Times New Roman" w:eastAsia="Times New Roman" w:hAnsi="Times New Roman" w:cs="Times New Roman"/>
          <w:lang w:val="sr-Cyrl-BA"/>
        </w:rPr>
        <w:t>нвестиција Заједничког сегмента</w:t>
      </w:r>
      <w:r w:rsidR="00027F0B">
        <w:rPr>
          <w:rFonts w:ascii="Times New Roman" w:eastAsia="Times New Roman" w:hAnsi="Times New Roman" w:cs="Times New Roman"/>
          <w:lang w:val="sr-Cyrl-BA"/>
        </w:rPr>
        <w:t xml:space="preserve"> дошло је до промјене</w:t>
      </w:r>
      <w:r w:rsidR="004A1114">
        <w:rPr>
          <w:rFonts w:ascii="Times New Roman" w:eastAsia="Times New Roman" w:hAnsi="Times New Roman" w:cs="Times New Roman"/>
          <w:lang w:val="sr-Cyrl-BA"/>
        </w:rPr>
        <w:t xml:space="preserve"> извора средстава. Ради се о</w:t>
      </w:r>
      <w:r w:rsidR="00027F0B">
        <w:rPr>
          <w:rFonts w:ascii="Times New Roman" w:eastAsia="Times New Roman" w:hAnsi="Times New Roman" w:cs="Times New Roman"/>
          <w:lang w:val="sr-Cyrl-BA"/>
        </w:rPr>
        <w:t xml:space="preserve"> пренамјени неутрошеног дијела кредитних</w:t>
      </w:r>
      <w:r w:rsidR="004A1114">
        <w:rPr>
          <w:rFonts w:ascii="Times New Roman" w:eastAsia="Times New Roman" w:hAnsi="Times New Roman" w:cs="Times New Roman"/>
          <w:lang w:val="sr-Cyrl-BA"/>
        </w:rPr>
        <w:t xml:space="preserve"> </w:t>
      </w:r>
      <w:r w:rsidR="00027F0B">
        <w:rPr>
          <w:rFonts w:ascii="Times New Roman" w:eastAsia="Times New Roman" w:hAnsi="Times New Roman" w:cs="Times New Roman"/>
          <w:lang w:val="sr-Cyrl-BA"/>
        </w:rPr>
        <w:t>средстава</w:t>
      </w:r>
      <w:r>
        <w:rPr>
          <w:rFonts w:ascii="Times New Roman" w:eastAsia="Times New Roman" w:hAnsi="Times New Roman" w:cs="Times New Roman"/>
          <w:lang w:val="sr-Cyrl-BA"/>
        </w:rPr>
        <w:t xml:space="preserve"> Свјетске банке </w:t>
      </w:r>
      <w:r w:rsidR="00027F0B">
        <w:rPr>
          <w:rFonts w:ascii="Times New Roman" w:eastAsia="Times New Roman" w:hAnsi="Times New Roman" w:cs="Times New Roman"/>
          <w:lang w:val="sr-Cyrl-BA"/>
        </w:rPr>
        <w:t xml:space="preserve">по компоненти 2 и 3, </w:t>
      </w:r>
      <w:r>
        <w:rPr>
          <w:rFonts w:ascii="Times New Roman" w:eastAsia="Times New Roman" w:hAnsi="Times New Roman" w:cs="Times New Roman"/>
          <w:lang w:val="sr-Cyrl-BA"/>
        </w:rPr>
        <w:t>која су оперативна до 31.12.2024. године, а односе се на:</w:t>
      </w:r>
    </w:p>
    <w:p w14:paraId="7B75ED04" w14:textId="15618066" w:rsidR="004379E6" w:rsidRDefault="004379E6" w:rsidP="00A4716D">
      <w:pPr>
        <w:spacing w:after="0" w:line="360" w:lineRule="auto"/>
        <w:jc w:val="both"/>
        <w:rPr>
          <w:rFonts w:ascii="Times New Roman" w:eastAsia="Times New Roman" w:hAnsi="Times New Roman" w:cs="Times New Roman"/>
          <w:lang w:val="sr-Cyrl-BA"/>
        </w:rPr>
      </w:pPr>
      <w:r>
        <w:rPr>
          <w:rFonts w:ascii="Times New Roman" w:eastAsia="Times New Roman" w:hAnsi="Times New Roman" w:cs="Times New Roman"/>
          <w:lang w:val="sr-Cyrl-BA"/>
        </w:rPr>
        <w:t>1.Набавка ИТ опреме (рачунари, лаптопови и шт</w:t>
      </w:r>
      <w:r w:rsidR="005C041A">
        <w:rPr>
          <w:rFonts w:ascii="Times New Roman" w:eastAsia="Times New Roman" w:hAnsi="Times New Roman" w:cs="Times New Roman"/>
          <w:lang w:val="sr-Cyrl-BA"/>
        </w:rPr>
        <w:t>ампачи) у износу од 234.700 КМ</w:t>
      </w:r>
      <w:r>
        <w:rPr>
          <w:rFonts w:ascii="Times New Roman" w:eastAsia="Times New Roman" w:hAnsi="Times New Roman" w:cs="Times New Roman"/>
          <w:lang w:val="sr-Cyrl-BA"/>
        </w:rPr>
        <w:t xml:space="preserve"> (нова позиција у Ребалансу)</w:t>
      </w:r>
    </w:p>
    <w:p w14:paraId="41BD22A0" w14:textId="2F144806" w:rsidR="004379E6" w:rsidRDefault="004379E6" w:rsidP="00A4716D">
      <w:pPr>
        <w:spacing w:after="0" w:line="360" w:lineRule="auto"/>
        <w:jc w:val="both"/>
        <w:rPr>
          <w:rFonts w:ascii="Times New Roman" w:eastAsia="Times New Roman" w:hAnsi="Times New Roman" w:cs="Times New Roman"/>
          <w:lang w:val="sr-Cyrl-BA"/>
        </w:rPr>
      </w:pPr>
      <w:r>
        <w:rPr>
          <w:rFonts w:ascii="Times New Roman" w:eastAsia="Times New Roman" w:hAnsi="Times New Roman" w:cs="Times New Roman"/>
          <w:lang w:val="sr-Cyrl-BA"/>
        </w:rPr>
        <w:lastRenderedPageBreak/>
        <w:t xml:space="preserve">2.Набавка путничких возила (20 </w:t>
      </w:r>
      <w:r w:rsidR="005C041A">
        <w:rPr>
          <w:rFonts w:ascii="Times New Roman" w:eastAsia="Times New Roman" w:hAnsi="Times New Roman" w:cs="Times New Roman"/>
          <w:lang w:val="sr-Cyrl-BA"/>
        </w:rPr>
        <w:t xml:space="preserve">комада) у износу од 821.450 КМ </w:t>
      </w:r>
      <w:r>
        <w:rPr>
          <w:rFonts w:ascii="Times New Roman" w:eastAsia="Times New Roman" w:hAnsi="Times New Roman" w:cs="Times New Roman"/>
          <w:lang w:val="sr-Cyrl-BA"/>
        </w:rPr>
        <w:t>(коригована постојећа позиција из Плана пословања) и</w:t>
      </w:r>
    </w:p>
    <w:p w14:paraId="6E5BC47A" w14:textId="635664DD" w:rsidR="004379E6" w:rsidRPr="004A1114" w:rsidRDefault="004379E6" w:rsidP="00A4716D">
      <w:pPr>
        <w:spacing w:after="0" w:line="360" w:lineRule="auto"/>
        <w:jc w:val="both"/>
        <w:rPr>
          <w:rFonts w:ascii="Times New Roman" w:eastAsia="Times New Roman" w:hAnsi="Times New Roman" w:cs="Times New Roman"/>
          <w:lang w:val="sr-Cyrl-BA"/>
        </w:rPr>
      </w:pPr>
      <w:r>
        <w:rPr>
          <w:rFonts w:ascii="Times New Roman" w:eastAsia="Times New Roman" w:hAnsi="Times New Roman" w:cs="Times New Roman"/>
          <w:lang w:val="sr-Cyrl-BA"/>
        </w:rPr>
        <w:t xml:space="preserve">3.Санација управне зграде ЖРС а.д. </w:t>
      </w:r>
      <w:r w:rsidR="005C041A">
        <w:rPr>
          <w:rFonts w:ascii="Times New Roman" w:eastAsia="Times New Roman" w:hAnsi="Times New Roman" w:cs="Times New Roman"/>
          <w:lang w:val="sr-Cyrl-BA"/>
        </w:rPr>
        <w:t>Добој у износу од 2.346.996 КМ</w:t>
      </w:r>
      <w:r>
        <w:rPr>
          <w:rFonts w:ascii="Times New Roman" w:eastAsia="Times New Roman" w:hAnsi="Times New Roman" w:cs="Times New Roman"/>
          <w:lang w:val="sr-Cyrl-BA"/>
        </w:rPr>
        <w:t xml:space="preserve"> и надзор исте у износу од </w:t>
      </w:r>
      <w:r w:rsidR="00027F0B">
        <w:rPr>
          <w:rFonts w:ascii="Times New Roman" w:eastAsia="Times New Roman" w:hAnsi="Times New Roman" w:cs="Times New Roman"/>
          <w:lang w:val="sr-Cyrl-BA"/>
        </w:rPr>
        <w:t xml:space="preserve">цца </w:t>
      </w:r>
      <w:r w:rsidR="005C041A">
        <w:rPr>
          <w:rFonts w:ascii="Times New Roman" w:eastAsia="Times New Roman" w:hAnsi="Times New Roman" w:cs="Times New Roman"/>
          <w:lang w:val="sr-Cyrl-BA"/>
        </w:rPr>
        <w:t>117.350 КМ</w:t>
      </w:r>
      <w:r>
        <w:rPr>
          <w:rFonts w:ascii="Times New Roman" w:eastAsia="Times New Roman" w:hAnsi="Times New Roman" w:cs="Times New Roman"/>
          <w:lang w:val="sr-Cyrl-BA"/>
        </w:rPr>
        <w:t xml:space="preserve"> (коригована постојећа позиција из Плана пословања)</w:t>
      </w:r>
      <w:r w:rsidR="00D96AA0">
        <w:rPr>
          <w:rFonts w:ascii="Times New Roman" w:eastAsia="Times New Roman" w:hAnsi="Times New Roman" w:cs="Times New Roman"/>
          <w:lang w:val="sr-Cyrl-BA"/>
        </w:rPr>
        <w:t>.</w:t>
      </w:r>
    </w:p>
    <w:p w14:paraId="6C196A77" w14:textId="6AAA5A85" w:rsidR="00C615D8" w:rsidRDefault="00C615D8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245F8EFD" w14:textId="0B5A547E" w:rsidR="00C615D8" w:rsidRDefault="00C615D8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23680A6A" w14:textId="1BBE9F33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7AEE166E" w14:textId="5C7D704D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534A2798" w14:textId="548DC565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5DDA9120" w14:textId="3EC590DF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3C538DBC" w14:textId="7060C279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4B118F7F" w14:textId="6D63D413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29CBDBD5" w14:textId="790527C0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55D2E257" w14:textId="5FCE291B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030BCD93" w14:textId="7AC2694D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0F4EB16D" w14:textId="4CFF3A8E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76764328" w14:textId="1B81014A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3F1B2F27" w14:textId="141EA91F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774ABC3C" w14:textId="669DA962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497809A4" w14:textId="34AE64E0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2160B720" w14:textId="5EDB523D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1EEEC860" w14:textId="4DD23228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13DAF8B5" w14:textId="13F58D42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4E38C656" w14:textId="3CEADDB0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19478A1F" w14:textId="0F092D0E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6E12282F" w14:textId="27895F95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5C24B0F7" w14:textId="5348CF61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2B48B15A" w14:textId="24B21CDF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600A4C22" w14:textId="1FD81876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402F3A43" w14:textId="1D99FC48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37701087" w14:textId="3AD4B993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0DE0169F" w14:textId="38F226D6" w:rsidR="00695CD5" w:rsidRDefault="00695CD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6ED7F45E" w14:textId="77777777" w:rsidR="00F46B27" w:rsidRDefault="00F46B27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148F5E68" w14:textId="3706B2CA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lang w:val="sr-Cyrl-CS"/>
        </w:rPr>
      </w:pPr>
      <w:bookmarkStart w:id="3" w:name="_Toc339611463"/>
      <w:bookmarkStart w:id="4" w:name="_Toc174015539"/>
      <w:r w:rsidRPr="00B04D6C">
        <w:rPr>
          <w:rFonts w:ascii="Times New Roman" w:hAnsi="Times New Roman" w:cs="Times New Roman"/>
          <w:lang w:val="sr-Cyrl-CS"/>
        </w:rPr>
        <w:lastRenderedPageBreak/>
        <w:t>ПАРАМЕТРИ ПОСЛОВНОГ АМБИЈЕНТА</w:t>
      </w:r>
      <w:bookmarkEnd w:id="3"/>
      <w:bookmarkEnd w:id="4"/>
    </w:p>
    <w:p w14:paraId="5B25822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ru-RU"/>
        </w:rPr>
      </w:pPr>
    </w:p>
    <w:p w14:paraId="62EADE24" w14:textId="1FB4191D" w:rsidR="007A75E0" w:rsidRPr="00447430" w:rsidRDefault="007A75E0" w:rsidP="00AE033A">
      <w:pPr>
        <w:spacing w:after="0"/>
        <w:ind w:firstLine="720"/>
        <w:rPr>
          <w:rFonts w:ascii="Times New Roman" w:hAnsi="Times New Roman" w:cs="Times New Roman"/>
          <w:lang w:val="sr-Latn-BA"/>
        </w:rPr>
      </w:pPr>
      <w:r w:rsidRPr="00447430">
        <w:rPr>
          <w:rFonts w:ascii="Times New Roman" w:hAnsi="Times New Roman" w:cs="Times New Roman"/>
          <w:lang w:val="ru-RU"/>
        </w:rPr>
        <w:t>У изради</w:t>
      </w:r>
      <w:r w:rsidR="00E60AFF">
        <w:rPr>
          <w:rFonts w:ascii="Times New Roman" w:hAnsi="Times New Roman" w:cs="Times New Roman"/>
          <w:lang w:val="ru-RU"/>
        </w:rPr>
        <w:t xml:space="preserve"> Ребаланса</w:t>
      </w:r>
      <w:r w:rsidRPr="00447430">
        <w:rPr>
          <w:rFonts w:ascii="Times New Roman" w:hAnsi="Times New Roman" w:cs="Times New Roman"/>
        </w:rPr>
        <w:t xml:space="preserve"> П</w:t>
      </w:r>
      <w:r w:rsidRPr="00447430">
        <w:rPr>
          <w:rFonts w:ascii="Times New Roman" w:hAnsi="Times New Roman" w:cs="Times New Roman"/>
          <w:lang w:val="ru-RU"/>
        </w:rPr>
        <w:t>лана пословања Жељезница Републике Српске а.д. Добој за период 202</w:t>
      </w:r>
      <w:r w:rsidR="009E788D">
        <w:rPr>
          <w:rFonts w:ascii="Times New Roman" w:hAnsi="Times New Roman" w:cs="Times New Roman"/>
          <w:lang w:val="ru-RU"/>
        </w:rPr>
        <w:t>4</w:t>
      </w:r>
      <w:r w:rsidRPr="00447430">
        <w:rPr>
          <w:rFonts w:ascii="Times New Roman" w:hAnsi="Times New Roman" w:cs="Times New Roman"/>
          <w:lang w:val="ru-RU"/>
        </w:rPr>
        <w:t>-20</w:t>
      </w:r>
      <w:r w:rsidRPr="00447430">
        <w:rPr>
          <w:rFonts w:ascii="Times New Roman" w:hAnsi="Times New Roman" w:cs="Times New Roman"/>
        </w:rPr>
        <w:t>2</w:t>
      </w:r>
      <w:r w:rsidR="009E788D">
        <w:rPr>
          <w:rFonts w:ascii="Times New Roman" w:hAnsi="Times New Roman" w:cs="Times New Roman"/>
          <w:lang w:val="sr-Cyrl-BA"/>
        </w:rPr>
        <w:t>6</w:t>
      </w:r>
      <w:r w:rsidRPr="00447430">
        <w:rPr>
          <w:rFonts w:ascii="Times New Roman" w:hAnsi="Times New Roman" w:cs="Times New Roman"/>
          <w:lang w:val="ru-RU"/>
        </w:rPr>
        <w:t>.</w:t>
      </w:r>
      <w:r w:rsidR="00E55E42" w:rsidRPr="00447430">
        <w:rPr>
          <w:rFonts w:ascii="Times New Roman" w:hAnsi="Times New Roman" w:cs="Times New Roman"/>
        </w:rPr>
        <w:t xml:space="preserve"> </w:t>
      </w:r>
      <w:proofErr w:type="spellStart"/>
      <w:r w:rsidR="00E55E42" w:rsidRPr="00447430">
        <w:rPr>
          <w:rFonts w:ascii="Times New Roman" w:hAnsi="Times New Roman" w:cs="Times New Roman"/>
        </w:rPr>
        <w:t>година</w:t>
      </w:r>
      <w:proofErr w:type="spellEnd"/>
      <w:r w:rsidRPr="00447430">
        <w:rPr>
          <w:rFonts w:ascii="Times New Roman" w:hAnsi="Times New Roman" w:cs="Times New Roman"/>
        </w:rPr>
        <w:t xml:space="preserve">, </w:t>
      </w:r>
      <w:r w:rsidRPr="00447430">
        <w:rPr>
          <w:rFonts w:ascii="Times New Roman" w:hAnsi="Times New Roman" w:cs="Times New Roman"/>
          <w:lang w:val="ru-RU"/>
        </w:rPr>
        <w:t>при планирању прихода и расхода кориш</w:t>
      </w:r>
      <w:r w:rsidRPr="00447430">
        <w:rPr>
          <w:rFonts w:ascii="Times New Roman" w:hAnsi="Times New Roman" w:cs="Times New Roman"/>
        </w:rPr>
        <w:t>т</w:t>
      </w:r>
      <w:r w:rsidR="00E053E0" w:rsidRPr="00447430">
        <w:rPr>
          <w:rFonts w:ascii="Times New Roman" w:hAnsi="Times New Roman" w:cs="Times New Roman"/>
          <w:lang w:val="ru-RU"/>
        </w:rPr>
        <w:t>ени су сљ</w:t>
      </w:r>
      <w:r w:rsidRPr="00447430">
        <w:rPr>
          <w:rFonts w:ascii="Times New Roman" w:hAnsi="Times New Roman" w:cs="Times New Roman"/>
          <w:lang w:val="ru-RU"/>
        </w:rPr>
        <w:t>едећи улазни подаци:</w:t>
      </w:r>
    </w:p>
    <w:p w14:paraId="6758EAFC" w14:textId="6DCBAB0D" w:rsidR="00F2738E" w:rsidRPr="004C798C" w:rsidRDefault="007A75E0" w:rsidP="00E60233">
      <w:pPr>
        <w:numPr>
          <w:ilvl w:val="0"/>
          <w:numId w:val="1"/>
        </w:numPr>
        <w:spacing w:after="0" w:line="240" w:lineRule="auto"/>
        <w:ind w:right="-1034"/>
        <w:rPr>
          <w:rFonts w:ascii="Times New Roman" w:hAnsi="Times New Roman" w:cs="Times New Roman"/>
          <w:lang w:val="ru-RU"/>
        </w:rPr>
      </w:pPr>
      <w:r w:rsidRPr="004C798C">
        <w:rPr>
          <w:rFonts w:ascii="Times New Roman" w:hAnsi="Times New Roman" w:cs="Times New Roman"/>
          <w:lang w:val="ru-RU"/>
        </w:rPr>
        <w:t xml:space="preserve">Цијене – тарифе за </w:t>
      </w:r>
      <w:r w:rsidR="00500CEF" w:rsidRPr="004C798C">
        <w:rPr>
          <w:rFonts w:ascii="Times New Roman" w:hAnsi="Times New Roman" w:cs="Times New Roman"/>
          <w:lang w:val="ru-RU"/>
        </w:rPr>
        <w:t xml:space="preserve">превоз путника </w:t>
      </w:r>
      <w:r w:rsidR="00500CEF" w:rsidRPr="004C798C">
        <w:rPr>
          <w:rFonts w:ascii="Times New Roman" w:hAnsi="Times New Roman" w:cs="Times New Roman"/>
          <w:lang w:val="sr-Cyrl-BA"/>
        </w:rPr>
        <w:t xml:space="preserve">су у примјени </w:t>
      </w:r>
      <w:r w:rsidRPr="004C798C">
        <w:rPr>
          <w:rFonts w:ascii="Times New Roman" w:hAnsi="Times New Roman" w:cs="Times New Roman"/>
          <w:lang w:val="ru-RU"/>
        </w:rPr>
        <w:t>од 20</w:t>
      </w:r>
      <w:r w:rsidR="001B7728" w:rsidRPr="004C798C">
        <w:rPr>
          <w:rFonts w:ascii="Times New Roman" w:hAnsi="Times New Roman" w:cs="Times New Roman"/>
          <w:lang w:val="ru-RU"/>
        </w:rPr>
        <w:t>18</w:t>
      </w:r>
      <w:r w:rsidRPr="004C798C">
        <w:rPr>
          <w:rFonts w:ascii="Times New Roman" w:hAnsi="Times New Roman" w:cs="Times New Roman"/>
          <w:lang w:val="ru-RU"/>
        </w:rPr>
        <w:t>. године</w:t>
      </w:r>
      <w:r w:rsidRPr="004C798C">
        <w:rPr>
          <w:rFonts w:ascii="Times New Roman" w:hAnsi="Times New Roman" w:cs="Times New Roman"/>
          <w:lang w:val="sr-Latn-BA"/>
        </w:rPr>
        <w:t xml:space="preserve"> </w:t>
      </w:r>
      <w:r w:rsidR="000F3861" w:rsidRPr="004C798C">
        <w:rPr>
          <w:rFonts w:ascii="Times New Roman" w:hAnsi="Times New Roman" w:cs="Times New Roman"/>
          <w:lang w:val="sr-Cyrl-BA"/>
        </w:rPr>
        <w:t>(у</w:t>
      </w:r>
      <w:r w:rsidR="00EF07EE" w:rsidRPr="004C798C">
        <w:rPr>
          <w:rFonts w:ascii="Times New Roman" w:hAnsi="Times New Roman" w:cs="Times New Roman"/>
          <w:lang w:val="sr-Cyrl-BA"/>
        </w:rPr>
        <w:t xml:space="preserve"> току је припрема за примјену нових</w:t>
      </w:r>
      <w:r w:rsidR="0072390A" w:rsidRPr="004C798C">
        <w:rPr>
          <w:rFonts w:ascii="Times New Roman" w:hAnsi="Times New Roman" w:cs="Times New Roman"/>
          <w:lang w:val="sr-Cyrl-BA"/>
        </w:rPr>
        <w:t xml:space="preserve"> тарифа</w:t>
      </w:r>
      <w:r w:rsidR="000F3861" w:rsidRPr="004C798C">
        <w:rPr>
          <w:rFonts w:ascii="Times New Roman" w:hAnsi="Times New Roman" w:cs="Times New Roman"/>
          <w:lang w:val="sr-Cyrl-BA"/>
        </w:rPr>
        <w:t xml:space="preserve"> за превоз путника</w:t>
      </w:r>
      <w:r w:rsidR="00EF07EE" w:rsidRPr="004C798C">
        <w:rPr>
          <w:rFonts w:ascii="Times New Roman" w:hAnsi="Times New Roman" w:cs="Times New Roman"/>
          <w:lang w:val="sr-Cyrl-BA"/>
        </w:rPr>
        <w:t xml:space="preserve"> </w:t>
      </w:r>
      <w:r w:rsidR="0072390A" w:rsidRPr="004C798C">
        <w:rPr>
          <w:rFonts w:ascii="Times New Roman" w:hAnsi="Times New Roman" w:cs="Times New Roman"/>
          <w:lang w:val="sr-Cyrl-BA"/>
        </w:rPr>
        <w:t>на основу сагласности</w:t>
      </w:r>
      <w:r w:rsidR="000F3861" w:rsidRPr="004C798C">
        <w:rPr>
          <w:rFonts w:ascii="Times New Roman" w:hAnsi="Times New Roman" w:cs="Times New Roman"/>
          <w:lang w:val="sr-Cyrl-BA"/>
        </w:rPr>
        <w:t xml:space="preserve"> Владе РС</w:t>
      </w:r>
      <w:r w:rsidR="00EF07EE" w:rsidRPr="004C798C">
        <w:rPr>
          <w:rFonts w:ascii="Times New Roman" w:hAnsi="Times New Roman" w:cs="Times New Roman"/>
          <w:lang w:val="sr-Cyrl-BA"/>
        </w:rPr>
        <w:t xml:space="preserve"> које ступају на снагу од 01.03.2024. године</w:t>
      </w:r>
      <w:r w:rsidR="000F3861" w:rsidRPr="004C798C">
        <w:rPr>
          <w:rFonts w:ascii="Times New Roman" w:hAnsi="Times New Roman" w:cs="Times New Roman"/>
          <w:lang w:val="sr-Cyrl-BA"/>
        </w:rPr>
        <w:t xml:space="preserve">), </w:t>
      </w:r>
      <w:r w:rsidRPr="004C798C">
        <w:rPr>
          <w:rFonts w:ascii="Times New Roman" w:hAnsi="Times New Roman" w:cs="Times New Roman"/>
          <w:lang w:val="sr-Cyrl-CS"/>
        </w:rPr>
        <w:t>док се цијене превоза роба уговарају</w:t>
      </w:r>
      <w:r w:rsidR="00447430" w:rsidRPr="004C798C">
        <w:rPr>
          <w:rFonts w:ascii="Times New Roman" w:hAnsi="Times New Roman" w:cs="Times New Roman"/>
          <w:lang w:val="sr-Cyrl-CS"/>
        </w:rPr>
        <w:t xml:space="preserve"> у складу са Комерцијалном политиком</w:t>
      </w:r>
      <w:r w:rsidRPr="004C798C">
        <w:rPr>
          <w:rFonts w:ascii="Times New Roman" w:hAnsi="Times New Roman" w:cs="Times New Roman"/>
          <w:lang w:val="sr-Cyrl-CS"/>
        </w:rPr>
        <w:t>, а за шта су основа постојеће тарифе.</w:t>
      </w:r>
      <w:r w:rsidRPr="004C798C">
        <w:rPr>
          <w:rFonts w:ascii="Times New Roman" w:hAnsi="Times New Roman" w:cs="Times New Roman"/>
          <w:lang w:val="ru-RU"/>
        </w:rPr>
        <w:t xml:space="preserve">     </w:t>
      </w:r>
    </w:p>
    <w:p w14:paraId="593BB291" w14:textId="77777777" w:rsidR="007A75E0" w:rsidRPr="00447430" w:rsidRDefault="00A33EC1" w:rsidP="00E60233">
      <w:pPr>
        <w:numPr>
          <w:ilvl w:val="0"/>
          <w:numId w:val="1"/>
        </w:numPr>
        <w:spacing w:after="0" w:line="240" w:lineRule="auto"/>
        <w:ind w:right="-1034"/>
        <w:rPr>
          <w:rFonts w:ascii="Times New Roman" w:hAnsi="Times New Roman" w:cs="Times New Roman"/>
          <w:lang w:val="ru-RU"/>
        </w:rPr>
      </w:pPr>
      <w:r w:rsidRPr="004C798C">
        <w:rPr>
          <w:rFonts w:ascii="Times New Roman" w:hAnsi="Times New Roman" w:cs="Times New Roman"/>
          <w:lang w:val="ru-RU"/>
        </w:rPr>
        <w:t xml:space="preserve">Цијена </w:t>
      </w:r>
      <w:r w:rsidR="00F2738E" w:rsidRPr="004C798C">
        <w:rPr>
          <w:rFonts w:ascii="Times New Roman" w:hAnsi="Times New Roman" w:cs="Times New Roman"/>
          <w:lang w:val="ru-RU"/>
        </w:rPr>
        <w:t xml:space="preserve"> рада у моменту израде Плана пословања је 120 </w:t>
      </w:r>
      <w:r w:rsidR="00F2738E" w:rsidRPr="00447430">
        <w:rPr>
          <w:rFonts w:ascii="Times New Roman" w:hAnsi="Times New Roman" w:cs="Times New Roman"/>
          <w:lang w:val="ru-RU"/>
        </w:rPr>
        <w:t>КМ.</w:t>
      </w:r>
      <w:r w:rsidR="007A75E0" w:rsidRPr="00447430">
        <w:rPr>
          <w:rFonts w:ascii="Times New Roman" w:hAnsi="Times New Roman" w:cs="Times New Roman"/>
          <w:lang w:val="ru-RU"/>
        </w:rPr>
        <w:t xml:space="preserve">                                               </w:t>
      </w:r>
    </w:p>
    <w:p w14:paraId="623E4987" w14:textId="14F0B062" w:rsidR="007A75E0" w:rsidRPr="00447430" w:rsidRDefault="007A75E0" w:rsidP="00541E25">
      <w:pPr>
        <w:numPr>
          <w:ilvl w:val="0"/>
          <w:numId w:val="1"/>
        </w:numPr>
        <w:spacing w:after="0" w:line="240" w:lineRule="auto"/>
        <w:ind w:right="-854"/>
        <w:rPr>
          <w:rFonts w:ascii="Times New Roman" w:hAnsi="Times New Roman" w:cs="Times New Roman"/>
          <w:lang w:val="sr-Latn-CS"/>
        </w:rPr>
      </w:pPr>
      <w:r w:rsidRPr="00447430">
        <w:rPr>
          <w:rFonts w:ascii="Times New Roman" w:hAnsi="Times New Roman" w:cs="Times New Roman"/>
          <w:lang w:val="ru-RU"/>
        </w:rPr>
        <w:t>Најнижа плата у РС у 20</w:t>
      </w:r>
      <w:r w:rsidR="00424F35" w:rsidRPr="00447430">
        <w:rPr>
          <w:rFonts w:ascii="Times New Roman" w:hAnsi="Times New Roman" w:cs="Times New Roman"/>
          <w:lang w:val="ru-RU"/>
        </w:rPr>
        <w:t>2</w:t>
      </w:r>
      <w:r w:rsidR="004E625C">
        <w:rPr>
          <w:rFonts w:ascii="Times New Roman" w:hAnsi="Times New Roman" w:cs="Times New Roman"/>
          <w:lang w:val="sr-Cyrl-BA"/>
        </w:rPr>
        <w:t>4</w:t>
      </w:r>
      <w:r w:rsidRPr="00447430">
        <w:rPr>
          <w:rFonts w:ascii="Times New Roman" w:hAnsi="Times New Roman" w:cs="Times New Roman"/>
          <w:lang w:val="ru-RU"/>
        </w:rPr>
        <w:t>. години је</w:t>
      </w:r>
      <w:r w:rsidR="0084395B" w:rsidRPr="00447430">
        <w:rPr>
          <w:rFonts w:ascii="Times New Roman" w:hAnsi="Times New Roman" w:cs="Times New Roman"/>
        </w:rPr>
        <w:t xml:space="preserve"> </w:t>
      </w:r>
      <w:r w:rsidR="004E625C">
        <w:rPr>
          <w:rFonts w:ascii="Times New Roman" w:hAnsi="Times New Roman" w:cs="Times New Roman"/>
          <w:lang w:val="sr-Cyrl-BA"/>
        </w:rPr>
        <w:t>9</w:t>
      </w:r>
      <w:r w:rsidR="00541E25" w:rsidRPr="00447430">
        <w:rPr>
          <w:rFonts w:ascii="Times New Roman" w:hAnsi="Times New Roman" w:cs="Times New Roman"/>
        </w:rPr>
        <w:t>00 KM (</w:t>
      </w:r>
      <w:r w:rsidR="00541E25" w:rsidRPr="00447430">
        <w:rPr>
          <w:rFonts w:ascii="Times New Roman" w:hAnsi="Times New Roman" w:cs="Times New Roman"/>
          <w:lang w:val="sr-Cyrl-BA"/>
        </w:rPr>
        <w:t>Од</w:t>
      </w:r>
      <w:r w:rsidR="0084395B" w:rsidRPr="00447430">
        <w:rPr>
          <w:rFonts w:ascii="Times New Roman" w:hAnsi="Times New Roman" w:cs="Times New Roman"/>
          <w:lang w:val="sr-Cyrl-BA"/>
        </w:rPr>
        <w:t xml:space="preserve"> 01.01.2022.године</w:t>
      </w:r>
      <w:r w:rsidR="00541E25" w:rsidRPr="00447430">
        <w:rPr>
          <w:rFonts w:ascii="Times New Roman" w:hAnsi="Times New Roman" w:cs="Times New Roman"/>
          <w:lang w:val="sr-Cyrl-BA"/>
        </w:rPr>
        <w:t xml:space="preserve"> износила је 590 КМ</w:t>
      </w:r>
      <w:r w:rsidR="004E625C">
        <w:rPr>
          <w:rFonts w:ascii="Times New Roman" w:hAnsi="Times New Roman" w:cs="Times New Roman"/>
        </w:rPr>
        <w:t>,</w:t>
      </w:r>
      <w:r w:rsidR="00B610AD" w:rsidRPr="00447430">
        <w:rPr>
          <w:rFonts w:ascii="Times New Roman" w:hAnsi="Times New Roman" w:cs="Times New Roman"/>
          <w:lang w:val="sr-Cyrl-BA"/>
        </w:rPr>
        <w:t xml:space="preserve"> од 01.05</w:t>
      </w:r>
      <w:r w:rsidR="008C27A8" w:rsidRPr="00447430">
        <w:rPr>
          <w:rFonts w:ascii="Times New Roman" w:hAnsi="Times New Roman" w:cs="Times New Roman"/>
          <w:lang w:val="sr-Cyrl-BA"/>
        </w:rPr>
        <w:t xml:space="preserve">.2022.године </w:t>
      </w:r>
      <w:r w:rsidR="00782A20" w:rsidRPr="00447430">
        <w:rPr>
          <w:rFonts w:ascii="Times New Roman" w:hAnsi="Times New Roman" w:cs="Times New Roman"/>
          <w:lang w:val="sr-Cyrl-BA"/>
        </w:rPr>
        <w:t>најнижа плата износи</w:t>
      </w:r>
      <w:r w:rsidR="00541E25" w:rsidRPr="00447430">
        <w:rPr>
          <w:rFonts w:ascii="Times New Roman" w:hAnsi="Times New Roman" w:cs="Times New Roman"/>
          <w:lang w:val="sr-Cyrl-BA"/>
        </w:rPr>
        <w:t>ла</w:t>
      </w:r>
      <w:r w:rsidR="00782A20" w:rsidRPr="00447430">
        <w:rPr>
          <w:rFonts w:ascii="Times New Roman" w:hAnsi="Times New Roman" w:cs="Times New Roman"/>
          <w:lang w:val="sr-Cyrl-BA"/>
        </w:rPr>
        <w:t xml:space="preserve"> </w:t>
      </w:r>
      <w:r w:rsidR="00541E25" w:rsidRPr="00447430">
        <w:rPr>
          <w:rFonts w:ascii="Times New Roman" w:hAnsi="Times New Roman" w:cs="Times New Roman"/>
          <w:lang w:val="sr-Cyrl-BA"/>
        </w:rPr>
        <w:t xml:space="preserve">је </w:t>
      </w:r>
      <w:r w:rsidR="00782A20" w:rsidRPr="00447430">
        <w:rPr>
          <w:rFonts w:ascii="Times New Roman" w:hAnsi="Times New Roman" w:cs="Times New Roman"/>
          <w:lang w:val="sr-Cyrl-BA"/>
        </w:rPr>
        <w:t>650 КМ</w:t>
      </w:r>
      <w:r w:rsidR="004E625C">
        <w:rPr>
          <w:rFonts w:ascii="Times New Roman" w:hAnsi="Times New Roman" w:cs="Times New Roman"/>
          <w:lang w:val="sr-Cyrl-BA"/>
        </w:rPr>
        <w:t>, а у 2023. години износила је 700 КМ</w:t>
      </w:r>
      <w:r w:rsidR="00541E25" w:rsidRPr="00447430">
        <w:rPr>
          <w:rFonts w:ascii="Times New Roman" w:hAnsi="Times New Roman" w:cs="Times New Roman"/>
          <w:lang w:val="sr-Cyrl-BA"/>
        </w:rPr>
        <w:t>)</w:t>
      </w:r>
      <w:r w:rsidR="00782A20" w:rsidRPr="00447430">
        <w:rPr>
          <w:rFonts w:ascii="Times New Roman" w:hAnsi="Times New Roman" w:cs="Times New Roman"/>
          <w:lang w:val="sr-Cyrl-BA"/>
        </w:rPr>
        <w:t>.</w:t>
      </w:r>
      <w:r w:rsidR="0084395B" w:rsidRPr="00447430">
        <w:rPr>
          <w:rFonts w:ascii="Times New Roman" w:hAnsi="Times New Roman" w:cs="Times New Roman"/>
          <w:lang w:val="sr-Cyrl-BA"/>
        </w:rPr>
        <w:t xml:space="preserve"> </w:t>
      </w:r>
      <w:r w:rsidRPr="00447430">
        <w:rPr>
          <w:rFonts w:ascii="Times New Roman" w:hAnsi="Times New Roman" w:cs="Times New Roman"/>
          <w:lang w:val="ru-RU"/>
        </w:rPr>
        <w:t xml:space="preserve"> </w:t>
      </w:r>
    </w:p>
    <w:p w14:paraId="0A97AC9E" w14:textId="445A4CB8" w:rsidR="007A75E0" w:rsidRPr="00447430" w:rsidRDefault="007A75E0" w:rsidP="00E60233">
      <w:pPr>
        <w:numPr>
          <w:ilvl w:val="0"/>
          <w:numId w:val="1"/>
        </w:numPr>
        <w:spacing w:after="0" w:line="240" w:lineRule="auto"/>
        <w:ind w:right="-854"/>
        <w:rPr>
          <w:rFonts w:ascii="Times New Roman" w:hAnsi="Times New Roman" w:cs="Times New Roman"/>
          <w:lang w:val="sr-Latn-CS"/>
        </w:rPr>
      </w:pPr>
      <w:r w:rsidRPr="00447430">
        <w:rPr>
          <w:rFonts w:ascii="Times New Roman" w:hAnsi="Times New Roman" w:cs="Times New Roman"/>
          <w:lang w:val="sr-Latn-CS"/>
        </w:rPr>
        <w:t>Топли оброк се обрачунава</w:t>
      </w:r>
      <w:r w:rsidRPr="00447430">
        <w:rPr>
          <w:rFonts w:ascii="Times New Roman" w:hAnsi="Times New Roman" w:cs="Times New Roman"/>
        </w:rPr>
        <w:t xml:space="preserve"> </w:t>
      </w:r>
      <w:proofErr w:type="spellStart"/>
      <w:r w:rsidRPr="00447430">
        <w:rPr>
          <w:rFonts w:ascii="Times New Roman" w:hAnsi="Times New Roman" w:cs="Times New Roman"/>
        </w:rPr>
        <w:t>дневно</w:t>
      </w:r>
      <w:proofErr w:type="spellEnd"/>
      <w:r w:rsidRPr="00447430">
        <w:rPr>
          <w:rFonts w:ascii="Times New Roman" w:hAnsi="Times New Roman" w:cs="Times New Roman"/>
          <w:lang w:val="sr-Latn-CS"/>
        </w:rPr>
        <w:t xml:space="preserve"> у </w:t>
      </w:r>
      <w:r w:rsidR="00196569" w:rsidRPr="00447430">
        <w:rPr>
          <w:rFonts w:ascii="Times New Roman" w:hAnsi="Times New Roman" w:cs="Times New Roman"/>
          <w:lang w:val="sr-Latn-CS"/>
        </w:rPr>
        <w:t xml:space="preserve">износу од </w:t>
      </w:r>
      <w:r w:rsidR="00EF3858" w:rsidRPr="00447430">
        <w:rPr>
          <w:rFonts w:ascii="Times New Roman" w:hAnsi="Times New Roman" w:cs="Times New Roman"/>
          <w:lang w:val="sr-Cyrl-BA"/>
        </w:rPr>
        <w:t xml:space="preserve">0,85% </w:t>
      </w:r>
      <w:r w:rsidR="00EF3858" w:rsidRPr="00447430">
        <w:rPr>
          <w:rFonts w:ascii="Times New Roman" w:hAnsi="Times New Roman" w:cs="Times New Roman"/>
          <w:lang w:val="sr-Latn-CS"/>
        </w:rPr>
        <w:t xml:space="preserve">просјечне </w:t>
      </w:r>
      <w:r w:rsidR="00196569" w:rsidRPr="00447430">
        <w:rPr>
          <w:rFonts w:ascii="Times New Roman" w:hAnsi="Times New Roman" w:cs="Times New Roman"/>
          <w:lang w:val="sr-Cyrl-BA"/>
        </w:rPr>
        <w:t>бруто</w:t>
      </w:r>
      <w:r w:rsidR="00EF3858" w:rsidRPr="00447430">
        <w:rPr>
          <w:rFonts w:ascii="Times New Roman" w:hAnsi="Times New Roman" w:cs="Times New Roman"/>
          <w:lang w:val="sr-Latn-CS"/>
        </w:rPr>
        <w:t xml:space="preserve"> плате</w:t>
      </w:r>
      <w:r w:rsidR="00EF3858" w:rsidRPr="00447430">
        <w:rPr>
          <w:rFonts w:ascii="Times New Roman" w:hAnsi="Times New Roman" w:cs="Times New Roman"/>
        </w:rPr>
        <w:t xml:space="preserve"> у </w:t>
      </w:r>
      <w:r w:rsidR="00EF3858" w:rsidRPr="00447430">
        <w:rPr>
          <w:rFonts w:ascii="Times New Roman" w:hAnsi="Times New Roman" w:cs="Times New Roman"/>
          <w:lang w:val="sr-Latn-CS"/>
        </w:rPr>
        <w:t xml:space="preserve"> Р</w:t>
      </w:r>
      <w:proofErr w:type="spellStart"/>
      <w:r w:rsidR="00EF3858" w:rsidRPr="00447430">
        <w:rPr>
          <w:rFonts w:ascii="Times New Roman" w:hAnsi="Times New Roman" w:cs="Times New Roman"/>
        </w:rPr>
        <w:t>епублици</w:t>
      </w:r>
      <w:proofErr w:type="spellEnd"/>
      <w:r w:rsidR="00EF3858" w:rsidRPr="00447430">
        <w:rPr>
          <w:rFonts w:ascii="Times New Roman" w:hAnsi="Times New Roman" w:cs="Times New Roman"/>
        </w:rPr>
        <w:t xml:space="preserve"> </w:t>
      </w:r>
      <w:r w:rsidR="00EF3858" w:rsidRPr="00447430">
        <w:rPr>
          <w:rFonts w:ascii="Times New Roman" w:hAnsi="Times New Roman" w:cs="Times New Roman"/>
          <w:lang w:val="sr-Latn-CS"/>
        </w:rPr>
        <w:t>С</w:t>
      </w:r>
      <w:proofErr w:type="spellStart"/>
      <w:r w:rsidR="00EF3858" w:rsidRPr="00447430">
        <w:rPr>
          <w:rFonts w:ascii="Times New Roman" w:hAnsi="Times New Roman" w:cs="Times New Roman"/>
        </w:rPr>
        <w:t>рпској</w:t>
      </w:r>
      <w:proofErr w:type="spellEnd"/>
      <w:r w:rsidR="00EF3858" w:rsidRPr="00447430">
        <w:rPr>
          <w:rFonts w:ascii="Times New Roman" w:hAnsi="Times New Roman" w:cs="Times New Roman"/>
          <w:lang w:val="sr-Latn-CS"/>
        </w:rPr>
        <w:t xml:space="preserve"> за претходн</w:t>
      </w:r>
      <w:r w:rsidR="00EF3858" w:rsidRPr="00447430">
        <w:rPr>
          <w:rFonts w:ascii="Times New Roman" w:hAnsi="Times New Roman" w:cs="Times New Roman"/>
        </w:rPr>
        <w:t>у</w:t>
      </w:r>
      <w:r w:rsidR="00EF3858" w:rsidRPr="00447430">
        <w:rPr>
          <w:rFonts w:ascii="Times New Roman" w:hAnsi="Times New Roman" w:cs="Times New Roman"/>
          <w:lang w:val="sr-Latn-CS"/>
        </w:rPr>
        <w:t xml:space="preserve"> </w:t>
      </w:r>
      <w:proofErr w:type="spellStart"/>
      <w:r w:rsidR="00EF3858" w:rsidRPr="00447430">
        <w:rPr>
          <w:rFonts w:ascii="Times New Roman" w:hAnsi="Times New Roman" w:cs="Times New Roman"/>
        </w:rPr>
        <w:t>годину</w:t>
      </w:r>
      <w:proofErr w:type="spellEnd"/>
      <w:r w:rsidR="00640BDD" w:rsidRPr="00447430">
        <w:rPr>
          <w:rFonts w:ascii="Times New Roman" w:hAnsi="Times New Roman" w:cs="Times New Roman"/>
          <w:lang w:val="sr-Cyrl-BA"/>
        </w:rPr>
        <w:t>.</w:t>
      </w:r>
    </w:p>
    <w:p w14:paraId="77C5E470" w14:textId="77777777" w:rsidR="007A75E0" w:rsidRPr="00447430" w:rsidRDefault="007A75E0" w:rsidP="00E60233">
      <w:pPr>
        <w:numPr>
          <w:ilvl w:val="0"/>
          <w:numId w:val="1"/>
        </w:numPr>
        <w:spacing w:after="0" w:line="240" w:lineRule="auto"/>
        <w:ind w:right="-854"/>
        <w:rPr>
          <w:rFonts w:ascii="Times New Roman" w:hAnsi="Times New Roman" w:cs="Times New Roman"/>
          <w:lang w:val="sr-Latn-CS"/>
        </w:rPr>
      </w:pPr>
      <w:r w:rsidRPr="00447430">
        <w:rPr>
          <w:rFonts w:ascii="Times New Roman" w:hAnsi="Times New Roman" w:cs="Times New Roman"/>
          <w:lang w:val="sr-Latn-CS"/>
        </w:rPr>
        <w:t>Регрес за годишњи одмор, на основу Закона о раду, обрачунава се у висини од 8,00 КМ по дану за сваки дан искориштеног годишњег одмора</w:t>
      </w:r>
      <w:r w:rsidRPr="00447430">
        <w:rPr>
          <w:rFonts w:ascii="Times New Roman" w:hAnsi="Times New Roman" w:cs="Times New Roman"/>
        </w:rPr>
        <w:t>.</w:t>
      </w:r>
    </w:p>
    <w:p w14:paraId="7DD9A1FB" w14:textId="77777777" w:rsidR="007A75E0" w:rsidRPr="00447430" w:rsidRDefault="007A75E0" w:rsidP="00E60233">
      <w:pPr>
        <w:numPr>
          <w:ilvl w:val="0"/>
          <w:numId w:val="1"/>
        </w:numPr>
        <w:spacing w:after="0" w:line="240" w:lineRule="auto"/>
        <w:ind w:right="-1034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Домаћа пуна дневница износи 20 КМ. (Уредба о накнадама за службена путовања у земљи и </w:t>
      </w:r>
    </w:p>
    <w:p w14:paraId="21281FC8" w14:textId="77777777" w:rsidR="007A75E0" w:rsidRPr="00447430" w:rsidRDefault="007A75E0" w:rsidP="00E60233">
      <w:pPr>
        <w:spacing w:after="0"/>
        <w:ind w:left="720" w:right="-1034" w:firstLine="36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>иностранству за запослене у јавном сектору Републике Српске, Сл. гласник РС бр 73/10).</w:t>
      </w:r>
    </w:p>
    <w:p w14:paraId="1B581067" w14:textId="32DE5E5C" w:rsidR="007A75E0" w:rsidRPr="00447430" w:rsidRDefault="007A75E0" w:rsidP="00E6023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>Износ накнаде за коришћење властитог аутомобила за службене потребе је                                                                                  20%</w:t>
      </w:r>
      <w:r w:rsidR="005C5B5E" w:rsidRPr="00447430">
        <w:rPr>
          <w:rFonts w:ascii="Times New Roman" w:hAnsi="Times New Roman" w:cs="Times New Roman"/>
          <w:lang w:val="ru-RU"/>
        </w:rPr>
        <w:t xml:space="preserve"> од цијене литра бензина по пр</w:t>
      </w:r>
      <w:r w:rsidRPr="00447430">
        <w:rPr>
          <w:rFonts w:ascii="Times New Roman" w:hAnsi="Times New Roman" w:cs="Times New Roman"/>
          <w:lang w:val="ru-RU"/>
        </w:rPr>
        <w:t>еђеном километру.</w:t>
      </w:r>
    </w:p>
    <w:p w14:paraId="1C7A039B" w14:textId="77777777" w:rsidR="007A75E0" w:rsidRPr="00447430" w:rsidRDefault="007A75E0" w:rsidP="00E6023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sr-Latn-CS"/>
        </w:rPr>
      </w:pPr>
      <w:r w:rsidRPr="00447430">
        <w:rPr>
          <w:rFonts w:ascii="Times New Roman" w:hAnsi="Times New Roman" w:cs="Times New Roman"/>
          <w:lang w:val="ru-RU"/>
        </w:rPr>
        <w:t>Стопе доприноса и пореза на БЛД:</w:t>
      </w:r>
      <w:r w:rsidRPr="00447430">
        <w:rPr>
          <w:rFonts w:ascii="Times New Roman" w:hAnsi="Times New Roman" w:cs="Times New Roman"/>
          <w:lang w:val="sr-Latn-CS"/>
        </w:rPr>
        <w:tab/>
      </w:r>
      <w:r w:rsidRPr="00447430">
        <w:rPr>
          <w:rFonts w:ascii="Times New Roman" w:hAnsi="Times New Roman" w:cs="Times New Roman"/>
          <w:lang w:val="sr-Latn-CS"/>
        </w:rPr>
        <w:tab/>
      </w:r>
      <w:r w:rsidRPr="00447430">
        <w:rPr>
          <w:rFonts w:ascii="Times New Roman" w:hAnsi="Times New Roman" w:cs="Times New Roman"/>
          <w:lang w:val="sr-Latn-CS"/>
        </w:rPr>
        <w:tab/>
      </w:r>
      <w:r w:rsidRPr="00447430">
        <w:rPr>
          <w:rFonts w:ascii="Times New Roman" w:hAnsi="Times New Roman" w:cs="Times New Roman"/>
          <w:lang w:val="sr-Latn-CS"/>
        </w:rPr>
        <w:tab/>
      </w:r>
      <w:r w:rsidRPr="00447430">
        <w:rPr>
          <w:rFonts w:ascii="Times New Roman" w:hAnsi="Times New Roman" w:cs="Times New Roman"/>
          <w:lang w:val="ru-RU"/>
        </w:rPr>
        <w:tab/>
      </w:r>
      <w:r w:rsidRPr="00447430">
        <w:rPr>
          <w:rFonts w:ascii="Times New Roman" w:hAnsi="Times New Roman" w:cs="Times New Roman"/>
          <w:lang w:val="ru-RU"/>
        </w:rPr>
        <w:tab/>
      </w:r>
    </w:p>
    <w:p w14:paraId="0FE91007" w14:textId="77777777" w:rsidR="007A75E0" w:rsidRPr="00447430" w:rsidRDefault="001B2513" w:rsidP="00E60233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допринос Ф</w:t>
      </w:r>
      <w:r w:rsidR="007A75E0" w:rsidRPr="00447430">
        <w:rPr>
          <w:rFonts w:ascii="Times New Roman" w:hAnsi="Times New Roman" w:cs="Times New Roman"/>
          <w:lang w:val="ru-RU"/>
        </w:rPr>
        <w:t>онду ПИО: 18,5 %</w:t>
      </w:r>
    </w:p>
    <w:p w14:paraId="7B18914A" w14:textId="1DDC1DC8" w:rsidR="007A75E0" w:rsidRPr="00447430" w:rsidRDefault="001B2513" w:rsidP="00E60233">
      <w:pPr>
        <w:spacing w:after="0"/>
        <w:ind w:right="-854"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допринос Ф</w:t>
      </w:r>
      <w:r w:rsidR="00883259" w:rsidRPr="00447430">
        <w:rPr>
          <w:rFonts w:ascii="Times New Roman" w:hAnsi="Times New Roman" w:cs="Times New Roman"/>
          <w:lang w:val="ru-RU"/>
        </w:rPr>
        <w:t xml:space="preserve">онду здравства: 10,2 </w:t>
      </w:r>
      <w:r w:rsidR="007A75E0" w:rsidRPr="00447430">
        <w:rPr>
          <w:rFonts w:ascii="Times New Roman" w:hAnsi="Times New Roman" w:cs="Times New Roman"/>
          <w:lang w:val="ru-RU"/>
        </w:rPr>
        <w:t>%</w:t>
      </w:r>
    </w:p>
    <w:p w14:paraId="788ABF49" w14:textId="77777777" w:rsidR="007A75E0" w:rsidRPr="00447430" w:rsidRDefault="001B2513" w:rsidP="00E60233">
      <w:pPr>
        <w:spacing w:after="0"/>
        <w:ind w:firstLine="720"/>
        <w:rPr>
          <w:rFonts w:ascii="Times New Roman" w:hAnsi="Times New Roman" w:cs="Times New Roman"/>
          <w:lang w:val="sr-Cyrl-CS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доприноси Ф</w:t>
      </w:r>
      <w:r w:rsidR="007A75E0" w:rsidRPr="00447430">
        <w:rPr>
          <w:rFonts w:ascii="Times New Roman" w:hAnsi="Times New Roman" w:cs="Times New Roman"/>
          <w:lang w:val="ru-RU"/>
        </w:rPr>
        <w:t>онду за дјечију заштиту: 1,7%</w:t>
      </w:r>
    </w:p>
    <w:p w14:paraId="7DD95A03" w14:textId="77777777" w:rsidR="007A75E0" w:rsidRPr="00447430" w:rsidRDefault="001B2513" w:rsidP="00E60233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доприноси Ф</w:t>
      </w:r>
      <w:r w:rsidR="007A75E0" w:rsidRPr="00447430">
        <w:rPr>
          <w:rFonts w:ascii="Times New Roman" w:hAnsi="Times New Roman" w:cs="Times New Roman"/>
          <w:lang w:val="ru-RU"/>
        </w:rPr>
        <w:t>онду за незапослене: 0,</w:t>
      </w:r>
      <w:r w:rsidR="00424F35" w:rsidRPr="00447430">
        <w:rPr>
          <w:rFonts w:ascii="Times New Roman" w:hAnsi="Times New Roman" w:cs="Times New Roman"/>
          <w:lang w:val="ru-RU"/>
        </w:rPr>
        <w:t>6</w:t>
      </w:r>
      <w:r w:rsidR="007A75E0" w:rsidRPr="00447430">
        <w:rPr>
          <w:rFonts w:ascii="Times New Roman" w:hAnsi="Times New Roman" w:cs="Times New Roman"/>
          <w:lang w:val="ru-RU"/>
        </w:rPr>
        <w:t>%</w:t>
      </w:r>
    </w:p>
    <w:p w14:paraId="165F2718" w14:textId="6DBD1F25" w:rsidR="007A75E0" w:rsidRPr="00447430" w:rsidRDefault="00883259" w:rsidP="00E60233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порез: 8 </w:t>
      </w:r>
      <w:r w:rsidR="007A75E0" w:rsidRPr="00447430">
        <w:rPr>
          <w:rFonts w:ascii="Times New Roman" w:hAnsi="Times New Roman" w:cs="Times New Roman"/>
          <w:lang w:val="ru-RU"/>
        </w:rPr>
        <w:t>%.</w:t>
      </w:r>
    </w:p>
    <w:p w14:paraId="5B6B7CE3" w14:textId="5E60FBD6" w:rsidR="007A75E0" w:rsidRPr="00447430" w:rsidRDefault="007A75E0" w:rsidP="00B04D6C">
      <w:pPr>
        <w:spacing w:after="0"/>
        <w:ind w:left="360"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Неопорезиви дио личног дохотка планиран је у износу од </w:t>
      </w:r>
      <w:r w:rsidR="00883259" w:rsidRPr="00447430">
        <w:rPr>
          <w:rFonts w:ascii="Times New Roman" w:hAnsi="Times New Roman" w:cs="Times New Roman"/>
        </w:rPr>
        <w:t>1.0</w:t>
      </w:r>
      <w:r w:rsidRPr="00447430">
        <w:rPr>
          <w:rFonts w:ascii="Times New Roman" w:hAnsi="Times New Roman" w:cs="Times New Roman"/>
          <w:lang w:val="sr-Latn-BA"/>
        </w:rPr>
        <w:t>0</w:t>
      </w:r>
      <w:r w:rsidRPr="00447430">
        <w:rPr>
          <w:rFonts w:ascii="Times New Roman" w:hAnsi="Times New Roman" w:cs="Times New Roman"/>
          <w:lang w:val="ru-RU"/>
        </w:rPr>
        <w:t>0 КМ (примјена од 01.0</w:t>
      </w:r>
      <w:r w:rsidR="00883259" w:rsidRPr="00447430">
        <w:rPr>
          <w:rFonts w:ascii="Times New Roman" w:hAnsi="Times New Roman" w:cs="Times New Roman"/>
        </w:rPr>
        <w:t>1</w:t>
      </w:r>
      <w:r w:rsidRPr="00447430">
        <w:rPr>
          <w:rFonts w:ascii="Times New Roman" w:hAnsi="Times New Roman" w:cs="Times New Roman"/>
          <w:lang w:val="ru-RU"/>
        </w:rPr>
        <w:t>.20</w:t>
      </w:r>
      <w:r w:rsidR="00673A4A" w:rsidRPr="00447430">
        <w:rPr>
          <w:rFonts w:ascii="Times New Roman" w:hAnsi="Times New Roman" w:cs="Times New Roman"/>
        </w:rPr>
        <w:t>2</w:t>
      </w:r>
      <w:r w:rsidR="00883259" w:rsidRPr="00447430">
        <w:rPr>
          <w:rFonts w:ascii="Times New Roman" w:hAnsi="Times New Roman" w:cs="Times New Roman"/>
          <w:lang w:val="sr-Cyrl-BA"/>
        </w:rPr>
        <w:t>2</w:t>
      </w:r>
      <w:r w:rsidRPr="00447430">
        <w:rPr>
          <w:rFonts w:ascii="Times New Roman" w:hAnsi="Times New Roman" w:cs="Times New Roman"/>
          <w:lang w:val="ru-RU"/>
        </w:rPr>
        <w:t>. године).</w:t>
      </w:r>
    </w:p>
    <w:p w14:paraId="45A30102" w14:textId="77777777" w:rsidR="007A75E0" w:rsidRPr="00447430" w:rsidRDefault="007A75E0" w:rsidP="00B04D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proofErr w:type="spellStart"/>
      <w:r w:rsidRPr="00447430">
        <w:rPr>
          <w:rFonts w:ascii="Times New Roman" w:hAnsi="Times New Roman" w:cs="Times New Roman"/>
        </w:rPr>
        <w:t>Затезна</w:t>
      </w:r>
      <w:proofErr w:type="spellEnd"/>
      <w:r w:rsidRPr="00447430">
        <w:rPr>
          <w:rFonts w:ascii="Times New Roman" w:hAnsi="Times New Roman" w:cs="Times New Roman"/>
        </w:rPr>
        <w:t xml:space="preserve"> </w:t>
      </w:r>
      <w:proofErr w:type="spellStart"/>
      <w:r w:rsidRPr="00447430">
        <w:rPr>
          <w:rFonts w:ascii="Times New Roman" w:hAnsi="Times New Roman" w:cs="Times New Roman"/>
        </w:rPr>
        <w:t>камата</w:t>
      </w:r>
      <w:proofErr w:type="spellEnd"/>
      <w:r w:rsidRPr="00447430">
        <w:rPr>
          <w:rFonts w:ascii="Times New Roman" w:hAnsi="Times New Roman" w:cs="Times New Roman"/>
        </w:rPr>
        <w:t xml:space="preserve"> (</w:t>
      </w:r>
      <w:proofErr w:type="spellStart"/>
      <w:r w:rsidRPr="00447430">
        <w:rPr>
          <w:rFonts w:ascii="Times New Roman" w:hAnsi="Times New Roman" w:cs="Times New Roman"/>
        </w:rPr>
        <w:t>Управа</w:t>
      </w:r>
      <w:proofErr w:type="spellEnd"/>
      <w:r w:rsidRPr="00447430">
        <w:rPr>
          <w:rFonts w:ascii="Times New Roman" w:hAnsi="Times New Roman" w:cs="Times New Roman"/>
        </w:rPr>
        <w:t xml:space="preserve"> </w:t>
      </w:r>
      <w:proofErr w:type="spellStart"/>
      <w:r w:rsidRPr="00447430">
        <w:rPr>
          <w:rFonts w:ascii="Times New Roman" w:hAnsi="Times New Roman" w:cs="Times New Roman"/>
        </w:rPr>
        <w:t>за</w:t>
      </w:r>
      <w:proofErr w:type="spellEnd"/>
      <w:r w:rsidRPr="00447430">
        <w:rPr>
          <w:rFonts w:ascii="Times New Roman" w:hAnsi="Times New Roman" w:cs="Times New Roman"/>
        </w:rPr>
        <w:t xml:space="preserve"> </w:t>
      </w:r>
      <w:proofErr w:type="spellStart"/>
      <w:r w:rsidRPr="00447430">
        <w:rPr>
          <w:rFonts w:ascii="Times New Roman" w:hAnsi="Times New Roman" w:cs="Times New Roman"/>
        </w:rPr>
        <w:t>индиректно</w:t>
      </w:r>
      <w:proofErr w:type="spellEnd"/>
      <w:r w:rsidRPr="00447430">
        <w:rPr>
          <w:rFonts w:ascii="Times New Roman" w:hAnsi="Times New Roman" w:cs="Times New Roman"/>
        </w:rPr>
        <w:t xml:space="preserve"> </w:t>
      </w:r>
      <w:proofErr w:type="spellStart"/>
      <w:r w:rsidRPr="00447430">
        <w:rPr>
          <w:rFonts w:ascii="Times New Roman" w:hAnsi="Times New Roman" w:cs="Times New Roman"/>
        </w:rPr>
        <w:t>опорезивање</w:t>
      </w:r>
      <w:proofErr w:type="spellEnd"/>
      <w:r w:rsidRPr="00447430">
        <w:rPr>
          <w:rFonts w:ascii="Times New Roman" w:hAnsi="Times New Roman" w:cs="Times New Roman"/>
        </w:rPr>
        <w:t xml:space="preserve">): 0,04% </w:t>
      </w:r>
      <w:proofErr w:type="spellStart"/>
      <w:r w:rsidRPr="00447430">
        <w:rPr>
          <w:rFonts w:ascii="Times New Roman" w:hAnsi="Times New Roman" w:cs="Times New Roman"/>
        </w:rPr>
        <w:t>дневно</w:t>
      </w:r>
      <w:proofErr w:type="spellEnd"/>
      <w:r w:rsidRPr="00447430">
        <w:rPr>
          <w:rFonts w:ascii="Times New Roman" w:hAnsi="Times New Roman" w:cs="Times New Roman"/>
        </w:rPr>
        <w:t xml:space="preserve"> (</w:t>
      </w:r>
      <w:proofErr w:type="spellStart"/>
      <w:r w:rsidRPr="00447430">
        <w:rPr>
          <w:rFonts w:ascii="Times New Roman" w:hAnsi="Times New Roman" w:cs="Times New Roman"/>
        </w:rPr>
        <w:t>Сл</w:t>
      </w:r>
      <w:proofErr w:type="spellEnd"/>
      <w:r w:rsidRPr="00447430">
        <w:rPr>
          <w:rFonts w:ascii="Times New Roman" w:hAnsi="Times New Roman" w:cs="Times New Roman"/>
        </w:rPr>
        <w:t xml:space="preserve">. </w:t>
      </w:r>
      <w:proofErr w:type="spellStart"/>
      <w:r w:rsidRPr="00447430">
        <w:rPr>
          <w:rFonts w:ascii="Times New Roman" w:hAnsi="Times New Roman" w:cs="Times New Roman"/>
        </w:rPr>
        <w:t>Гласник</w:t>
      </w:r>
      <w:proofErr w:type="spellEnd"/>
      <w:r w:rsidRPr="00447430">
        <w:rPr>
          <w:rFonts w:ascii="Times New Roman" w:hAnsi="Times New Roman" w:cs="Times New Roman"/>
        </w:rPr>
        <w:t xml:space="preserve"> </w:t>
      </w:r>
      <w:proofErr w:type="spellStart"/>
      <w:r w:rsidRPr="00447430">
        <w:rPr>
          <w:rFonts w:ascii="Times New Roman" w:hAnsi="Times New Roman" w:cs="Times New Roman"/>
        </w:rPr>
        <w:t>БиХ</w:t>
      </w:r>
      <w:proofErr w:type="spellEnd"/>
      <w:r w:rsidRPr="00447430">
        <w:rPr>
          <w:rFonts w:ascii="Times New Roman" w:hAnsi="Times New Roman" w:cs="Times New Roman"/>
        </w:rPr>
        <w:t xml:space="preserve"> </w:t>
      </w:r>
      <w:proofErr w:type="spellStart"/>
      <w:r w:rsidRPr="00447430">
        <w:rPr>
          <w:rFonts w:ascii="Times New Roman" w:hAnsi="Times New Roman" w:cs="Times New Roman"/>
        </w:rPr>
        <w:t>бр</w:t>
      </w:r>
      <w:proofErr w:type="spellEnd"/>
      <w:r w:rsidRPr="00447430">
        <w:rPr>
          <w:rFonts w:ascii="Times New Roman" w:hAnsi="Times New Roman" w:cs="Times New Roman"/>
        </w:rPr>
        <w:t>. 100/13).</w:t>
      </w:r>
    </w:p>
    <w:p w14:paraId="196A7CD3" w14:textId="77777777" w:rsidR="007A75E0" w:rsidRPr="00447430" w:rsidRDefault="007A75E0" w:rsidP="00B04D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proofErr w:type="spellStart"/>
      <w:r w:rsidRPr="00447430">
        <w:rPr>
          <w:rFonts w:ascii="Times New Roman" w:hAnsi="Times New Roman" w:cs="Times New Roman"/>
        </w:rPr>
        <w:t>Затезна</w:t>
      </w:r>
      <w:proofErr w:type="spellEnd"/>
      <w:r w:rsidRPr="00447430">
        <w:rPr>
          <w:rFonts w:ascii="Times New Roman" w:hAnsi="Times New Roman" w:cs="Times New Roman"/>
        </w:rPr>
        <w:t xml:space="preserve"> </w:t>
      </w:r>
      <w:proofErr w:type="spellStart"/>
      <w:r w:rsidRPr="00447430">
        <w:rPr>
          <w:rFonts w:ascii="Times New Roman" w:hAnsi="Times New Roman" w:cs="Times New Roman"/>
        </w:rPr>
        <w:t>камата</w:t>
      </w:r>
      <w:proofErr w:type="spellEnd"/>
      <w:r w:rsidRPr="00447430">
        <w:rPr>
          <w:rFonts w:ascii="Times New Roman" w:hAnsi="Times New Roman" w:cs="Times New Roman"/>
        </w:rPr>
        <w:t xml:space="preserve"> (</w:t>
      </w:r>
      <w:proofErr w:type="spellStart"/>
      <w:r w:rsidRPr="00447430">
        <w:rPr>
          <w:rFonts w:ascii="Times New Roman" w:hAnsi="Times New Roman" w:cs="Times New Roman"/>
        </w:rPr>
        <w:t>Пореска</w:t>
      </w:r>
      <w:proofErr w:type="spellEnd"/>
      <w:r w:rsidRPr="00447430">
        <w:rPr>
          <w:rFonts w:ascii="Times New Roman" w:hAnsi="Times New Roman" w:cs="Times New Roman"/>
        </w:rPr>
        <w:t xml:space="preserve"> </w:t>
      </w:r>
      <w:proofErr w:type="spellStart"/>
      <w:r w:rsidRPr="00447430">
        <w:rPr>
          <w:rFonts w:ascii="Times New Roman" w:hAnsi="Times New Roman" w:cs="Times New Roman"/>
        </w:rPr>
        <w:t>управа</w:t>
      </w:r>
      <w:proofErr w:type="spellEnd"/>
      <w:r w:rsidRPr="00447430">
        <w:rPr>
          <w:rFonts w:ascii="Times New Roman" w:hAnsi="Times New Roman" w:cs="Times New Roman"/>
        </w:rPr>
        <w:t xml:space="preserve"> </w:t>
      </w:r>
      <w:proofErr w:type="spellStart"/>
      <w:r w:rsidRPr="00447430">
        <w:rPr>
          <w:rFonts w:ascii="Times New Roman" w:hAnsi="Times New Roman" w:cs="Times New Roman"/>
        </w:rPr>
        <w:t>Републике</w:t>
      </w:r>
      <w:proofErr w:type="spellEnd"/>
      <w:r w:rsidRPr="00447430">
        <w:rPr>
          <w:rFonts w:ascii="Times New Roman" w:hAnsi="Times New Roman" w:cs="Times New Roman"/>
        </w:rPr>
        <w:t xml:space="preserve"> </w:t>
      </w:r>
      <w:proofErr w:type="spellStart"/>
      <w:r w:rsidRPr="00447430">
        <w:rPr>
          <w:rFonts w:ascii="Times New Roman" w:hAnsi="Times New Roman" w:cs="Times New Roman"/>
        </w:rPr>
        <w:t>Српске</w:t>
      </w:r>
      <w:proofErr w:type="spellEnd"/>
      <w:r w:rsidRPr="00447430">
        <w:rPr>
          <w:rFonts w:ascii="Times New Roman" w:hAnsi="Times New Roman" w:cs="Times New Roman"/>
        </w:rPr>
        <w:t xml:space="preserve">): 0,03% </w:t>
      </w:r>
      <w:proofErr w:type="spellStart"/>
      <w:r w:rsidRPr="00447430">
        <w:rPr>
          <w:rFonts w:ascii="Times New Roman" w:hAnsi="Times New Roman" w:cs="Times New Roman"/>
        </w:rPr>
        <w:t>дневно</w:t>
      </w:r>
      <w:proofErr w:type="spellEnd"/>
      <w:r w:rsidRPr="00447430">
        <w:rPr>
          <w:rFonts w:ascii="Times New Roman" w:hAnsi="Times New Roman" w:cs="Times New Roman"/>
        </w:rPr>
        <w:t xml:space="preserve"> (</w:t>
      </w:r>
      <w:proofErr w:type="spellStart"/>
      <w:r w:rsidRPr="00447430">
        <w:rPr>
          <w:rFonts w:ascii="Times New Roman" w:hAnsi="Times New Roman" w:cs="Times New Roman"/>
        </w:rPr>
        <w:t>Сл</w:t>
      </w:r>
      <w:proofErr w:type="spellEnd"/>
      <w:r w:rsidRPr="00447430">
        <w:rPr>
          <w:rFonts w:ascii="Times New Roman" w:hAnsi="Times New Roman" w:cs="Times New Roman"/>
        </w:rPr>
        <w:t xml:space="preserve">. </w:t>
      </w:r>
      <w:proofErr w:type="spellStart"/>
      <w:r w:rsidRPr="00447430">
        <w:rPr>
          <w:rFonts w:ascii="Times New Roman" w:hAnsi="Times New Roman" w:cs="Times New Roman"/>
        </w:rPr>
        <w:t>Гласник</w:t>
      </w:r>
      <w:proofErr w:type="spellEnd"/>
      <w:r w:rsidRPr="00447430">
        <w:rPr>
          <w:rFonts w:ascii="Times New Roman" w:hAnsi="Times New Roman" w:cs="Times New Roman"/>
        </w:rPr>
        <w:t xml:space="preserve"> РС </w:t>
      </w:r>
      <w:proofErr w:type="spellStart"/>
      <w:r w:rsidRPr="00447430">
        <w:rPr>
          <w:rFonts w:ascii="Times New Roman" w:hAnsi="Times New Roman" w:cs="Times New Roman"/>
        </w:rPr>
        <w:t>број</w:t>
      </w:r>
      <w:proofErr w:type="spellEnd"/>
      <w:r w:rsidRPr="00447430">
        <w:rPr>
          <w:rFonts w:ascii="Times New Roman" w:hAnsi="Times New Roman" w:cs="Times New Roman"/>
        </w:rPr>
        <w:t xml:space="preserve"> 102/11, 108/11 и 67/13).</w:t>
      </w:r>
    </w:p>
    <w:p w14:paraId="25436EFD" w14:textId="77777777" w:rsidR="007A75E0" w:rsidRPr="00447430" w:rsidRDefault="007A75E0" w:rsidP="00B04D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proofErr w:type="spellStart"/>
      <w:r w:rsidRPr="00447430">
        <w:rPr>
          <w:rFonts w:ascii="Times New Roman" w:hAnsi="Times New Roman" w:cs="Times New Roman"/>
        </w:rPr>
        <w:t>Законска</w:t>
      </w:r>
      <w:proofErr w:type="spellEnd"/>
      <w:r w:rsidRPr="00447430">
        <w:rPr>
          <w:rFonts w:ascii="Times New Roman" w:hAnsi="Times New Roman" w:cs="Times New Roman"/>
        </w:rPr>
        <w:t xml:space="preserve"> </w:t>
      </w:r>
      <w:proofErr w:type="spellStart"/>
      <w:r w:rsidRPr="00447430">
        <w:rPr>
          <w:rFonts w:ascii="Times New Roman" w:hAnsi="Times New Roman" w:cs="Times New Roman"/>
        </w:rPr>
        <w:t>затезна</w:t>
      </w:r>
      <w:proofErr w:type="spellEnd"/>
      <w:r w:rsidRPr="00447430">
        <w:rPr>
          <w:rFonts w:ascii="Times New Roman" w:hAnsi="Times New Roman" w:cs="Times New Roman"/>
        </w:rPr>
        <w:t xml:space="preserve"> </w:t>
      </w:r>
      <w:proofErr w:type="spellStart"/>
      <w:r w:rsidRPr="00447430">
        <w:rPr>
          <w:rFonts w:ascii="Times New Roman" w:hAnsi="Times New Roman" w:cs="Times New Roman"/>
        </w:rPr>
        <w:t>камата</w:t>
      </w:r>
      <w:proofErr w:type="spellEnd"/>
      <w:r w:rsidRPr="00447430">
        <w:rPr>
          <w:rFonts w:ascii="Times New Roman" w:hAnsi="Times New Roman" w:cs="Times New Roman"/>
        </w:rPr>
        <w:t xml:space="preserve">: 0,03% </w:t>
      </w:r>
      <w:proofErr w:type="spellStart"/>
      <w:r w:rsidRPr="00447430">
        <w:rPr>
          <w:rFonts w:ascii="Times New Roman" w:hAnsi="Times New Roman" w:cs="Times New Roman"/>
        </w:rPr>
        <w:t>дневно</w:t>
      </w:r>
      <w:proofErr w:type="spellEnd"/>
      <w:r w:rsidRPr="00447430">
        <w:rPr>
          <w:rFonts w:ascii="Times New Roman" w:hAnsi="Times New Roman" w:cs="Times New Roman"/>
        </w:rPr>
        <w:t xml:space="preserve"> (</w:t>
      </w:r>
      <w:proofErr w:type="spellStart"/>
      <w:r w:rsidRPr="00447430">
        <w:rPr>
          <w:rFonts w:ascii="Times New Roman" w:hAnsi="Times New Roman" w:cs="Times New Roman"/>
        </w:rPr>
        <w:t>Сл.гласник</w:t>
      </w:r>
      <w:proofErr w:type="spellEnd"/>
      <w:r w:rsidRPr="00447430">
        <w:rPr>
          <w:rFonts w:ascii="Times New Roman" w:hAnsi="Times New Roman" w:cs="Times New Roman"/>
        </w:rPr>
        <w:t xml:space="preserve"> РС </w:t>
      </w:r>
      <w:proofErr w:type="spellStart"/>
      <w:r w:rsidRPr="00447430">
        <w:rPr>
          <w:rFonts w:ascii="Times New Roman" w:hAnsi="Times New Roman" w:cs="Times New Roman"/>
        </w:rPr>
        <w:t>број</w:t>
      </w:r>
      <w:proofErr w:type="spellEnd"/>
      <w:r w:rsidRPr="00447430">
        <w:rPr>
          <w:rFonts w:ascii="Times New Roman" w:hAnsi="Times New Roman" w:cs="Times New Roman"/>
        </w:rPr>
        <w:t xml:space="preserve"> 61/18)</w:t>
      </w:r>
    </w:p>
    <w:p w14:paraId="2705AC90" w14:textId="77777777" w:rsidR="007A75E0" w:rsidRPr="00447430" w:rsidRDefault="007A75E0" w:rsidP="00B04D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>Стопе амортизације које примјењују Ж</w:t>
      </w:r>
      <w:r w:rsidRPr="00447430">
        <w:rPr>
          <w:rFonts w:ascii="Times New Roman" w:hAnsi="Times New Roman" w:cs="Times New Roman"/>
          <w:lang w:val="sr-Cyrl-CS"/>
        </w:rPr>
        <w:t xml:space="preserve">ељезнице </w:t>
      </w:r>
      <w:r w:rsidRPr="00447430">
        <w:rPr>
          <w:rFonts w:ascii="Times New Roman" w:hAnsi="Times New Roman" w:cs="Times New Roman"/>
          <w:lang w:val="ru-RU"/>
        </w:rPr>
        <w:t>РС:</w:t>
      </w:r>
    </w:p>
    <w:p w14:paraId="1FB9E32F" w14:textId="7E5176FB" w:rsidR="007A75E0" w:rsidRPr="00447430" w:rsidRDefault="00E55E42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Грађевински објекти</w:t>
      </w:r>
      <w:r w:rsidR="007A75E0" w:rsidRPr="00447430">
        <w:rPr>
          <w:rFonts w:ascii="Times New Roman" w:hAnsi="Times New Roman" w:cs="Times New Roman"/>
          <w:lang w:val="ru-RU"/>
        </w:rPr>
        <w:t>: 1</w:t>
      </w:r>
      <w:r w:rsidRPr="00447430">
        <w:rPr>
          <w:rFonts w:ascii="Times New Roman" w:hAnsi="Times New Roman" w:cs="Times New Roman"/>
          <w:lang w:val="ru-RU"/>
        </w:rPr>
        <w:t>,8-2,5</w:t>
      </w:r>
      <w:r w:rsidR="007A75E0" w:rsidRPr="00447430">
        <w:rPr>
          <w:rFonts w:ascii="Times New Roman" w:hAnsi="Times New Roman" w:cs="Times New Roman"/>
          <w:lang w:val="ru-RU"/>
        </w:rPr>
        <w:t>%</w:t>
      </w:r>
    </w:p>
    <w:p w14:paraId="394D57DE" w14:textId="7D810AD9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Тунели</w:t>
      </w:r>
      <w:r w:rsidRPr="00447430">
        <w:rPr>
          <w:rFonts w:ascii="Times New Roman" w:hAnsi="Times New Roman" w:cs="Times New Roman"/>
          <w:lang w:val="ru-RU"/>
        </w:rPr>
        <w:t xml:space="preserve">: </w:t>
      </w:r>
      <w:r w:rsidR="00E55E42" w:rsidRPr="00447430">
        <w:rPr>
          <w:rFonts w:ascii="Times New Roman" w:hAnsi="Times New Roman" w:cs="Times New Roman"/>
          <w:lang w:val="ru-RU"/>
        </w:rPr>
        <w:t>1,5</w:t>
      </w:r>
      <w:r w:rsidRPr="00447430">
        <w:rPr>
          <w:rFonts w:ascii="Times New Roman" w:hAnsi="Times New Roman" w:cs="Times New Roman"/>
          <w:lang w:val="ru-RU"/>
        </w:rPr>
        <w:t>%</w:t>
      </w:r>
    </w:p>
    <w:p w14:paraId="6730B8A9" w14:textId="1725374A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Горњи строј пруге</w:t>
      </w:r>
      <w:r w:rsidRPr="00447430">
        <w:rPr>
          <w:rFonts w:ascii="Times New Roman" w:hAnsi="Times New Roman" w:cs="Times New Roman"/>
          <w:lang w:val="ru-RU"/>
        </w:rPr>
        <w:t xml:space="preserve">: </w:t>
      </w:r>
      <w:r w:rsidR="00E55E42" w:rsidRPr="00447430">
        <w:rPr>
          <w:rFonts w:ascii="Times New Roman" w:hAnsi="Times New Roman" w:cs="Times New Roman"/>
          <w:lang w:val="ru-RU"/>
        </w:rPr>
        <w:t>4</w:t>
      </w:r>
      <w:r w:rsidRPr="00447430">
        <w:rPr>
          <w:rFonts w:ascii="Times New Roman" w:hAnsi="Times New Roman" w:cs="Times New Roman"/>
          <w:lang w:val="ru-RU"/>
        </w:rPr>
        <w:t>%</w:t>
      </w:r>
    </w:p>
    <w:p w14:paraId="53292381" w14:textId="7B89BB54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Доњи строј пруге</w:t>
      </w:r>
      <w:r w:rsidRPr="00447430">
        <w:rPr>
          <w:rFonts w:ascii="Times New Roman" w:hAnsi="Times New Roman" w:cs="Times New Roman"/>
          <w:lang w:val="ru-RU"/>
        </w:rPr>
        <w:t xml:space="preserve">: </w:t>
      </w:r>
      <w:r w:rsidR="00E55E42" w:rsidRPr="00447430">
        <w:rPr>
          <w:rFonts w:ascii="Times New Roman" w:hAnsi="Times New Roman" w:cs="Times New Roman"/>
          <w:lang w:val="ru-RU"/>
        </w:rPr>
        <w:t>1</w:t>
      </w:r>
      <w:r w:rsidRPr="00447430">
        <w:rPr>
          <w:rFonts w:ascii="Times New Roman" w:hAnsi="Times New Roman" w:cs="Times New Roman"/>
        </w:rPr>
        <w:t>%</w:t>
      </w:r>
    </w:p>
    <w:p w14:paraId="6C43EC38" w14:textId="3AB563A6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Локомотиве</w:t>
      </w:r>
      <w:r w:rsidRPr="00447430">
        <w:rPr>
          <w:rFonts w:ascii="Times New Roman" w:hAnsi="Times New Roman" w:cs="Times New Roman"/>
          <w:lang w:val="ru-RU"/>
        </w:rPr>
        <w:t xml:space="preserve">: </w:t>
      </w:r>
      <w:r w:rsidR="00E55E42" w:rsidRPr="00447430">
        <w:rPr>
          <w:rFonts w:ascii="Times New Roman" w:hAnsi="Times New Roman" w:cs="Times New Roman"/>
          <w:lang w:val="ru-RU"/>
        </w:rPr>
        <w:t>10</w:t>
      </w:r>
      <w:r w:rsidRPr="00447430">
        <w:rPr>
          <w:rFonts w:ascii="Times New Roman" w:hAnsi="Times New Roman" w:cs="Times New Roman"/>
          <w:lang w:val="ru-RU"/>
        </w:rPr>
        <w:t>%</w:t>
      </w:r>
    </w:p>
    <w:p w14:paraId="04CA10D1" w14:textId="4E4052D7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Вагони</w:t>
      </w:r>
      <w:r w:rsidRPr="00447430">
        <w:rPr>
          <w:rFonts w:ascii="Times New Roman" w:hAnsi="Times New Roman" w:cs="Times New Roman"/>
          <w:lang w:val="ru-RU"/>
        </w:rPr>
        <w:t>: 5</w:t>
      </w:r>
      <w:r w:rsidR="00E55E42" w:rsidRPr="00447430">
        <w:rPr>
          <w:rFonts w:ascii="Times New Roman" w:hAnsi="Times New Roman" w:cs="Times New Roman"/>
          <w:lang w:val="ru-RU"/>
        </w:rPr>
        <w:t>,5</w:t>
      </w:r>
      <w:r w:rsidRPr="00447430">
        <w:rPr>
          <w:rFonts w:ascii="Times New Roman" w:hAnsi="Times New Roman" w:cs="Times New Roman"/>
          <w:lang w:val="ru-RU"/>
        </w:rPr>
        <w:t>%</w:t>
      </w:r>
    </w:p>
    <w:p w14:paraId="56F3C7C3" w14:textId="332B9076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 </w:t>
      </w:r>
      <w:r w:rsidR="00E55E42" w:rsidRPr="00447430">
        <w:rPr>
          <w:rFonts w:ascii="Times New Roman" w:hAnsi="Times New Roman" w:cs="Times New Roman"/>
          <w:lang w:val="ru-RU"/>
        </w:rPr>
        <w:t>Сигнализација на прузи</w:t>
      </w:r>
      <w:r w:rsidRPr="00447430">
        <w:rPr>
          <w:rFonts w:ascii="Times New Roman" w:hAnsi="Times New Roman" w:cs="Times New Roman"/>
          <w:lang w:val="ru-RU"/>
        </w:rPr>
        <w:t>: 6</w:t>
      </w:r>
      <w:r w:rsidR="00112382" w:rsidRPr="00447430">
        <w:rPr>
          <w:rFonts w:ascii="Times New Roman" w:hAnsi="Times New Roman" w:cs="Times New Roman"/>
        </w:rPr>
        <w:t>,</w:t>
      </w:r>
      <w:r w:rsidR="00E55E42" w:rsidRPr="00447430">
        <w:rPr>
          <w:rFonts w:ascii="Times New Roman" w:hAnsi="Times New Roman" w:cs="Times New Roman"/>
          <w:lang w:val="ru-RU"/>
        </w:rPr>
        <w:t>-6,31</w:t>
      </w:r>
      <w:r w:rsidRPr="00447430">
        <w:rPr>
          <w:rFonts w:ascii="Times New Roman" w:hAnsi="Times New Roman" w:cs="Times New Roman"/>
          <w:lang w:val="ru-RU"/>
        </w:rPr>
        <w:t>%</w:t>
      </w:r>
    </w:p>
    <w:p w14:paraId="614379A0" w14:textId="592E9CB8" w:rsidR="007A75E0" w:rsidRPr="00447430" w:rsidRDefault="007A75E0" w:rsidP="00B04D6C">
      <w:pPr>
        <w:spacing w:after="0"/>
        <w:ind w:firstLine="720"/>
        <w:rPr>
          <w:rFonts w:ascii="Times New Roman" w:hAnsi="Times New Roman" w:cs="Times New Roman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-</w:t>
      </w:r>
      <w:r w:rsidR="00E55E42" w:rsidRPr="00447430">
        <w:rPr>
          <w:rFonts w:ascii="Times New Roman" w:hAnsi="Times New Roman" w:cs="Times New Roman"/>
          <w:lang w:val="ru-RU"/>
        </w:rPr>
        <w:t>Мрежа за напајање пруге</w:t>
      </w:r>
      <w:r w:rsidRPr="00447430">
        <w:rPr>
          <w:rFonts w:ascii="Times New Roman" w:hAnsi="Times New Roman" w:cs="Times New Roman"/>
          <w:lang w:val="ru-RU"/>
        </w:rPr>
        <w:t xml:space="preserve">: </w:t>
      </w:r>
      <w:r w:rsidR="00E55E42" w:rsidRPr="00447430">
        <w:rPr>
          <w:rFonts w:ascii="Times New Roman" w:hAnsi="Times New Roman" w:cs="Times New Roman"/>
          <w:lang w:val="ru-RU"/>
        </w:rPr>
        <w:t>4-6</w:t>
      </w:r>
      <w:r w:rsidRPr="00447430">
        <w:rPr>
          <w:rFonts w:ascii="Times New Roman" w:hAnsi="Times New Roman" w:cs="Times New Roman"/>
        </w:rPr>
        <w:t>%</w:t>
      </w:r>
    </w:p>
    <w:p w14:paraId="16BF2842" w14:textId="076694DD" w:rsidR="007A75E0" w:rsidRPr="00447430" w:rsidRDefault="007A75E0" w:rsidP="00E55E42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447430">
        <w:rPr>
          <w:rFonts w:ascii="Times New Roman" w:hAnsi="Times New Roman" w:cs="Times New Roman"/>
          <w:lang w:val="ru-RU"/>
        </w:rPr>
        <w:t xml:space="preserve">               </w:t>
      </w:r>
    </w:p>
    <w:p w14:paraId="05698C79" w14:textId="63507C0B" w:rsidR="00E55E42" w:rsidRPr="00447430" w:rsidRDefault="00E55E42" w:rsidP="00E55E42">
      <w:pPr>
        <w:spacing w:after="0"/>
        <w:ind w:firstLine="720"/>
        <w:rPr>
          <w:rFonts w:ascii="Times New Roman" w:hAnsi="Times New Roman" w:cs="Times New Roman"/>
          <w:lang w:val="ru-RU"/>
        </w:rPr>
      </w:pPr>
    </w:p>
    <w:p w14:paraId="21B3A5EA" w14:textId="2466199D" w:rsidR="00E55E42" w:rsidRDefault="00E55E42" w:rsidP="00E55E42">
      <w:pPr>
        <w:spacing w:after="0"/>
        <w:ind w:firstLine="720"/>
        <w:rPr>
          <w:rFonts w:ascii="Times New Roman" w:hAnsi="Times New Roman" w:cs="Times New Roman"/>
          <w:lang w:val="ru-RU"/>
        </w:rPr>
      </w:pPr>
    </w:p>
    <w:p w14:paraId="7BF150B5" w14:textId="77777777" w:rsidR="00E55E42" w:rsidRPr="00B04D6C" w:rsidRDefault="00E55E42" w:rsidP="00E55E42">
      <w:pPr>
        <w:spacing w:after="0"/>
        <w:ind w:firstLine="720"/>
        <w:rPr>
          <w:rFonts w:ascii="Times New Roman" w:hAnsi="Times New Roman" w:cs="Times New Roman"/>
          <w:lang w:val="ru-RU"/>
        </w:rPr>
      </w:pPr>
    </w:p>
    <w:p w14:paraId="6806D046" w14:textId="6B0AEB16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sz w:val="28"/>
          <w:lang w:val="sr-Cyrl-CS"/>
        </w:rPr>
      </w:pPr>
      <w:bookmarkStart w:id="5" w:name="_Toc174015540"/>
      <w:r w:rsidRPr="00B04D6C">
        <w:rPr>
          <w:rFonts w:ascii="Times New Roman" w:hAnsi="Times New Roman" w:cs="Times New Roman"/>
          <w:sz w:val="28"/>
          <w:lang w:val="hr-HR"/>
        </w:rPr>
        <w:lastRenderedPageBreak/>
        <w:t>1</w:t>
      </w:r>
      <w:r w:rsidRPr="00B04D6C">
        <w:rPr>
          <w:rFonts w:ascii="Times New Roman" w:hAnsi="Times New Roman" w:cs="Times New Roman"/>
          <w:sz w:val="28"/>
          <w:lang w:val="sr-Cyrl-CS"/>
        </w:rPr>
        <w:t>.</w:t>
      </w:r>
      <w:r w:rsidR="00E60AFF">
        <w:rPr>
          <w:rFonts w:ascii="Times New Roman" w:hAnsi="Times New Roman" w:cs="Times New Roman"/>
          <w:sz w:val="28"/>
          <w:lang w:val="sr-Cyrl-CS"/>
        </w:rPr>
        <w:t>РЕБАЛАНС</w:t>
      </w:r>
      <w:r w:rsidRPr="00B04D6C">
        <w:rPr>
          <w:rFonts w:ascii="Times New Roman" w:hAnsi="Times New Roman" w:cs="Times New Roman"/>
          <w:sz w:val="28"/>
          <w:lang w:val="sr-Cyrl-CS"/>
        </w:rPr>
        <w:t xml:space="preserve"> ПЛАН</w:t>
      </w:r>
      <w:r w:rsidR="00E60AFF">
        <w:rPr>
          <w:rFonts w:ascii="Times New Roman" w:hAnsi="Times New Roman" w:cs="Times New Roman"/>
          <w:sz w:val="28"/>
          <w:lang w:val="sr-Cyrl-CS"/>
        </w:rPr>
        <w:t>А</w:t>
      </w:r>
      <w:r w:rsidRPr="00B04D6C">
        <w:rPr>
          <w:rFonts w:ascii="Times New Roman" w:hAnsi="Times New Roman" w:cs="Times New Roman"/>
          <w:sz w:val="28"/>
          <w:lang w:val="sr-Cyrl-CS"/>
        </w:rPr>
        <w:t xml:space="preserve"> ФИЗИЧКОГ ОБИМА РАДА</w:t>
      </w:r>
      <w:bookmarkEnd w:id="5"/>
    </w:p>
    <w:p w14:paraId="6870EA57" w14:textId="2807C789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6" w:name="_Toc174015541"/>
      <w:r w:rsidRPr="00B04D6C">
        <w:rPr>
          <w:rFonts w:ascii="Times New Roman" w:hAnsi="Times New Roman" w:cs="Times New Roman"/>
          <w:i w:val="0"/>
          <w:iCs w:val="0"/>
          <w:lang w:val="hr-HR"/>
        </w:rPr>
        <w:t>1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>.1.</w:t>
      </w:r>
      <w:r w:rsidR="00E60AFF">
        <w:rPr>
          <w:rFonts w:ascii="Times New Roman" w:hAnsi="Times New Roman" w:cs="Times New Roman"/>
          <w:i w:val="0"/>
          <w:iCs w:val="0"/>
          <w:lang w:val="sr-Cyrl-CS"/>
        </w:rPr>
        <w:t>Ребаланс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 План</w:t>
      </w:r>
      <w:r w:rsidR="00E60AFF">
        <w:rPr>
          <w:rFonts w:ascii="Times New Roman" w:hAnsi="Times New Roman" w:cs="Times New Roman"/>
          <w:i w:val="0"/>
          <w:iCs w:val="0"/>
          <w:lang w:val="sr-Cyrl-CS"/>
        </w:rPr>
        <w:t>а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 превоза путника</w:t>
      </w:r>
      <w:bookmarkEnd w:id="6"/>
    </w:p>
    <w:p w14:paraId="4EDAEE6F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tbl>
      <w:tblPr>
        <w:tblW w:w="8440" w:type="dxa"/>
        <w:jc w:val="center"/>
        <w:tblLook w:val="0000" w:firstRow="0" w:lastRow="0" w:firstColumn="0" w:lastColumn="0" w:noHBand="0" w:noVBand="0"/>
      </w:tblPr>
      <w:tblGrid>
        <w:gridCol w:w="506"/>
        <w:gridCol w:w="2535"/>
        <w:gridCol w:w="893"/>
        <w:gridCol w:w="1120"/>
        <w:gridCol w:w="1120"/>
        <w:gridCol w:w="1120"/>
        <w:gridCol w:w="1146"/>
      </w:tblGrid>
      <w:tr w:rsidR="00592A13" w:rsidRPr="00592A13" w14:paraId="76278042" w14:textId="77777777" w:rsidTr="00EC4D95">
        <w:trPr>
          <w:trHeight w:val="270"/>
          <w:jc w:val="center"/>
        </w:trPr>
        <w:tc>
          <w:tcPr>
            <w:tcW w:w="844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FFA0891" w14:textId="1EE895C9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1.</w:t>
            </w:r>
            <w:r w:rsidR="00E60A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Ребаланс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="00E60A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превоза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путника</w:t>
            </w:r>
            <w:proofErr w:type="spellEnd"/>
          </w:p>
        </w:tc>
      </w:tr>
      <w:tr w:rsidR="00592A13" w:rsidRPr="00592A13" w14:paraId="357DD8CE" w14:textId="77777777" w:rsidTr="00EC4D95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705F28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FF730C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Oпис</w:t>
            </w:r>
            <w:proofErr w:type="spellEnd"/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ED7450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мјере</w:t>
            </w:r>
            <w:proofErr w:type="spellEnd"/>
          </w:p>
        </w:tc>
        <w:tc>
          <w:tcPr>
            <w:tcW w:w="33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79422E9" w14:textId="14A6AAA5" w:rsidR="007A75E0" w:rsidRPr="009D1A92" w:rsidRDefault="00E60AFF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="007A75E0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 w:rsidR="009D1A9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90C3C9C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Просјечна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годишња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стопа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раста</w:t>
            </w:r>
            <w:proofErr w:type="spellEnd"/>
          </w:p>
        </w:tc>
      </w:tr>
      <w:tr w:rsidR="00592A13" w:rsidRPr="00592A13" w14:paraId="7E472456" w14:textId="77777777" w:rsidTr="00EC4D95">
        <w:trPr>
          <w:trHeight w:val="37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F33027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8B0F6E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DB9878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2590" w14:textId="6C4E437F" w:rsidR="007A75E0" w:rsidRPr="00592A13" w:rsidRDefault="007A75E0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9E788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C36E" w14:textId="356A55A0" w:rsidR="007A75E0" w:rsidRPr="00592A13" w:rsidRDefault="007A75E0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9E788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1CB1" w14:textId="74EA410A" w:rsidR="007A75E0" w:rsidRPr="00592A13" w:rsidRDefault="007A75E0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9E788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0B581F2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92A13" w:rsidRPr="00592A13" w14:paraId="1C8755B2" w14:textId="77777777" w:rsidTr="00EC4D95">
        <w:trPr>
          <w:trHeight w:val="9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9E82A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05C3C8B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B7D8E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CA15A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6E1C5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027F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793F89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</w:tr>
      <w:tr w:rsidR="009E788D" w:rsidRPr="00592A13" w14:paraId="71F93470" w14:textId="77777777" w:rsidTr="009E788D">
        <w:trPr>
          <w:trHeight w:val="270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EF48DC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AE66F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Број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путника</w:t>
            </w:r>
            <w:proofErr w:type="spellEnd"/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6E0E0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путник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DE630" w14:textId="427FC5BC" w:rsidR="009E788D" w:rsidRPr="002A13D8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89.625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4A018" w14:textId="14161D1B" w:rsidR="009E788D" w:rsidRPr="002A13D8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90.521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E9EB2" w14:textId="2C5A9B82" w:rsidR="009E788D" w:rsidRPr="002A13D8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91.426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2AF4AC" w14:textId="1A72C63A" w:rsidR="009E788D" w:rsidRPr="002A13D8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9E788D" w:rsidRPr="00592A13" w14:paraId="7D2C7EA3" w14:textId="77777777" w:rsidTr="009E788D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5D913F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9C860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Путнички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8BDFA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пкм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D0366" w14:textId="5BE1D5CF" w:rsidR="009E788D" w:rsidRPr="002A13D8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position w:val="-12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4.438.128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84942" w14:textId="4B527BA2" w:rsidR="009E788D" w:rsidRPr="002A13D8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position w:val="-12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4.482.509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F1D5A" w14:textId="4A4E66F2" w:rsidR="009E788D" w:rsidRPr="002A13D8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position w:val="-12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4.527.334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05DE42" w14:textId="1AE608DF" w:rsidR="009E788D" w:rsidRPr="002A13D8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position w:val="-12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9E788D" w:rsidRPr="00592A13" w14:paraId="75E4AB90" w14:textId="77777777" w:rsidTr="009E788D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032C60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A2DC7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Просјечан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путника</w:t>
            </w:r>
            <w:proofErr w:type="spellEnd"/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AE909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ACB85" w14:textId="40681D99" w:rsidR="009E788D" w:rsidRPr="002A13D8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E9193" w14:textId="55E87245" w:rsidR="009E788D" w:rsidRPr="002A13D8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3693A" w14:textId="05725966" w:rsidR="009E788D" w:rsidRPr="002A13D8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48B214" w14:textId="37024B21" w:rsidR="009E788D" w:rsidRPr="002A13D8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9E788D" w:rsidRPr="00592A13" w14:paraId="64DC284F" w14:textId="77777777" w:rsidTr="009E788D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96AEB8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9A8FB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Број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путника</w:t>
            </w:r>
            <w:proofErr w:type="spellEnd"/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945A62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путник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5C3A18" w14:textId="698FD41A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 xml:space="preserve">89.625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2D720E" w14:textId="2E5F667F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 xml:space="preserve">90.521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7D3390" w14:textId="21AFE383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 xml:space="preserve">91.426  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3300929" w14:textId="70D6CEE9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E788D" w:rsidRPr="00592A13" w14:paraId="5BF268F5" w14:textId="77777777" w:rsidTr="009E788D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03444D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03A81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Унутрашњи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B13C81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B124E" w14:textId="75324310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89.625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A1454" w14:textId="566F0BEC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90.521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A93C2" w14:textId="32D1838C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91.426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26370FD" w14:textId="4BCD52F6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E788D" w:rsidRPr="00592A13" w14:paraId="65149031" w14:textId="77777777" w:rsidTr="009E788D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B1710B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A9E5F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Међуентитетски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AA613B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0C92F" w14:textId="231F362C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2E51F" w14:textId="394E46C3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C8FF6" w14:textId="36EB8B2A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5B7E9A" w14:textId="00D5F2FC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E788D" w:rsidRPr="00592A13" w14:paraId="25313384" w14:textId="77777777" w:rsidTr="009E788D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EC951F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1A09F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1BF635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15898" w14:textId="229281CA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0BD7A" w14:textId="680AB896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1A744" w14:textId="1C63B41B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1AD383" w14:textId="231A467F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E788D" w:rsidRPr="00592A13" w14:paraId="7AA5924E" w14:textId="77777777" w:rsidTr="009E788D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920A25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C1A50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Путнички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километри</w:t>
            </w:r>
            <w:proofErr w:type="spellEnd"/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AA460D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пкм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E4E5C80" w14:textId="5FC9C382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 xml:space="preserve">4.438.128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3F9D67" w14:textId="6D87AEE9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 xml:space="preserve">4.482.509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86387B" w14:textId="116C6354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 xml:space="preserve">4.527.334  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631AC23" w14:textId="465A6B92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E788D" w:rsidRPr="00592A13" w14:paraId="420013CB" w14:textId="77777777" w:rsidTr="009E788D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EAA123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49DA6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Унутрашњи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90AC4A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E7B8F" w14:textId="73B823A3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4.438.128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6ED47" w14:textId="6EE0DEF7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4.482.509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9657B" w14:textId="1B259FE3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4.527.334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B86EB5D" w14:textId="2459C90A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E788D" w:rsidRPr="00592A13" w14:paraId="2A6B73FE" w14:textId="77777777" w:rsidTr="009E788D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0437C1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B94E4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Међуентитетски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EBEE5C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3F8E4" w14:textId="5ADC8039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028E2" w14:textId="430EA19F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D28B7" w14:textId="7D4CF2CB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40FBA50" w14:textId="2829D168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E788D" w:rsidRPr="00592A13" w14:paraId="12259A0F" w14:textId="77777777" w:rsidTr="009E788D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4DA472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AAD0F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BE1E32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946D9" w14:textId="7F94654A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FAEC6" w14:textId="1BADA166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0C7C2" w14:textId="28738A98" w:rsidR="009E788D" w:rsidRPr="009E788D" w:rsidRDefault="009E788D" w:rsidP="009E7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9C318B" w14:textId="43A0093B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E788D" w:rsidRPr="00592A13" w14:paraId="4AA83ED3" w14:textId="77777777" w:rsidTr="009E788D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93EEE4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07893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Просјечан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путника</w:t>
            </w:r>
            <w:proofErr w:type="spellEnd"/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5E4769" w14:textId="77777777" w:rsidR="009E788D" w:rsidRPr="00592A13" w:rsidRDefault="009E788D" w:rsidP="009E788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E68732" w14:textId="1D9F4EBB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DD7356" w14:textId="149505FE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9E92D8" w14:textId="6FE2088A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E7431D2" w14:textId="228AE108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E788D" w:rsidRPr="00592A13" w14:paraId="65223E94" w14:textId="77777777" w:rsidTr="009E788D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7EF01B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E1247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Унутрашњи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79FF8CC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187D21" w14:textId="07D23CFD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853EB8" w14:textId="2004174D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C3E99D" w14:textId="5EAF53FD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1E624E5" w14:textId="3D475938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E788D" w:rsidRPr="00592A13" w14:paraId="740A7276" w14:textId="77777777" w:rsidTr="009E788D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C7A85A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276D0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Међуентитетски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E4D59D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E3CFE2" w14:textId="4B1AD3D7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AB07DD" w14:textId="5CA53C54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597F61" w14:textId="3A593136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7787AC3" w14:textId="464419B6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E788D" w:rsidRPr="00592A13" w14:paraId="38F3911D" w14:textId="77777777" w:rsidTr="009E788D">
        <w:trPr>
          <w:trHeight w:val="270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D62116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4C02B85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52880D" w14:textId="77777777" w:rsidR="009E788D" w:rsidRPr="00592A13" w:rsidRDefault="009E788D" w:rsidP="009E78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A226D" w14:textId="04180607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7A949" w14:textId="671644A4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60865" w14:textId="262AAE29" w:rsidR="009E788D" w:rsidRPr="009E788D" w:rsidRDefault="009E788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ECF158" w14:textId="0C82BB94" w:rsidR="009E788D" w:rsidRPr="009E788D" w:rsidRDefault="009E788D" w:rsidP="009E78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E7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7312DEB2" w14:textId="2A0D02B6" w:rsidR="007A75E0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502DB817" w14:textId="77777777" w:rsidR="0029389C" w:rsidRPr="00B04D6C" w:rsidRDefault="0029389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35F658B6" w14:textId="7492371E" w:rsidR="00805C41" w:rsidRDefault="00CA3685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  <w:r>
        <w:rPr>
          <w:rFonts w:ascii="Times New Roman" w:hAnsi="Times New Roman" w:cs="Times New Roman"/>
        </w:rPr>
        <w:t xml:space="preserve">У </w:t>
      </w:r>
      <w:proofErr w:type="spellStart"/>
      <w:r>
        <w:rPr>
          <w:rFonts w:ascii="Times New Roman" w:hAnsi="Times New Roman" w:cs="Times New Roman"/>
        </w:rPr>
        <w:t>планској</w:t>
      </w:r>
      <w:proofErr w:type="spellEnd"/>
      <w:r w:rsidR="007A75E0" w:rsidRPr="00B04D6C">
        <w:rPr>
          <w:rFonts w:ascii="Times New Roman" w:hAnsi="Times New Roman" w:cs="Times New Roman"/>
        </w:rPr>
        <w:t xml:space="preserve"> 202</w:t>
      </w:r>
      <w:r w:rsidR="009E788D">
        <w:rPr>
          <w:rFonts w:ascii="Times New Roman" w:hAnsi="Times New Roman" w:cs="Times New Roman"/>
          <w:lang w:val="sr-Cyrl-BA"/>
        </w:rPr>
        <w:t>4</w:t>
      </w:r>
      <w:r w:rsidR="007A75E0" w:rsidRPr="00B04D6C">
        <w:rPr>
          <w:rFonts w:ascii="Times New Roman" w:hAnsi="Times New Roman" w:cs="Times New Roman"/>
        </w:rPr>
        <w:t xml:space="preserve">. </w:t>
      </w:r>
      <w:proofErr w:type="spellStart"/>
      <w:r w:rsidR="007A75E0" w:rsidRPr="00B04D6C">
        <w:rPr>
          <w:rFonts w:ascii="Times New Roman" w:hAnsi="Times New Roman" w:cs="Times New Roman"/>
        </w:rPr>
        <w:t>години</w:t>
      </w:r>
      <w:proofErr w:type="spellEnd"/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пл</w:t>
      </w:r>
      <w:r w:rsidR="00E379AC">
        <w:rPr>
          <w:rFonts w:ascii="Times New Roman" w:hAnsi="Times New Roman" w:cs="Times New Roman"/>
        </w:rPr>
        <w:t>анирано</w:t>
      </w:r>
      <w:proofErr w:type="spellEnd"/>
      <w:r w:rsidR="00E379AC">
        <w:rPr>
          <w:rFonts w:ascii="Times New Roman" w:hAnsi="Times New Roman" w:cs="Times New Roman"/>
        </w:rPr>
        <w:t xml:space="preserve"> </w:t>
      </w:r>
      <w:proofErr w:type="spellStart"/>
      <w:r w:rsidR="00E379AC">
        <w:rPr>
          <w:rFonts w:ascii="Times New Roman" w:hAnsi="Times New Roman" w:cs="Times New Roman"/>
        </w:rPr>
        <w:t>је</w:t>
      </w:r>
      <w:proofErr w:type="spellEnd"/>
      <w:r w:rsidR="00E379AC">
        <w:rPr>
          <w:rFonts w:ascii="Times New Roman" w:hAnsi="Times New Roman" w:cs="Times New Roman"/>
        </w:rPr>
        <w:t xml:space="preserve"> </w:t>
      </w:r>
      <w:proofErr w:type="spellStart"/>
      <w:r w:rsidR="00E379AC">
        <w:rPr>
          <w:rFonts w:ascii="Times New Roman" w:hAnsi="Times New Roman" w:cs="Times New Roman"/>
        </w:rPr>
        <w:t>да</w:t>
      </w:r>
      <w:proofErr w:type="spellEnd"/>
      <w:r w:rsidR="00E379AC">
        <w:rPr>
          <w:rFonts w:ascii="Times New Roman" w:hAnsi="Times New Roman" w:cs="Times New Roman"/>
        </w:rPr>
        <w:t xml:space="preserve"> </w:t>
      </w:r>
      <w:proofErr w:type="spellStart"/>
      <w:r w:rsidR="00E379AC">
        <w:rPr>
          <w:rFonts w:ascii="Times New Roman" w:hAnsi="Times New Roman" w:cs="Times New Roman"/>
        </w:rPr>
        <w:t>се</w:t>
      </w:r>
      <w:proofErr w:type="spellEnd"/>
      <w:r w:rsidR="00E379AC">
        <w:rPr>
          <w:rFonts w:ascii="Times New Roman" w:hAnsi="Times New Roman" w:cs="Times New Roman"/>
        </w:rPr>
        <w:t xml:space="preserve"> </w:t>
      </w:r>
      <w:proofErr w:type="spellStart"/>
      <w:r w:rsidR="00E379AC">
        <w:rPr>
          <w:rFonts w:ascii="Times New Roman" w:hAnsi="Times New Roman" w:cs="Times New Roman"/>
        </w:rPr>
        <w:t>превезе</w:t>
      </w:r>
      <w:proofErr w:type="spellEnd"/>
      <w:r w:rsidR="00E379AC">
        <w:rPr>
          <w:rFonts w:ascii="Times New Roman" w:hAnsi="Times New Roman" w:cs="Times New Roman"/>
        </w:rPr>
        <w:t xml:space="preserve"> </w:t>
      </w:r>
      <w:r w:rsidR="009E788D">
        <w:rPr>
          <w:rFonts w:ascii="Times New Roman" w:hAnsi="Times New Roman" w:cs="Times New Roman"/>
          <w:lang w:val="sr-Cyrl-BA"/>
        </w:rPr>
        <w:t>89.625</w:t>
      </w:r>
      <w:r w:rsidR="00F360EB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путника</w:t>
      </w:r>
      <w:proofErr w:type="spellEnd"/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уз</w:t>
      </w:r>
      <w:proofErr w:type="spellEnd"/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просјечну</w:t>
      </w:r>
      <w:proofErr w:type="spellEnd"/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годишњу</w:t>
      </w:r>
      <w:proofErr w:type="spellEnd"/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стопу</w:t>
      </w:r>
      <w:proofErr w:type="spellEnd"/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раста</w:t>
      </w:r>
      <w:proofErr w:type="spellEnd"/>
      <w:r w:rsidR="007A75E0" w:rsidRPr="00B04D6C">
        <w:rPr>
          <w:rFonts w:ascii="Times New Roman" w:hAnsi="Times New Roman" w:cs="Times New Roman"/>
        </w:rPr>
        <w:t xml:space="preserve"> у </w:t>
      </w:r>
      <w:proofErr w:type="spellStart"/>
      <w:r w:rsidR="007A75E0" w:rsidRPr="00B04D6C">
        <w:rPr>
          <w:rFonts w:ascii="Times New Roman" w:hAnsi="Times New Roman" w:cs="Times New Roman"/>
        </w:rPr>
        <w:t>наредне</w:t>
      </w:r>
      <w:proofErr w:type="spellEnd"/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двије</w:t>
      </w:r>
      <w:proofErr w:type="spellEnd"/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године</w:t>
      </w:r>
      <w:proofErr w:type="spellEnd"/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планског</w:t>
      </w:r>
      <w:proofErr w:type="spellEnd"/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периода</w:t>
      </w:r>
      <w:proofErr w:type="spellEnd"/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од</w:t>
      </w:r>
      <w:proofErr w:type="spellEnd"/>
      <w:r w:rsidR="007A75E0" w:rsidRPr="00B04D6C">
        <w:rPr>
          <w:rFonts w:ascii="Times New Roman" w:hAnsi="Times New Roman" w:cs="Times New Roman"/>
        </w:rPr>
        <w:t xml:space="preserve"> 1%. </w:t>
      </w:r>
      <w:r w:rsidR="007A75E0" w:rsidRPr="00B04D6C">
        <w:rPr>
          <w:rFonts w:ascii="Times New Roman" w:hAnsi="Times New Roman" w:cs="Times New Roman"/>
          <w:lang w:val="sr-Cyrl-CS"/>
        </w:rPr>
        <w:t>План превоза путник</w:t>
      </w:r>
      <w:r w:rsidR="00467269">
        <w:rPr>
          <w:rFonts w:ascii="Times New Roman" w:hAnsi="Times New Roman" w:cs="Times New Roman"/>
          <w:lang w:val="sr-Cyrl-CS"/>
        </w:rPr>
        <w:t>а израђује се на бази остварењ</w:t>
      </w:r>
      <w:r w:rsidR="00467269">
        <w:rPr>
          <w:rFonts w:ascii="Times New Roman" w:hAnsi="Times New Roman" w:cs="Times New Roman"/>
        </w:rPr>
        <w:t>a</w:t>
      </w:r>
      <w:r w:rsidR="00467269">
        <w:rPr>
          <w:rFonts w:ascii="Times New Roman" w:hAnsi="Times New Roman" w:cs="Times New Roman"/>
          <w:lang w:val="sr-Cyrl-CS"/>
        </w:rPr>
        <w:t xml:space="preserve"> </w:t>
      </w:r>
      <w:r w:rsidR="00805C41">
        <w:rPr>
          <w:rFonts w:ascii="Times New Roman" w:hAnsi="Times New Roman" w:cs="Times New Roman"/>
          <w:lang w:val="sr-Cyrl-CS"/>
        </w:rPr>
        <w:t xml:space="preserve">превоза </w:t>
      </w:r>
      <w:r w:rsidR="00467269">
        <w:rPr>
          <w:rFonts w:ascii="Times New Roman" w:hAnsi="Times New Roman" w:cs="Times New Roman"/>
          <w:lang w:val="sr-Cyrl-CS"/>
        </w:rPr>
        <w:t>претходног периода,</w:t>
      </w:r>
      <w:r w:rsidR="007A75E0" w:rsidRPr="00B04D6C">
        <w:rPr>
          <w:rFonts w:ascii="Times New Roman" w:hAnsi="Times New Roman" w:cs="Times New Roman"/>
          <w:lang w:val="sr-Cyrl-CS"/>
        </w:rPr>
        <w:t xml:space="preserve"> промјена пословне п</w:t>
      </w:r>
      <w:r w:rsidR="00467269">
        <w:rPr>
          <w:rFonts w:ascii="Times New Roman" w:hAnsi="Times New Roman" w:cs="Times New Roman"/>
          <w:lang w:val="sr-Cyrl-CS"/>
        </w:rPr>
        <w:t xml:space="preserve">олитике путничког саобраћаја </w:t>
      </w:r>
      <w:r w:rsidR="007A75E0" w:rsidRPr="00B04D6C">
        <w:rPr>
          <w:rFonts w:ascii="Times New Roman" w:hAnsi="Times New Roman" w:cs="Times New Roman"/>
          <w:lang w:val="sr-Cyrl-CS"/>
        </w:rPr>
        <w:t xml:space="preserve"> (повећање</w:t>
      </w:r>
      <w:r w:rsidR="00467269">
        <w:rPr>
          <w:rFonts w:ascii="Times New Roman" w:hAnsi="Times New Roman" w:cs="Times New Roman"/>
          <w:lang w:val="sr-Cyrl-CS"/>
        </w:rPr>
        <w:t xml:space="preserve"> или смањење броја  путничких возова,</w:t>
      </w:r>
      <w:r w:rsidR="00E053E0">
        <w:rPr>
          <w:rFonts w:ascii="Times New Roman" w:hAnsi="Times New Roman" w:cs="Times New Roman"/>
          <w:lang w:val="sr-Cyrl-CS"/>
        </w:rPr>
        <w:t xml:space="preserve"> повећање комфора</w:t>
      </w:r>
      <w:r w:rsidR="00467269">
        <w:rPr>
          <w:rFonts w:ascii="Times New Roman" w:hAnsi="Times New Roman" w:cs="Times New Roman"/>
          <w:lang w:val="sr-Cyrl-CS"/>
        </w:rPr>
        <w:t xml:space="preserve"> у превозу</w:t>
      </w:r>
      <w:r w:rsidR="00E053E0">
        <w:rPr>
          <w:rFonts w:ascii="Times New Roman" w:hAnsi="Times New Roman" w:cs="Times New Roman"/>
          <w:lang w:val="sr-Cyrl-CS"/>
        </w:rPr>
        <w:t>,</w:t>
      </w:r>
      <w:r w:rsidR="00467269">
        <w:rPr>
          <w:rFonts w:ascii="Times New Roman" w:hAnsi="Times New Roman" w:cs="Times New Roman"/>
          <w:lang w:val="sr-Cyrl-CS"/>
        </w:rPr>
        <w:t xml:space="preserve"> као и </w:t>
      </w:r>
      <w:r w:rsidR="00E053E0">
        <w:rPr>
          <w:rFonts w:ascii="Times New Roman" w:hAnsi="Times New Roman" w:cs="Times New Roman"/>
          <w:lang w:val="sr-Cyrl-CS"/>
        </w:rPr>
        <w:t xml:space="preserve"> марке</w:t>
      </w:r>
      <w:r w:rsidR="007A75E0" w:rsidRPr="00B04D6C">
        <w:rPr>
          <w:rFonts w:ascii="Times New Roman" w:hAnsi="Times New Roman" w:cs="Times New Roman"/>
          <w:lang w:val="sr-Cyrl-CS"/>
        </w:rPr>
        <w:t>тиншке</w:t>
      </w:r>
      <w:r w:rsidR="00467269">
        <w:rPr>
          <w:rFonts w:ascii="Times New Roman" w:hAnsi="Times New Roman" w:cs="Times New Roman"/>
          <w:lang w:val="sr-Cyrl-CS"/>
        </w:rPr>
        <w:t xml:space="preserve"> активности), степена повећања конкуренције друмског саобраћаја</w:t>
      </w:r>
      <w:r w:rsidR="007A75E0" w:rsidRPr="00B04D6C">
        <w:rPr>
          <w:rFonts w:ascii="Times New Roman" w:hAnsi="Times New Roman" w:cs="Times New Roman"/>
          <w:lang w:val="sr-Cyrl-CS"/>
        </w:rPr>
        <w:t>, цијена превоза</w:t>
      </w:r>
      <w:r w:rsidR="007A75E0" w:rsidRPr="00B04D6C">
        <w:rPr>
          <w:rFonts w:ascii="Times New Roman" w:hAnsi="Times New Roman" w:cs="Times New Roman"/>
          <w:lang w:val="sr-Cyrl-BA"/>
        </w:rPr>
        <w:t>, мобилности становништва и других параметара који би могли имати утицаја на превоз путника у жељезничком саобраћају у планском периоду</w:t>
      </w:r>
      <w:r w:rsidR="007130BC">
        <w:rPr>
          <w:rFonts w:ascii="Times New Roman" w:hAnsi="Times New Roman" w:cs="Times New Roman"/>
        </w:rPr>
        <w:t>.</w:t>
      </w:r>
      <w:r w:rsidR="006C7E6D">
        <w:rPr>
          <w:rFonts w:ascii="Times New Roman" w:hAnsi="Times New Roman" w:cs="Times New Roman"/>
          <w:lang w:val="sr-Cyrl-BA"/>
        </w:rPr>
        <w:t xml:space="preserve"> </w:t>
      </w:r>
    </w:p>
    <w:p w14:paraId="3E25F545" w14:textId="513F3B92" w:rsidR="0029389C" w:rsidRDefault="0029389C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01DD3246" w14:textId="2831F522" w:rsidR="0029389C" w:rsidRDefault="0029389C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1F95E64E" w14:textId="203660AF" w:rsidR="00060B80" w:rsidRDefault="00060B80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6127DD3C" w14:textId="52BC6356" w:rsidR="00060B80" w:rsidRDefault="00060B80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203BB761" w14:textId="77777777" w:rsidR="007130BC" w:rsidRDefault="007130BC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7712DF4A" w14:textId="77777777" w:rsidR="0029389C" w:rsidRPr="00743370" w:rsidRDefault="0029389C" w:rsidP="00805C4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46B6164F" w14:textId="77777777" w:rsidR="007A75E0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524A0EB2" w14:textId="0DAACEA6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7" w:name="_Toc174015542"/>
      <w:r w:rsidRPr="00B04D6C">
        <w:rPr>
          <w:rFonts w:ascii="Times New Roman" w:hAnsi="Times New Roman" w:cs="Times New Roman"/>
          <w:i w:val="0"/>
          <w:iCs w:val="0"/>
          <w:lang w:val="hr-HR"/>
        </w:rPr>
        <w:lastRenderedPageBreak/>
        <w:t>1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.2. </w:t>
      </w:r>
      <w:r w:rsidR="00E60AFF">
        <w:rPr>
          <w:rFonts w:ascii="Times New Roman" w:hAnsi="Times New Roman" w:cs="Times New Roman"/>
          <w:i w:val="0"/>
          <w:iCs w:val="0"/>
          <w:lang w:val="sr-Cyrl-CS"/>
        </w:rPr>
        <w:t xml:space="preserve">Ребаланс 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>План</w:t>
      </w:r>
      <w:r w:rsidR="00E60AFF">
        <w:rPr>
          <w:rFonts w:ascii="Times New Roman" w:hAnsi="Times New Roman" w:cs="Times New Roman"/>
          <w:i w:val="0"/>
          <w:iCs w:val="0"/>
          <w:lang w:val="sr-Cyrl-CS"/>
        </w:rPr>
        <w:t>а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 превоза роба</w:t>
      </w:r>
      <w:bookmarkEnd w:id="7"/>
    </w:p>
    <w:p w14:paraId="7E229F7F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114DCD5E" w14:textId="6FD2462E" w:rsidR="007A75E0" w:rsidRPr="00592A13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B04D6C">
        <w:rPr>
          <w:rFonts w:ascii="Times New Roman" w:hAnsi="Times New Roman" w:cs="Times New Roman"/>
          <w:lang w:val="sr-Cyrl-CS"/>
        </w:rPr>
        <w:tab/>
      </w:r>
      <w:proofErr w:type="spellStart"/>
      <w:r w:rsidRPr="00592A13">
        <w:rPr>
          <w:rFonts w:ascii="Times New Roman" w:hAnsi="Times New Roman" w:cs="Times New Roman"/>
        </w:rPr>
        <w:t>За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пословну</w:t>
      </w:r>
      <w:proofErr w:type="spellEnd"/>
      <w:r w:rsidRPr="00592A13">
        <w:rPr>
          <w:rFonts w:ascii="Times New Roman" w:hAnsi="Times New Roman" w:cs="Times New Roman"/>
        </w:rPr>
        <w:t xml:space="preserve"> 202</w:t>
      </w:r>
      <w:r w:rsidR="002A13D8">
        <w:rPr>
          <w:rFonts w:ascii="Times New Roman" w:hAnsi="Times New Roman" w:cs="Times New Roman"/>
          <w:lang w:val="sr-Cyrl-BA"/>
        </w:rPr>
        <w:t>4</w:t>
      </w:r>
      <w:r w:rsidRPr="00592A13">
        <w:rPr>
          <w:rFonts w:ascii="Times New Roman" w:hAnsi="Times New Roman" w:cs="Times New Roman"/>
        </w:rPr>
        <w:t xml:space="preserve">. </w:t>
      </w:r>
      <w:proofErr w:type="spellStart"/>
      <w:r w:rsidRPr="00592A13">
        <w:rPr>
          <w:rFonts w:ascii="Times New Roman" w:hAnsi="Times New Roman" w:cs="Times New Roman"/>
        </w:rPr>
        <w:t>годину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планира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се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превести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r w:rsidR="00144018">
        <w:rPr>
          <w:rFonts w:ascii="Times New Roman" w:hAnsi="Times New Roman" w:cs="Times New Roman"/>
          <w:lang w:val="sr-Cyrl-BA"/>
        </w:rPr>
        <w:t>4.716.000</w:t>
      </w:r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тона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роба</w:t>
      </w:r>
      <w:proofErr w:type="spellEnd"/>
      <w:r w:rsidRPr="00592A13">
        <w:rPr>
          <w:rFonts w:ascii="Times New Roman" w:hAnsi="Times New Roman" w:cs="Times New Roman"/>
        </w:rPr>
        <w:t xml:space="preserve"> и </w:t>
      </w:r>
      <w:proofErr w:type="spellStart"/>
      <w:r w:rsidRPr="00592A13">
        <w:rPr>
          <w:rFonts w:ascii="Times New Roman" w:hAnsi="Times New Roman" w:cs="Times New Roman"/>
        </w:rPr>
        <w:t>остварити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r w:rsidR="00144018">
        <w:rPr>
          <w:rFonts w:ascii="Times New Roman" w:hAnsi="Times New Roman" w:cs="Times New Roman"/>
          <w:lang w:val="sr-Cyrl-BA"/>
        </w:rPr>
        <w:t>413.011.132</w:t>
      </w:r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нткм</w:t>
      </w:r>
      <w:proofErr w:type="spellEnd"/>
      <w:r w:rsidRPr="00592A13">
        <w:rPr>
          <w:rFonts w:ascii="Times New Roman" w:hAnsi="Times New Roman" w:cs="Times New Roman"/>
        </w:rPr>
        <w:t xml:space="preserve">. </w:t>
      </w:r>
      <w:r w:rsidR="006229F4" w:rsidRPr="00592A13">
        <w:rPr>
          <w:rFonts w:ascii="Times New Roman" w:hAnsi="Times New Roman" w:cs="Times New Roman"/>
          <w:lang w:val="sr-Cyrl-BA"/>
        </w:rPr>
        <w:t>План превоза робе за период 202</w:t>
      </w:r>
      <w:r w:rsidR="002A13D8">
        <w:rPr>
          <w:rFonts w:ascii="Times New Roman" w:hAnsi="Times New Roman" w:cs="Times New Roman"/>
          <w:lang w:val="sr-Cyrl-BA"/>
        </w:rPr>
        <w:t>4</w:t>
      </w:r>
      <w:r w:rsidR="006229F4" w:rsidRPr="00592A13">
        <w:rPr>
          <w:rFonts w:ascii="Times New Roman" w:hAnsi="Times New Roman" w:cs="Times New Roman"/>
          <w:lang w:val="sr-Cyrl-BA"/>
        </w:rPr>
        <w:t>-202</w:t>
      </w:r>
      <w:r w:rsidR="002A13D8">
        <w:rPr>
          <w:rFonts w:ascii="Times New Roman" w:hAnsi="Times New Roman" w:cs="Times New Roman"/>
          <w:lang w:val="sr-Cyrl-BA"/>
        </w:rPr>
        <w:t>6</w:t>
      </w:r>
      <w:r w:rsidR="006229F4" w:rsidRPr="00592A13">
        <w:rPr>
          <w:rFonts w:ascii="Times New Roman" w:hAnsi="Times New Roman" w:cs="Times New Roman"/>
          <w:lang w:val="sr-Cyrl-BA"/>
        </w:rPr>
        <w:t xml:space="preserve">. година је израђен на основу извршене </w:t>
      </w:r>
      <w:r w:rsidR="00E67CD1">
        <w:rPr>
          <w:rFonts w:ascii="Times New Roman" w:hAnsi="Times New Roman" w:cs="Times New Roman"/>
          <w:lang w:val="sr-Cyrl-BA"/>
        </w:rPr>
        <w:t>а</w:t>
      </w:r>
      <w:r w:rsidR="006229F4" w:rsidRPr="00592A13">
        <w:rPr>
          <w:rFonts w:ascii="Times New Roman" w:hAnsi="Times New Roman" w:cs="Times New Roman"/>
          <w:lang w:val="sr-Cyrl-BA"/>
        </w:rPr>
        <w:t>нализе оствареног обима рада у претходном периоду, стања на тржишту и добијених информација од корисника превоза</w:t>
      </w:r>
      <w:bookmarkStart w:id="8" w:name="_Hlk66704923"/>
      <w:r w:rsidR="00A17CB8">
        <w:rPr>
          <w:rFonts w:ascii="Times New Roman" w:hAnsi="Times New Roman" w:cs="Times New Roman"/>
          <w:lang w:val="sr-Cyrl-BA"/>
        </w:rPr>
        <w:t xml:space="preserve">. </w:t>
      </w:r>
    </w:p>
    <w:bookmarkEnd w:id="8"/>
    <w:p w14:paraId="3AC7B482" w14:textId="77777777" w:rsidR="00130D53" w:rsidRPr="00592A13" w:rsidRDefault="00130D53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tbl>
      <w:tblPr>
        <w:tblW w:w="8623" w:type="dxa"/>
        <w:jc w:val="center"/>
        <w:tblLook w:val="0000" w:firstRow="0" w:lastRow="0" w:firstColumn="0" w:lastColumn="0" w:noHBand="0" w:noVBand="0"/>
      </w:tblPr>
      <w:tblGrid>
        <w:gridCol w:w="508"/>
        <w:gridCol w:w="2864"/>
        <w:gridCol w:w="667"/>
        <w:gridCol w:w="1179"/>
        <w:gridCol w:w="1179"/>
        <w:gridCol w:w="1179"/>
        <w:gridCol w:w="1047"/>
      </w:tblGrid>
      <w:tr w:rsidR="00592A13" w:rsidRPr="00592A13" w14:paraId="656459F8" w14:textId="77777777" w:rsidTr="00622AB9">
        <w:trPr>
          <w:trHeight w:val="121"/>
          <w:jc w:val="center"/>
        </w:trPr>
        <w:tc>
          <w:tcPr>
            <w:tcW w:w="8623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0CC36EF" w14:textId="2E849875" w:rsidR="007A75E0" w:rsidRPr="00592A13" w:rsidRDefault="007A75E0" w:rsidP="00E60AFF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Табела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2.</w:t>
            </w:r>
            <w:r w:rsidR="00E60AF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 Ребаланс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 w:rsidR="00E60AF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превоза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роба</w:t>
            </w:r>
            <w:proofErr w:type="spellEnd"/>
          </w:p>
        </w:tc>
      </w:tr>
      <w:tr w:rsidR="00592A13" w:rsidRPr="00592A13" w14:paraId="66802A56" w14:textId="77777777" w:rsidTr="00144018">
        <w:trPr>
          <w:trHeight w:val="317"/>
          <w:jc w:val="center"/>
        </w:trPr>
        <w:tc>
          <w:tcPr>
            <w:tcW w:w="50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AA1090" w14:textId="77777777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14:paraId="55DC75B4" w14:textId="7C281492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9C68D7" w14:textId="114E60E7" w:rsidR="00F174DB" w:rsidRPr="00592A13" w:rsidRDefault="00D0100E" w:rsidP="004349E5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Опис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DCC6C0" w14:textId="77777777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мјере</w:t>
            </w:r>
            <w:proofErr w:type="spellEnd"/>
          </w:p>
          <w:p w14:paraId="5C6EA98A" w14:textId="08B257BE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3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C6AFE22" w14:textId="53A588D9" w:rsidR="00F174DB" w:rsidRPr="00E60AFF" w:rsidRDefault="00E60AFF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="00F174DB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47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2D7D84DB" w14:textId="77777777" w:rsidR="00F174DB" w:rsidRPr="00592A13" w:rsidRDefault="00F174DB" w:rsidP="00F174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4FA42083" w14:textId="5410C21A" w:rsidR="00F174DB" w:rsidRPr="00592A13" w:rsidRDefault="00F174DB" w:rsidP="00F174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Просјечна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годишња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стопа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раста</w:t>
            </w:r>
            <w:proofErr w:type="spellEnd"/>
          </w:p>
        </w:tc>
      </w:tr>
      <w:tr w:rsidR="00592A13" w:rsidRPr="00592A13" w14:paraId="357BE043" w14:textId="77777777" w:rsidTr="00144018">
        <w:trPr>
          <w:trHeight w:val="482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5DE522E5" w14:textId="77777777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A789C7C" w14:textId="77777777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180D19" w14:textId="77777777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B5FEE" w14:textId="33ED1A4B" w:rsidR="00F174DB" w:rsidRPr="00592A13" w:rsidRDefault="00F174DB" w:rsidP="002A13D8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2439" w14:textId="6B9A9732" w:rsidR="00F174DB" w:rsidRPr="00592A13" w:rsidRDefault="00F174DB" w:rsidP="002A13D8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74CC" w14:textId="7B8EE746" w:rsidR="00F174DB" w:rsidRPr="00592A13" w:rsidRDefault="00F174DB" w:rsidP="002A13D8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4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1BAAFF" w14:textId="77777777" w:rsidR="00F174DB" w:rsidRPr="00592A13" w:rsidRDefault="00F174DB" w:rsidP="00F174D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92A13" w:rsidRPr="00592A13" w14:paraId="622D480E" w14:textId="77777777" w:rsidTr="00144018">
        <w:trPr>
          <w:trHeight w:val="80"/>
          <w:jc w:val="center"/>
        </w:trPr>
        <w:tc>
          <w:tcPr>
            <w:tcW w:w="508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6C574C45" w14:textId="1B9DD133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286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C15DC6A" w14:textId="1BFB57E5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1DB5B756" w14:textId="675C69AB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17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5F471636" w14:textId="6A84E360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452C09C2" w14:textId="1E20D445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457F1FC8" w14:textId="707A22D1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</w:tcPr>
          <w:p w14:paraId="38F3205C" w14:textId="66FA43DF" w:rsidR="00F174DB" w:rsidRPr="00592A13" w:rsidRDefault="00F174DB" w:rsidP="00F174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</w:t>
            </w:r>
          </w:p>
        </w:tc>
      </w:tr>
      <w:tr w:rsidR="00144018" w:rsidRPr="00B97B5F" w14:paraId="2A73B96C" w14:textId="77777777" w:rsidTr="00144018">
        <w:trPr>
          <w:trHeight w:val="202"/>
          <w:jc w:val="center"/>
        </w:trPr>
        <w:tc>
          <w:tcPr>
            <w:tcW w:w="50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73FED2B4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  <w:p w14:paraId="7E322ABB" w14:textId="57B91F9E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E4C7B" w14:textId="208805EC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Тоне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робе</w:t>
            </w:r>
            <w:proofErr w:type="spellEnd"/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8F0F7" w14:textId="50099DBA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тона</w:t>
            </w:r>
            <w:proofErr w:type="spellEnd"/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0E4E1" w14:textId="0D0CD690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4.716.000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991EF" w14:textId="7354445C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4.763.160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063F4" w14:textId="6947A095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4.810.792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775139" w14:textId="1CC44C16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144018" w:rsidRPr="00B97B5F" w14:paraId="0282A293" w14:textId="77777777" w:rsidTr="00144018">
        <w:trPr>
          <w:trHeight w:val="216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349D232D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5B3F01" w14:textId="45C81D7D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CD20B" w14:textId="501B7016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  <w:proofErr w:type="spellEnd"/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2D12E" w14:textId="0887FF4D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413.011.132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F9BBE" w14:textId="6697325D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417.141.243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68D30" w14:textId="68BD8E2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421.312.656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6310A6" w14:textId="47614506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144018" w:rsidRPr="00B97B5F" w14:paraId="6FC5261A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68A394F3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962D48" w14:textId="162FD6C0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Просјечан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тоне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робе</w:t>
            </w:r>
            <w:proofErr w:type="spellEnd"/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40F6E" w14:textId="06702BD8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E0B47E" w14:textId="51BF68C3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88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93531" w14:textId="4EDB9A81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88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A7689" w14:textId="2DC4AB53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88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A24886" w14:textId="664CDEB5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144018" w:rsidRPr="00B97B5F" w14:paraId="72278979" w14:textId="77777777" w:rsidTr="00144018">
        <w:trPr>
          <w:trHeight w:val="294"/>
          <w:jc w:val="center"/>
        </w:trPr>
        <w:tc>
          <w:tcPr>
            <w:tcW w:w="50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36036E87" w14:textId="77777777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II</w:t>
            </w:r>
          </w:p>
          <w:p w14:paraId="7953A316" w14:textId="73B65C64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475B6" w14:textId="6F2EAD3A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Тоне</w:t>
            </w:r>
            <w:proofErr w:type="spellEnd"/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робе</w:t>
            </w:r>
            <w:proofErr w:type="spellEnd"/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42BAFB74" w14:textId="77777777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тона</w:t>
            </w:r>
            <w:proofErr w:type="spellEnd"/>
          </w:p>
          <w:p w14:paraId="78447E30" w14:textId="0C20005F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9E4AE" w14:textId="2096A593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4.716.000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6E11E" w14:textId="0C82AEBC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4.763.160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72A1D" w14:textId="29A1196E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4.810.792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47A23B" w14:textId="139CE095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144018" w:rsidRPr="00B97B5F" w14:paraId="719CA383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71D1D134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53A79D" w14:textId="5E29FEC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Унутрашњи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51DEEB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1AFA5" w14:textId="0139F992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C115A" w14:textId="23CB1593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30.300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27D51" w14:textId="56C7B585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30.603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1E5B2D" w14:textId="7358A6D8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4F9D2DAC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2139D473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97FCFE" w14:textId="5732BDB2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Међуентитетски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D18579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A4DB3" w14:textId="141CEFE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1.222.100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37E3C" w14:textId="6ACA51A6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1.234.321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E6BBC" w14:textId="3A81C02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1.246.664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C7DE05" w14:textId="30B895D9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53426DCE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5BEE00BD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9F4A05" w14:textId="051198C8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E78937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7F64C" w14:textId="696F708D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3.463.900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08A11" w14:textId="20E0CA9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3.498.539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D7A74" w14:textId="31A8A54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3.533.524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0F8A89" w14:textId="37517E5B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5D8DF25D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367B4EFA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91B02D" w14:textId="4F235CF5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а)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увоз</w:t>
            </w:r>
            <w:proofErr w:type="spellEnd"/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2082A4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0B4AE" w14:textId="7ED070DC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472.000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04EA8" w14:textId="5065B6F6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476.720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63589" w14:textId="5D43528A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481.487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308C95" w14:textId="0C8A66BA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0FFAD0D7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2997C981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1A2D09" w14:textId="50EA6E5B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б)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извоз</w:t>
            </w:r>
            <w:proofErr w:type="spellEnd"/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3E7D92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438EE" w14:textId="1EA19A8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426.096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8FC11" w14:textId="0CF601A6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430.357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B10E3" w14:textId="180DE8BE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434.661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639FEB" w14:textId="56FDCB15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2CE205E4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242A931C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5A6C32" w14:textId="56810B56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в)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транзит</w:t>
            </w:r>
            <w:proofErr w:type="spellEnd"/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F57787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76D2E" w14:textId="71C6496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2.500.804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4505C" w14:textId="0982836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2.525.812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B9A50" w14:textId="5DB2B0E1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2.551.070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CBAE13" w14:textId="3145E2A5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508D41C9" w14:textId="77777777" w:rsidTr="00144018">
        <w:trPr>
          <w:trHeight w:val="294"/>
          <w:jc w:val="center"/>
        </w:trPr>
        <w:tc>
          <w:tcPr>
            <w:tcW w:w="50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3F814197" w14:textId="77777777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III</w:t>
            </w:r>
          </w:p>
          <w:p w14:paraId="7608C062" w14:textId="09208454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C97785" w14:textId="03DB68BD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НТКМ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45B17EC7" w14:textId="77777777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нткм</w:t>
            </w:r>
            <w:proofErr w:type="spellEnd"/>
          </w:p>
          <w:p w14:paraId="73FB1656" w14:textId="2ACAEB4C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4C61A" w14:textId="723059C1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413.011.132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07371" w14:textId="73400F95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417.141.243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97F08" w14:textId="2EE57848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421.312.656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EB439B" w14:textId="33FBAE25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144018" w:rsidRPr="00B97B5F" w14:paraId="3B49B6EC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5621A9DD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E6810" w14:textId="00C89A0F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Унутрашњи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6B136A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4AF0A" w14:textId="1B29C99C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1.944.000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BCAD5" w14:textId="7989F3B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1.963.440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109B1" w14:textId="36966301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1.983.074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CDD3F8" w14:textId="1B7FC882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77C26C41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15FB4FCF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16408" w14:textId="33F498A6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Међуентитетски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D76AB6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59FDD" w14:textId="6301A50D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182.632.100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2894B" w14:textId="33AEC36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184.458.421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A024E" w14:textId="3D2803B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186.303.005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0707C9" w14:textId="6B0046C9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0A5BAA1C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78BFF6F7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25D95" w14:textId="72B5516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7D2712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0C6D0" w14:textId="4F2ACD7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228.435.032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7FB59" w14:textId="282E63FC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230.719.382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23A62" w14:textId="2635E3D3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233.026.577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A68C28" w14:textId="34ADE39E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7E3761DD" w14:textId="77777777" w:rsidTr="00144018">
        <w:trPr>
          <w:trHeight w:val="12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7999A3E6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1A372" w14:textId="1365476F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а)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увоз</w:t>
            </w:r>
            <w:proofErr w:type="spellEnd"/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580DAE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187B5" w14:textId="7C5E0905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28.642.000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FE6C5" w14:textId="42B5E62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28.928.420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5005D" w14:textId="2BE6E0EA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29.217.704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3BBFBC" w14:textId="1F70CCA0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19A61934" w14:textId="77777777" w:rsidTr="00144018">
        <w:trPr>
          <w:trHeight w:val="143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2DB261EF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63D109" w14:textId="4565367F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б)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извоз</w:t>
            </w:r>
            <w:proofErr w:type="spellEnd"/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571D7D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3085E" w14:textId="14EBF820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43.606.772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4F4AF" w14:textId="383E489B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44.042.840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BC50C" w14:textId="2B5D1033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44.483.268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E357A4" w14:textId="2856D50B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36993E37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1421A594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D9CF64" w14:textId="77FC5FD5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в)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транзит</w:t>
            </w:r>
            <w:proofErr w:type="spellEnd"/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F62B1C" w14:textId="77777777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E0ADB5" w14:textId="47E76CDB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156.186.260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4DF1B" w14:textId="248AF0FB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157.748.123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FED71" w14:textId="4A7F2EF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159.325.604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64F1B3" w14:textId="046F650B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44018" w:rsidRPr="00B97B5F" w14:paraId="15C1D985" w14:textId="77777777" w:rsidTr="00144018">
        <w:trPr>
          <w:trHeight w:val="201"/>
          <w:jc w:val="center"/>
        </w:trPr>
        <w:tc>
          <w:tcPr>
            <w:tcW w:w="5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</w:tcPr>
          <w:p w14:paraId="75979096" w14:textId="77777777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IV</w:t>
            </w:r>
          </w:p>
          <w:p w14:paraId="2FF483D2" w14:textId="50A8C4ED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71DFD6" w14:textId="0C264BD8" w:rsidR="00144018" w:rsidRPr="009D7C8E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Просјечан</w:t>
            </w:r>
            <w:proofErr w:type="spellEnd"/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пут</w:t>
            </w:r>
            <w:proofErr w:type="spellEnd"/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 </w:t>
            </w:r>
            <w:proofErr w:type="spellStart"/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тоне</w:t>
            </w:r>
            <w:proofErr w:type="spellEnd"/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робе</w:t>
            </w:r>
            <w:proofErr w:type="spellEnd"/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</w:tcPr>
          <w:p w14:paraId="5B7ADEFE" w14:textId="77777777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9D7C8E">
              <w:rPr>
                <w:rFonts w:ascii="Times New Roman" w:hAnsi="Times New Roman" w:cs="Times New Roman"/>
                <w:b/>
                <w:sz w:val="18"/>
                <w:szCs w:val="18"/>
              </w:rPr>
              <w:t>км</w:t>
            </w:r>
            <w:proofErr w:type="spellEnd"/>
          </w:p>
          <w:p w14:paraId="75A4F8B2" w14:textId="5998F1A3" w:rsidR="00144018" w:rsidRPr="009D7C8E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5AA57" w14:textId="230027BD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88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4B82E" w14:textId="40EF1B94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88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A77C1" w14:textId="4E9BEC1F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88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31060D" w14:textId="74EDCF18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144018" w:rsidRPr="00B97B5F" w14:paraId="631BD383" w14:textId="77777777" w:rsidTr="00144018">
        <w:trPr>
          <w:trHeight w:val="159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8C29104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422E27" w14:textId="61B0E04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Унутрашњи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4F176FE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ECC9C" w14:textId="378E7747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C4A73" w14:textId="01ECB351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0E615" w14:textId="72520017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779856" w14:textId="2C613598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44018" w:rsidRPr="00B97B5F" w14:paraId="76247933" w14:textId="77777777" w:rsidTr="00144018">
        <w:trPr>
          <w:trHeight w:val="68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3D8E323D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2A2C59" w14:textId="1B732542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Међуентитетски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3F4122C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9F288" w14:textId="68A7C7A1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A2F5C" w14:textId="77CBD35D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7C21A" w14:textId="6B284F83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EE2594" w14:textId="231E6A7E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44018" w:rsidRPr="00B97B5F" w14:paraId="3BB82EDF" w14:textId="77777777" w:rsidTr="00144018">
        <w:trPr>
          <w:trHeight w:val="2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704AA2F1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59FCD8" w14:textId="4AD74A2B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945F010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790EC" w14:textId="4734B15B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F71EC" w14:textId="402E2F22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22973" w14:textId="26FCABAD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DCFBE3" w14:textId="7117F296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44018" w:rsidRPr="00B97B5F" w14:paraId="7CB517E7" w14:textId="77777777" w:rsidTr="00144018">
        <w:trPr>
          <w:trHeight w:val="159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23EB0112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94E423" w14:textId="56EE23A0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а)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увоз</w:t>
            </w:r>
            <w:proofErr w:type="spellEnd"/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000C8F7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A72B0" w14:textId="41B4FCF6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EA44D" w14:textId="16C1B670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1FA10" w14:textId="0128691D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92F45C" w14:textId="0E29278D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44018" w:rsidRPr="00B97B5F" w14:paraId="0D915D1C" w14:textId="77777777" w:rsidTr="00144018">
        <w:trPr>
          <w:trHeight w:val="94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A63043F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6C8C4" w14:textId="3B5A590B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б)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извоз</w:t>
            </w:r>
            <w:proofErr w:type="spellEnd"/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070E5EA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10C43" w14:textId="13E056D7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04067" w14:textId="0DC39F18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395FF" w14:textId="356B580C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BE24AB" w14:textId="73063652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44018" w:rsidRPr="00B97B5F" w14:paraId="6195A827" w14:textId="77777777" w:rsidTr="00144018">
        <w:trPr>
          <w:trHeight w:val="312"/>
          <w:jc w:val="center"/>
        </w:trPr>
        <w:tc>
          <w:tcPr>
            <w:tcW w:w="5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1CADBC5D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01FF04F" w14:textId="090902DF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в)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транзит</w:t>
            </w:r>
            <w:proofErr w:type="spellEnd"/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452ED33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2A9F3" w14:textId="622AE1B6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EA2D2" w14:textId="0A347D03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94070" w14:textId="6AF2497D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09BC9E" w14:textId="799943D9" w:rsidR="00144018" w:rsidRPr="00144018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2CC699A3" w14:textId="459D9CFB" w:rsidR="007A75E0" w:rsidRPr="00592A13" w:rsidRDefault="007A75E0" w:rsidP="00B04D6C">
      <w:pPr>
        <w:spacing w:after="0"/>
        <w:rPr>
          <w:rFonts w:ascii="Times New Roman" w:hAnsi="Times New Roman" w:cs="Times New Roman"/>
          <w:bCs/>
          <w:i/>
          <w:iCs/>
        </w:rPr>
        <w:sectPr w:rsidR="007A75E0" w:rsidRPr="00592A13" w:rsidSect="00293709">
          <w:headerReference w:type="default" r:id="rId13"/>
          <w:footerReference w:type="default" r:id="rId14"/>
          <w:type w:val="continuous"/>
          <w:pgSz w:w="12240" w:h="15840" w:code="1"/>
          <w:pgMar w:top="1440" w:right="1440" w:bottom="1440" w:left="1800" w:header="454" w:footer="0" w:gutter="0"/>
          <w:cols w:space="720"/>
          <w:docGrid w:linePitch="360"/>
        </w:sectPr>
      </w:pPr>
    </w:p>
    <w:p w14:paraId="5A00DF33" w14:textId="77777777" w:rsidR="007A75E0" w:rsidRPr="00592A13" w:rsidRDefault="007A75E0" w:rsidP="00B04D6C">
      <w:pPr>
        <w:spacing w:after="0"/>
        <w:rPr>
          <w:rFonts w:ascii="Times New Roman" w:hAnsi="Times New Roman" w:cs="Times New Roman"/>
          <w:bCs/>
          <w:i/>
          <w:iCs/>
          <w:lang w:val="ru-RU"/>
        </w:rPr>
      </w:pPr>
    </w:p>
    <w:p w14:paraId="6E7F9153" w14:textId="73739678" w:rsidR="007A75E0" w:rsidRPr="00592A13" w:rsidRDefault="007A75E0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592A13">
        <w:rPr>
          <w:rFonts w:ascii="Times New Roman" w:hAnsi="Times New Roman" w:cs="Times New Roman"/>
          <w:b/>
          <w:bCs/>
          <w:iCs/>
          <w:sz w:val="20"/>
          <w:szCs w:val="20"/>
          <w:lang w:val="sr-Latn-BA"/>
        </w:rPr>
        <w:t xml:space="preserve">               </w:t>
      </w:r>
      <w:r w:rsidRPr="00592A13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Табела </w:t>
      </w:r>
      <w:r w:rsidRPr="00592A13">
        <w:rPr>
          <w:rFonts w:ascii="Times New Roman" w:hAnsi="Times New Roman" w:cs="Times New Roman"/>
          <w:b/>
          <w:bCs/>
          <w:iCs/>
          <w:sz w:val="20"/>
          <w:szCs w:val="20"/>
          <w:lang w:val="hr-HR"/>
        </w:rPr>
        <w:t>3</w:t>
      </w:r>
      <w:r w:rsidRPr="00592A13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>.</w:t>
      </w:r>
      <w:r w:rsidR="00E60AFF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>Ребаланс</w:t>
      </w:r>
      <w:r w:rsidRPr="00592A13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 </w:t>
      </w:r>
      <w:r w:rsidRPr="00592A13">
        <w:rPr>
          <w:rFonts w:ascii="Times New Roman" w:hAnsi="Times New Roman" w:cs="Times New Roman"/>
          <w:b/>
          <w:sz w:val="20"/>
          <w:szCs w:val="20"/>
          <w:lang w:val="sr-Cyrl-CS"/>
        </w:rPr>
        <w:t>План</w:t>
      </w:r>
      <w:r w:rsidR="00E60AFF">
        <w:rPr>
          <w:rFonts w:ascii="Times New Roman" w:hAnsi="Times New Roman" w:cs="Times New Roman"/>
          <w:b/>
          <w:sz w:val="20"/>
          <w:szCs w:val="20"/>
          <w:lang w:val="sr-Cyrl-CS"/>
        </w:rPr>
        <w:t>а</w:t>
      </w:r>
      <w:r w:rsidRPr="00592A13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физичког обима превоза по структури превезене робе</w:t>
      </w:r>
    </w:p>
    <w:tbl>
      <w:tblPr>
        <w:tblW w:w="13421" w:type="dxa"/>
        <w:jc w:val="center"/>
        <w:tblLook w:val="0000" w:firstRow="0" w:lastRow="0" w:firstColumn="0" w:lastColumn="0" w:noHBand="0" w:noVBand="0"/>
      </w:tblPr>
      <w:tblGrid>
        <w:gridCol w:w="539"/>
        <w:gridCol w:w="5020"/>
        <w:gridCol w:w="1140"/>
        <w:gridCol w:w="1340"/>
        <w:gridCol w:w="1331"/>
        <w:gridCol w:w="1380"/>
        <w:gridCol w:w="1331"/>
        <w:gridCol w:w="1340"/>
      </w:tblGrid>
      <w:tr w:rsidR="00592A13" w:rsidRPr="00592A13" w14:paraId="405359ED" w14:textId="77777777" w:rsidTr="002A13D8">
        <w:trPr>
          <w:trHeight w:val="720"/>
          <w:jc w:val="center"/>
        </w:trPr>
        <w:tc>
          <w:tcPr>
            <w:tcW w:w="53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F70946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2BA07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7862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B7CD7F" w14:textId="28B0935B" w:rsidR="007A75E0" w:rsidRPr="00E60AFF" w:rsidRDefault="00E60AFF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="007A75E0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592A13" w:rsidRPr="00592A13" w14:paraId="6EA1887F" w14:textId="77777777" w:rsidTr="002A13D8">
        <w:trPr>
          <w:trHeight w:val="450"/>
          <w:jc w:val="center"/>
        </w:trPr>
        <w:tc>
          <w:tcPr>
            <w:tcW w:w="5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ADBC4D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1DC2B2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C2EFA5" w14:textId="4BF99448" w:rsidR="007A75E0" w:rsidRPr="00592A13" w:rsidRDefault="007A75E0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="006B2AC2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година</w:t>
            </w:r>
            <w:proofErr w:type="spellEnd"/>
          </w:p>
        </w:tc>
        <w:tc>
          <w:tcPr>
            <w:tcW w:w="2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7063A3" w14:textId="4459992E" w:rsidR="007A75E0" w:rsidRPr="00592A13" w:rsidRDefault="007A75E0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година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BAB1DC2" w14:textId="04F567FF" w:rsidR="007A75E0" w:rsidRPr="00592A13" w:rsidRDefault="007A75E0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година</w:t>
            </w:r>
            <w:proofErr w:type="spellEnd"/>
          </w:p>
        </w:tc>
      </w:tr>
      <w:tr w:rsidR="00592A13" w:rsidRPr="00592A13" w14:paraId="6010C1A7" w14:textId="77777777" w:rsidTr="002A13D8">
        <w:trPr>
          <w:trHeight w:val="255"/>
          <w:jc w:val="center"/>
        </w:trPr>
        <w:tc>
          <w:tcPr>
            <w:tcW w:w="5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FE5511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123A6D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584BDA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тоне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роба</w:t>
            </w:r>
            <w:proofErr w:type="spellEnd"/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2C56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3B1C9E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тоне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роба</w:t>
            </w:r>
            <w:proofErr w:type="spellEnd"/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C58EFA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0ABB6D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тоне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роба</w:t>
            </w:r>
            <w:proofErr w:type="spellEnd"/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C51DAF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</w:p>
        </w:tc>
      </w:tr>
      <w:tr w:rsidR="00592A13" w:rsidRPr="00592A13" w14:paraId="364ACBC3" w14:textId="77777777" w:rsidTr="002A13D8">
        <w:trPr>
          <w:trHeight w:val="270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1FFE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22331C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8CE98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A855E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3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B539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1DB8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3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EF16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0FDAD3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8</w:t>
            </w:r>
          </w:p>
        </w:tc>
      </w:tr>
      <w:tr w:rsidR="00144018" w:rsidRPr="00592A13" w14:paraId="7857B3AB" w14:textId="77777777" w:rsidTr="00144018">
        <w:trPr>
          <w:trHeight w:val="270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7BC19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7F722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Житарице</w:t>
            </w:r>
            <w:proofErr w:type="spellEnd"/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508421" w14:textId="540955A8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9C958" w14:textId="6980CA7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315.000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E2044" w14:textId="1746C8C9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5.050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88AEBC" w14:textId="146E7350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318.150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A460ED" w14:textId="011AAC53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5.101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273CE4" w14:textId="112C37C0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321.332</w:t>
            </w:r>
          </w:p>
        </w:tc>
      </w:tr>
      <w:tr w:rsidR="00144018" w:rsidRPr="00592A13" w14:paraId="4613D6ED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493D7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88E85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Сјемена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уљани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производи</w:t>
            </w:r>
            <w:proofErr w:type="spellEnd"/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808857" w14:textId="4CF289C6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B4D8C" w14:textId="797FFE26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AA278" w14:textId="1DAFB1D2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5.050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978852" w14:textId="1DF454D5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10.100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558A81" w14:textId="2EA526BB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5.101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AF531A" w14:textId="6CCB8528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10.201</w:t>
            </w:r>
          </w:p>
        </w:tc>
      </w:tr>
      <w:tr w:rsidR="00144018" w:rsidRPr="00592A13" w14:paraId="1D5A072E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90AB5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C759A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Шећер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производи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шећера</w:t>
            </w:r>
            <w:proofErr w:type="spellEnd"/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888976" w14:textId="28CB878C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103.000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E4FA7" w14:textId="7E9590E1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5.506.000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2A70F" w14:textId="26DB33DA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104.030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9FF225" w14:textId="1D4BC725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5.561.060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194D7B" w14:textId="15AA7D4A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105.070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BE51EF" w14:textId="21B48181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5.616.671</w:t>
            </w:r>
          </w:p>
        </w:tc>
      </w:tr>
      <w:tr w:rsidR="00144018" w:rsidRPr="00592A13" w14:paraId="54B3F176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242E2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CA368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Со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сум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камен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земља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гипс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креч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цемент</w:t>
            </w:r>
            <w:proofErr w:type="spellEnd"/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F5954F" w14:textId="352A0F7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165.000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DF14E" w14:textId="2A65ED9A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11.965.000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F360C" w14:textId="2675009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166.650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5935BD" w14:textId="37C8506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12.084.650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6F632A" w14:textId="04BE1F58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168.317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3BEB05" w14:textId="03636973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12.205.497</w:t>
            </w:r>
          </w:p>
        </w:tc>
      </w:tr>
      <w:tr w:rsidR="00144018" w:rsidRPr="00592A13" w14:paraId="76B43AF5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3231F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71B47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Руде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згуре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пепели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CE436B" w14:textId="4CDA3E13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1.633.000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D246E" w14:textId="7F8BCA1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232.073.000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B7184" w14:textId="1B7C4DEA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1.649.330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EEC1D4" w14:textId="6128170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234.393.730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8E92A4" w14:textId="7B36A5B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1.665.823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9C995C" w14:textId="58275C15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236.737.667</w:t>
            </w:r>
          </w:p>
        </w:tc>
      </w:tr>
      <w:tr w:rsidR="00144018" w:rsidRPr="00592A13" w14:paraId="3391F307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6AF5A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214B1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Угаљ</w:t>
            </w:r>
            <w:proofErr w:type="spellEnd"/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A0B406" w14:textId="38E3B48B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1.745.000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72F55" w14:textId="0812C7B6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95.510.000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FB21B" w14:textId="15F7797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1.762.450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70BB08" w14:textId="655850FB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96.465.100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C3FA40" w14:textId="746A49B0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1.780.075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6422A6" w14:textId="2424086B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97.429.752</w:t>
            </w:r>
          </w:p>
        </w:tc>
      </w:tr>
      <w:tr w:rsidR="00144018" w:rsidRPr="00592A13" w14:paraId="73FDB574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51A48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DDB41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Минерална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горива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уља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нафта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др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810EB4" w14:textId="2C064C19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203.000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DD650" w14:textId="508A824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17.288.000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37EC2" w14:textId="6DEC9CE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205.030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12C9CD" w14:textId="58DF1531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17.460.880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D4C6AB" w14:textId="191B64B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207.080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D65814" w14:textId="6B2C9703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17.635.489</w:t>
            </w:r>
          </w:p>
        </w:tc>
      </w:tr>
      <w:tr w:rsidR="00144018" w:rsidRPr="00592A13" w14:paraId="2C991AD4" w14:textId="77777777" w:rsidTr="00144018">
        <w:trPr>
          <w:trHeight w:val="450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1A34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1F6B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Хемијски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производи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(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неоргански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органски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разни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проиводи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хемијске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индустрије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3469B" w14:textId="27795135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223.000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87003" w14:textId="012A97CE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6.705.000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E1CC6" w14:textId="788F9032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225.230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2B12B" w14:textId="10C4AF48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6.772.050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3A546" w14:textId="62AD6810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227.482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78426C" w14:textId="4B1DC1A9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6.839.771</w:t>
            </w:r>
          </w:p>
        </w:tc>
      </w:tr>
      <w:tr w:rsidR="00144018" w:rsidRPr="00592A13" w14:paraId="1F564C18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6F895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B1D23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Дрво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производи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дрвета</w:t>
            </w:r>
            <w:proofErr w:type="spellEnd"/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B97340" w14:textId="1122EC80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7262F" w14:textId="045B1466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8.200.000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09AF0" w14:textId="2FEF1F1B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101.000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D4B610" w14:textId="3FC99B66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8.282.000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598297" w14:textId="3427449D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102.010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F3C196" w14:textId="079F9EB8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8.364.820</w:t>
            </w:r>
          </w:p>
        </w:tc>
      </w:tr>
      <w:tr w:rsidR="00144018" w:rsidRPr="00592A13" w14:paraId="0CDB29D8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1FBD3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6B5F3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Осн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метали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њихови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производи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гвожђе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сл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4F257B" w14:textId="270F4ED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169.000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DE9B3" w14:textId="7F69F47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15.825.000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B6858" w14:textId="07AE6702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170.690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3EDC9A" w14:textId="7E1B2ED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15.983.250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1B141" w14:textId="05DB4568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172.397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19ABA7" w14:textId="1F1952F5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16.143.083</w:t>
            </w:r>
          </w:p>
        </w:tc>
      </w:tr>
      <w:tr w:rsidR="00144018" w:rsidRPr="00592A13" w14:paraId="2EF28FC3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106D4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FD82C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Алуминијум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производи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алуминијума</w:t>
            </w:r>
            <w:proofErr w:type="spellEnd"/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4CBB4" w14:textId="20D4AF56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78950" w14:textId="1C97CD2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BA280" w14:textId="18C80685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25B335" w14:textId="6A9162F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58E6A0" w14:textId="073F77A8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9450F5" w14:textId="6C509635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44018" w:rsidRPr="00592A13" w14:paraId="643B61E5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1EDA1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5FF65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Шинска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возила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њихови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дијелови</w:t>
            </w:r>
            <w:proofErr w:type="spellEnd"/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9D8D839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329.304</w:t>
            </w:r>
          </w:p>
          <w:p w14:paraId="10A3B197" w14:textId="4F7F8331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CBD32E5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19.351.260</w:t>
            </w:r>
          </w:p>
          <w:p w14:paraId="72E0B6E8" w14:textId="3EEBF25A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3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C391556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332.597</w:t>
            </w:r>
          </w:p>
          <w:p w14:paraId="31D5E64E" w14:textId="015670FC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3140BEE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19.544.773</w:t>
            </w:r>
          </w:p>
          <w:p w14:paraId="75F11A45" w14:textId="64F4815F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3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785BCAD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335.923</w:t>
            </w:r>
          </w:p>
          <w:p w14:paraId="3D89C466" w14:textId="031A6AF4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0DB3935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19.740.220</w:t>
            </w:r>
          </w:p>
          <w:p w14:paraId="6940564B" w14:textId="50A40EDE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</w:tr>
      <w:tr w:rsidR="00144018" w:rsidRPr="00592A13" w14:paraId="23D62C43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7888C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E5473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Празна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кола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кор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прев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више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2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осовине</w:t>
            </w:r>
            <w:proofErr w:type="spellEnd"/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2EAA7B5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F307BC1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2089361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E0AA8D0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9FAEC5D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14:paraId="4A4A6A20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4018" w:rsidRPr="00592A13" w14:paraId="04B4CA1A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CC9A0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FDD4F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Контејнери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велики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товарени</w:t>
            </w:r>
            <w:proofErr w:type="spellEnd"/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65A05E7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6A13F78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30C9C2F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5D09CC0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F1A5E52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14:paraId="61A15132" w14:textId="77777777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4018" w:rsidRPr="00592A13" w14:paraId="4D2945DC" w14:textId="77777777" w:rsidTr="00144018">
        <w:trPr>
          <w:trHeight w:val="255"/>
          <w:jc w:val="center"/>
        </w:trPr>
        <w:tc>
          <w:tcPr>
            <w:tcW w:w="5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A003E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81839" w14:textId="77777777" w:rsidR="00144018" w:rsidRPr="00592A13" w:rsidRDefault="00144018" w:rsidP="001440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Остало</w:t>
            </w:r>
            <w:proofErr w:type="spellEnd"/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B62A68" w14:textId="55481B21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35.696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5C09B" w14:textId="6D1D73FE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262.872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AD8A4" w14:textId="46ED0242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36.053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95FFB7" w14:textId="7BC83630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265.501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7FFE27" w14:textId="3ADA3803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36.413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45DC83" w14:textId="01262E32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sz w:val="18"/>
                <w:szCs w:val="18"/>
              </w:rPr>
              <w:t>268.156</w:t>
            </w:r>
          </w:p>
        </w:tc>
      </w:tr>
      <w:tr w:rsidR="00144018" w:rsidRPr="00592A13" w14:paraId="22E7EA99" w14:textId="77777777" w:rsidTr="00144018">
        <w:trPr>
          <w:trHeight w:val="270"/>
          <w:jc w:val="center"/>
        </w:trPr>
        <w:tc>
          <w:tcPr>
            <w:tcW w:w="555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4369F293" w14:textId="77777777" w:rsidR="00144018" w:rsidRPr="00592A13" w:rsidRDefault="00144018" w:rsidP="001440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28BC03A" w14:textId="1741B072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4.716.000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65A4E35" w14:textId="75169343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413.011.132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617718A0" w14:textId="20AD7C51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4.763.160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0F89601" w14:textId="66116EB0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417.141.243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B9F8312" w14:textId="627A4C49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4.810.792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41743A28" w14:textId="4DF60566" w:rsidR="00144018" w:rsidRPr="00144018" w:rsidRDefault="00144018" w:rsidP="001440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144018">
              <w:rPr>
                <w:rFonts w:ascii="Times New Roman" w:hAnsi="Times New Roman" w:cs="Times New Roman"/>
                <w:b/>
                <w:sz w:val="18"/>
                <w:szCs w:val="18"/>
              </w:rPr>
              <w:t>421.312.656</w:t>
            </w:r>
          </w:p>
        </w:tc>
      </w:tr>
    </w:tbl>
    <w:p w14:paraId="361FAFCC" w14:textId="77777777" w:rsidR="007A75E0" w:rsidRPr="00592A13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78A7F222" w14:textId="77777777" w:rsidR="007A75E0" w:rsidRPr="00592A13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5E00F810" w14:textId="77777777" w:rsidR="007A75E0" w:rsidRPr="00592A13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66396570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</w:rPr>
        <w:sectPr w:rsidR="007A75E0" w:rsidRPr="00B04D6C" w:rsidSect="00293709">
          <w:type w:val="continuous"/>
          <w:pgSz w:w="15840" w:h="12240" w:orient="landscape" w:code="1"/>
          <w:pgMar w:top="1440" w:right="1440" w:bottom="1440" w:left="1800" w:header="454" w:footer="0" w:gutter="0"/>
          <w:cols w:space="720"/>
          <w:docGrid w:linePitch="360"/>
        </w:sectPr>
      </w:pPr>
    </w:p>
    <w:p w14:paraId="59C5C5E0" w14:textId="66D65369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9" w:name="_Toc174015543"/>
      <w:r w:rsidRPr="00B04D6C">
        <w:rPr>
          <w:rFonts w:ascii="Times New Roman" w:hAnsi="Times New Roman" w:cs="Times New Roman"/>
          <w:i w:val="0"/>
          <w:iCs w:val="0"/>
          <w:lang w:val="hr-HR"/>
        </w:rPr>
        <w:lastRenderedPageBreak/>
        <w:t>1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.3. </w:t>
      </w:r>
      <w:r w:rsidR="009D1A92">
        <w:rPr>
          <w:rFonts w:ascii="Times New Roman" w:hAnsi="Times New Roman" w:cs="Times New Roman"/>
          <w:i w:val="0"/>
          <w:iCs w:val="0"/>
          <w:lang w:val="sr-Cyrl-CS"/>
        </w:rPr>
        <w:t xml:space="preserve">Ребаланс 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>План</w:t>
      </w:r>
      <w:r w:rsidR="009D1A92">
        <w:rPr>
          <w:rFonts w:ascii="Times New Roman" w:hAnsi="Times New Roman" w:cs="Times New Roman"/>
          <w:i w:val="0"/>
          <w:iCs w:val="0"/>
          <w:lang w:val="sr-Cyrl-CS"/>
        </w:rPr>
        <w:t>а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 рада вуче возова и потрошње енергије</w:t>
      </w:r>
      <w:bookmarkEnd w:id="9"/>
    </w:p>
    <w:p w14:paraId="13450F2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5B63DAEE" w14:textId="044BDC58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ab/>
        <w:t>У наредној табели представљен је план рада вуче возова у периоду 202</w:t>
      </w:r>
      <w:r w:rsidR="002A13D8">
        <w:rPr>
          <w:rFonts w:ascii="Times New Roman" w:hAnsi="Times New Roman" w:cs="Times New Roman"/>
          <w:lang w:val="sr-Cyrl-CS"/>
        </w:rPr>
        <w:t>4</w:t>
      </w:r>
      <w:r w:rsidRPr="00B04D6C">
        <w:rPr>
          <w:rFonts w:ascii="Times New Roman" w:hAnsi="Times New Roman" w:cs="Times New Roman"/>
          <w:lang w:val="sr-Cyrl-CS"/>
        </w:rPr>
        <w:t>-202</w:t>
      </w:r>
      <w:r w:rsidR="002A13D8">
        <w:rPr>
          <w:rFonts w:ascii="Times New Roman" w:hAnsi="Times New Roman" w:cs="Times New Roman"/>
          <w:lang w:val="sr-Cyrl-CS"/>
        </w:rPr>
        <w:t>6</w:t>
      </w:r>
      <w:r w:rsidRPr="00B04D6C">
        <w:rPr>
          <w:rFonts w:ascii="Times New Roman" w:hAnsi="Times New Roman" w:cs="Times New Roman"/>
          <w:lang w:val="sr-Cyrl-CS"/>
        </w:rPr>
        <w:t>. год</w:t>
      </w:r>
      <w:r w:rsidRPr="00B04D6C">
        <w:rPr>
          <w:rFonts w:ascii="Times New Roman" w:hAnsi="Times New Roman" w:cs="Times New Roman"/>
          <w:lang w:val="sr-Latn-BA"/>
        </w:rPr>
        <w:t>ин</w:t>
      </w:r>
      <w:r w:rsidR="003A740E">
        <w:rPr>
          <w:rFonts w:ascii="Times New Roman" w:hAnsi="Times New Roman" w:cs="Times New Roman"/>
        </w:rPr>
        <w:t>е</w:t>
      </w:r>
      <w:r w:rsidRPr="00B04D6C">
        <w:rPr>
          <w:rFonts w:ascii="Times New Roman" w:hAnsi="Times New Roman" w:cs="Times New Roman"/>
          <w:lang w:val="sr-Latn-BA"/>
        </w:rPr>
        <w:t>:</w:t>
      </w:r>
      <w:r w:rsidRPr="00B04D6C">
        <w:rPr>
          <w:rFonts w:ascii="Times New Roman" w:hAnsi="Times New Roman" w:cs="Times New Roman"/>
          <w:bCs/>
          <w:i/>
          <w:iCs/>
          <w:lang w:val="ru-RU"/>
        </w:rPr>
        <w:t xml:space="preserve"> </w:t>
      </w:r>
    </w:p>
    <w:tbl>
      <w:tblPr>
        <w:tblW w:w="8463" w:type="dxa"/>
        <w:jc w:val="center"/>
        <w:tblLook w:val="0000" w:firstRow="0" w:lastRow="0" w:firstColumn="0" w:lastColumn="0" w:noHBand="0" w:noVBand="0"/>
      </w:tblPr>
      <w:tblGrid>
        <w:gridCol w:w="506"/>
        <w:gridCol w:w="2467"/>
        <w:gridCol w:w="1058"/>
        <w:gridCol w:w="1108"/>
        <w:gridCol w:w="1108"/>
        <w:gridCol w:w="1108"/>
        <w:gridCol w:w="1108"/>
      </w:tblGrid>
      <w:tr w:rsidR="007A75E0" w:rsidRPr="00B04D6C" w14:paraId="535163F9" w14:textId="77777777" w:rsidTr="002A13D8">
        <w:trPr>
          <w:trHeight w:val="285"/>
          <w:jc w:val="center"/>
        </w:trPr>
        <w:tc>
          <w:tcPr>
            <w:tcW w:w="8463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0D2D566" w14:textId="77848096" w:rsidR="007A75E0" w:rsidRPr="00B04D6C" w:rsidRDefault="007A75E0" w:rsidP="009D1A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4.</w:t>
            </w:r>
            <w:r w:rsidR="009D1A9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="009D1A9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вуче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возова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A75E0" w:rsidRPr="00B04D6C" w14:paraId="3EB08803" w14:textId="77777777" w:rsidTr="002A13D8">
        <w:trPr>
          <w:trHeight w:val="159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530F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4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3F74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9140C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мјере</w:t>
            </w:r>
            <w:proofErr w:type="spellEnd"/>
          </w:p>
        </w:tc>
        <w:tc>
          <w:tcPr>
            <w:tcW w:w="332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16E9C55" w14:textId="69B45E3E" w:rsidR="007A75E0" w:rsidRPr="009D1A92" w:rsidRDefault="009D1A92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704FC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A75E0" w:rsidRPr="00B04D6C" w14:paraId="017A119C" w14:textId="77777777" w:rsidTr="002A13D8">
        <w:trPr>
          <w:trHeight w:val="343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5EC052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04CC7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253120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DA5324" w14:textId="38778F8A" w:rsidR="007A75E0" w:rsidRPr="00B04D6C" w:rsidRDefault="007A75E0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486F7" w14:textId="4CE1F294" w:rsidR="007A75E0" w:rsidRPr="00B04D6C" w:rsidRDefault="007A75E0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A6104" w14:textId="29797A82" w:rsidR="007A75E0" w:rsidRPr="00B04D6C" w:rsidRDefault="007A75E0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74587B2B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5B946154" w14:textId="77777777" w:rsidTr="002A13D8">
        <w:trPr>
          <w:trHeight w:val="28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22EB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7004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30C1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2EBA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81D4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8B11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EC04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</w:tr>
      <w:tr w:rsidR="002A13D8" w:rsidRPr="00B04D6C" w14:paraId="49A9C241" w14:textId="77777777" w:rsidTr="002A13D8">
        <w:trPr>
          <w:trHeight w:val="28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6AA0E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6D36D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ЕЛЕКТРОВУЧЕ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9A523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10³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брткм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0ED75" w14:textId="4FDBA405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594.990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26EC1" w14:textId="2C5CCBCE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622.240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FC65F" w14:textId="43AE3289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650.851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69DF57" w14:textId="786DA4ED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2A13D8" w:rsidRPr="00B04D6C" w14:paraId="10B151C6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E138E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0DD31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279E5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10³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брткм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AF88B" w14:textId="099CE931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DC8BB" w14:textId="263C4556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A9EC7" w14:textId="440B7531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6A00E6" w14:textId="1B806D84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13D8" w:rsidRPr="00B04D6C" w14:paraId="1BF62FC0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9AC0B7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017A1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74BBD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10³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брткм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159BF" w14:textId="0432895C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544.990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7C9DD2" w14:textId="34AF9EBA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572.240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F6C4A" w14:textId="6A8260DA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600.851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AA150B" w14:textId="3F590782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2A13D8" w:rsidRPr="00B04D6C" w14:paraId="74269CC6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289AD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8A323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ДИЗЕЛ ВУЧЕ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76821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10³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брткм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2A1D7" w14:textId="10FF97FB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133.678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78580" w14:textId="2C021B33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140.112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97BE2" w14:textId="3D161DFA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146.867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7254A9" w14:textId="5EEB12E5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2A13D8" w:rsidRPr="00B04D6C" w14:paraId="01CA8C83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95FC7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C14E8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AEA4A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10³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брткм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AE2D6" w14:textId="7FF45CF7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D104C" w14:textId="6D11647F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7044F" w14:textId="4C59E813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7D163A" w14:textId="2E844411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13D8" w:rsidRPr="00B04D6C" w14:paraId="2C9669F1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7D1E1C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F8EB92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210E2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10³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брткм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EADEE" w14:textId="217AB5C1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128.678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6358CE" w14:textId="17CEB93D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135.112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2AC68" w14:textId="0932C040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141.867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ACD5E5" w14:textId="31075C8E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2A13D8" w:rsidRPr="00B04D6C" w14:paraId="5AA3CA0C" w14:textId="77777777" w:rsidTr="002A13D8">
        <w:trPr>
          <w:trHeight w:val="270"/>
          <w:jc w:val="center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216AFB6C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УКУПНО (I+II)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03C32E8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10³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брткм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4079AB7F" w14:textId="3741FA73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728.668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14:paraId="16B51057" w14:textId="07A9CB71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762.352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B408DFB" w14:textId="2D6B5D60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797.718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693AEC0" w14:textId="4AFBFC6B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   </w:t>
            </w:r>
          </w:p>
        </w:tc>
      </w:tr>
      <w:tr w:rsidR="002A13D8" w:rsidRPr="00B04D6C" w14:paraId="1B29F244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B2771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50845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ЕЛЕКТРОВУЧЕ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2053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Maз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3E14D" w14:textId="351E1F65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1.463.832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715F3" w14:textId="2E17B7C3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1.504.573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1CFFD" w14:textId="704BA69E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1.547.351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F4E60B" w14:textId="47184047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2A13D8" w:rsidRPr="00B04D6C" w14:paraId="3305B269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FCC02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23022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D6629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51C9E" w14:textId="68046757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649.012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7BE8E" w14:textId="147166A5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649.012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6094E" w14:textId="63DEB931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649.012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1FC642" w14:textId="50215428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13D8" w:rsidRPr="00B04D6C" w14:paraId="00982BBA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A3737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5275A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3709A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393AB" w14:textId="6CB70B41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779.482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4EB26" w14:textId="018AE6C5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818.456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DFD73" w14:textId="19532733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859.379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F10D4C" w14:textId="55DA8BEE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2A13D8" w:rsidRPr="00B04D6C" w14:paraId="278027C0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D22FA5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7ACC2B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Маневра</w:t>
            </w:r>
            <w:proofErr w:type="spellEnd"/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78343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35B90" w14:textId="27E2177D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35.338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8C5BF5" w14:textId="06E53EB0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37.105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0AC22" w14:textId="31EF71A5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38.960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C86965" w14:textId="52D40F93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2A13D8" w:rsidRPr="00B04D6C" w14:paraId="68511C2C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1C557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C9D94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ДИЗЕЛ ВУЧЕ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62416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Maз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33A5B" w14:textId="6C4D651B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255.186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29125" w14:textId="7FC3692D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263.141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71B59" w14:textId="4D34D5CB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271.493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E0F62F" w14:textId="73341EE0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2A13D8" w:rsidRPr="00B04D6C" w14:paraId="7F59341B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2BF8B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AFF22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A6157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523F7" w14:textId="30C2A743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96.090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1A102" w14:textId="6B8E3539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96.090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AA13F" w14:textId="1BDAC2EA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96.090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98A75B" w14:textId="31378517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13D8" w:rsidRPr="00B04D6C" w14:paraId="75F7FD45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0FF26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91AB7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2A404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AF683" w14:textId="360DCFFC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157.014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FB6E3" w14:textId="14B64949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164.865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7FE40" w14:textId="435E6C0A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173.108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F1CAA6" w14:textId="41F69746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2A13D8" w:rsidRPr="00B04D6C" w14:paraId="7B585B4B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BC3E65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B28C1F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Маневра</w:t>
            </w:r>
            <w:proofErr w:type="spellEnd"/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65C87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863AA" w14:textId="684BCCFD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2.082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E42236" w14:textId="173D85CA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2.186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146F6" w14:textId="41A21CE0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2.295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0C20EF" w14:textId="7B5778AC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2A13D8" w:rsidRPr="00B04D6C" w14:paraId="5DD0B847" w14:textId="77777777" w:rsidTr="002A13D8">
        <w:trPr>
          <w:trHeight w:val="270"/>
          <w:jc w:val="center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07B350B9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УКУПНО (III+IV)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052C8215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Maз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7870DF0" w14:textId="4BF8C909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1.719.018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14:paraId="332E6D68" w14:textId="528C729B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1.767.714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727F19F" w14:textId="5FFA1075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1.818.844   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726D1522" w14:textId="655F7764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   </w:t>
            </w:r>
          </w:p>
        </w:tc>
      </w:tr>
      <w:tr w:rsidR="002A13D8" w:rsidRPr="00B04D6C" w14:paraId="411E8596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A709C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ECAF6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ЕЛЕКТРОВУЧЕ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D4BB4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Воз.км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E40D7" w14:textId="406F0830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1.181.765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A22BD" w14:textId="710B9400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1.209.312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39410" w14:textId="14826F29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1.238.237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03F6C3" w14:textId="775F2AA7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2   </w:t>
            </w:r>
          </w:p>
        </w:tc>
      </w:tr>
      <w:tr w:rsidR="002A13D8" w:rsidRPr="00B04D6C" w14:paraId="4B454D57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790CD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AE2FD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2C793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Воз.км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F06B3" w14:textId="6AA2D28A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630.817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0F8FD" w14:textId="0E6D6212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630.817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CD469" w14:textId="6CD181F1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630.817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4D7319" w14:textId="1E5E9A14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13D8" w:rsidRPr="00B04D6C" w14:paraId="23FAA9EE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B4D27B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FB8448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EC8EC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Воз.км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EEEDC" w14:textId="5AEB7710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550.948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5E41C3" w14:textId="39825F46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578.495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DDFDC" w14:textId="333A6C62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607.420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51C4E0" w14:textId="796E2D74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2A13D8" w:rsidRPr="00B04D6C" w14:paraId="2A9B4B83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5E028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5506D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ДИЗЕЛ ВУЧЕ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B1CAB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Воз.км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7B95E" w14:textId="3636B5A6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211.139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F1EB1" w14:textId="10C72E51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216.969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95A73" w14:textId="2D4417BF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223.091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6FA1B4" w14:textId="1A0C010E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2A13D8" w:rsidRPr="00B04D6C" w14:paraId="3E56DE4F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CA141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30B16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D27FB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Воз.км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38B9E" w14:textId="327579A8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94.536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01886" w14:textId="3A1D8696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94.536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98459" w14:textId="18AC34C8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94.536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1748F6" w14:textId="20E089EB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13D8" w:rsidRPr="00B04D6C" w14:paraId="4F14172F" w14:textId="77777777" w:rsidTr="002A13D8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9B477B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11F7CC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C3D34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Воз.км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4C38B" w14:textId="64EA27B1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116.603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EE6232" w14:textId="070C95AE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122.433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9E291" w14:textId="3982C597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128.555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B5BCAD" w14:textId="68810621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2A13D8" w:rsidRPr="00B04D6C" w14:paraId="164FD6FE" w14:textId="77777777" w:rsidTr="002A13D8">
        <w:trPr>
          <w:trHeight w:val="285"/>
          <w:jc w:val="center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50CA33D9" w14:textId="77777777" w:rsidR="002A13D8" w:rsidRPr="00B04D6C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УКУПНО (V+VI)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7833FA7F" w14:textId="77777777" w:rsidR="002A13D8" w:rsidRPr="00B04D6C" w:rsidRDefault="002A13D8" w:rsidP="002A13D8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Воз.км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7D1DE533" w14:textId="7D4F8713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1.392.904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vAlign w:val="bottom"/>
          </w:tcPr>
          <w:p w14:paraId="7EEEDA86" w14:textId="1D24B18F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1.426.281  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C423068" w14:textId="0FE211E4" w:rsidR="002A13D8" w:rsidRPr="002A13D8" w:rsidRDefault="002A13D8" w:rsidP="002A13D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1.461.328   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247C4A6" w14:textId="01331D94" w:rsidR="002A13D8" w:rsidRPr="002A13D8" w:rsidRDefault="002A13D8" w:rsidP="002A13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A13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   </w:t>
            </w:r>
          </w:p>
        </w:tc>
      </w:tr>
    </w:tbl>
    <w:p w14:paraId="54F35E67" w14:textId="77777777" w:rsidR="00B370A4" w:rsidRDefault="00B370A4" w:rsidP="00780756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29051FB7" w14:textId="07AB6336" w:rsidR="007A75E0" w:rsidRDefault="007A75E0" w:rsidP="00780756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За извршење планираног обима пр</w:t>
      </w:r>
      <w:r w:rsidR="003A740E">
        <w:rPr>
          <w:rFonts w:ascii="Times New Roman" w:hAnsi="Times New Roman" w:cs="Times New Roman"/>
          <w:lang w:val="sr-Cyrl-CS"/>
        </w:rPr>
        <w:t>евоза планирана је потрошња сљ</w:t>
      </w:r>
      <w:r w:rsidRPr="00B04D6C">
        <w:rPr>
          <w:rFonts w:ascii="Times New Roman" w:hAnsi="Times New Roman" w:cs="Times New Roman"/>
          <w:lang w:val="sr-Cyrl-CS"/>
        </w:rPr>
        <w:t>едећих количина електричне енергије и дизел горива.</w:t>
      </w:r>
    </w:p>
    <w:p w14:paraId="5509D3C6" w14:textId="77777777" w:rsidR="005C549D" w:rsidRPr="00B04D6C" w:rsidRDefault="005C549D" w:rsidP="00780756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tbl>
      <w:tblPr>
        <w:tblW w:w="8353" w:type="dxa"/>
        <w:jc w:val="center"/>
        <w:tblLook w:val="0000" w:firstRow="0" w:lastRow="0" w:firstColumn="0" w:lastColumn="0" w:noHBand="0" w:noVBand="0"/>
      </w:tblPr>
      <w:tblGrid>
        <w:gridCol w:w="506"/>
        <w:gridCol w:w="2200"/>
        <w:gridCol w:w="1080"/>
        <w:gridCol w:w="1138"/>
        <w:gridCol w:w="1138"/>
        <w:gridCol w:w="1138"/>
        <w:gridCol w:w="1153"/>
      </w:tblGrid>
      <w:tr w:rsidR="007A75E0" w:rsidRPr="00B04D6C" w14:paraId="0DD3A552" w14:textId="77777777" w:rsidTr="00EC4D95">
        <w:trPr>
          <w:trHeight w:val="285"/>
          <w:jc w:val="center"/>
        </w:trPr>
        <w:tc>
          <w:tcPr>
            <w:tcW w:w="8353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49E73F7" w14:textId="0040B621" w:rsidR="007A75E0" w:rsidRPr="00B04D6C" w:rsidRDefault="005C549D" w:rsidP="00780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Табела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5. </w:t>
            </w:r>
            <w:r w:rsidR="009D1A9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BA"/>
              </w:rPr>
              <w:t xml:space="preserve">Ребаланс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План</w:t>
            </w:r>
            <w:proofErr w:type="spellEnd"/>
            <w:r w:rsidR="009D1A9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BA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потрошње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горива</w:t>
            </w:r>
            <w:proofErr w:type="spellEnd"/>
          </w:p>
        </w:tc>
      </w:tr>
      <w:tr w:rsidR="007A75E0" w:rsidRPr="00B04D6C" w14:paraId="21DE3C0D" w14:textId="77777777" w:rsidTr="00B370A4">
        <w:trPr>
          <w:trHeight w:val="256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A056C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EB069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32A47C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мјере</w:t>
            </w:r>
            <w:proofErr w:type="spellEnd"/>
          </w:p>
        </w:tc>
        <w:tc>
          <w:tcPr>
            <w:tcW w:w="341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EDCD195" w14:textId="6273AE4E" w:rsidR="007A75E0" w:rsidRPr="009D1A92" w:rsidRDefault="009D1A92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61253B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A75E0" w:rsidRPr="00B04D6C" w14:paraId="680CAB27" w14:textId="77777777" w:rsidTr="00B370A4">
        <w:trPr>
          <w:trHeight w:val="413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B27C9D" w14:textId="77777777" w:rsidR="007A75E0" w:rsidRPr="00B04D6C" w:rsidRDefault="007A75E0" w:rsidP="00780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636E3A" w14:textId="77777777" w:rsidR="007A75E0" w:rsidRPr="00B04D6C" w:rsidRDefault="007A75E0" w:rsidP="00780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885CB9" w14:textId="77777777" w:rsidR="007A75E0" w:rsidRPr="00B04D6C" w:rsidRDefault="007A75E0" w:rsidP="00780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59DAC9" w14:textId="1E4410BA" w:rsidR="007A75E0" w:rsidRPr="00B04D6C" w:rsidRDefault="007A75E0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AFFA1" w14:textId="23B66E71" w:rsidR="007A75E0" w:rsidRPr="00B04D6C" w:rsidRDefault="007A75E0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D81B7" w14:textId="33A46B35" w:rsidR="007A75E0" w:rsidRPr="00B04D6C" w:rsidRDefault="007A75E0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1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658630D8" w14:textId="77777777" w:rsidR="007A75E0" w:rsidRPr="00B04D6C" w:rsidRDefault="007A75E0" w:rsidP="00780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3E44626D" w14:textId="77777777" w:rsidTr="00EC4D95">
        <w:trPr>
          <w:trHeight w:val="18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EEB75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BBDBF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B24DA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17837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DB896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F2DD4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E07F7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</w:tr>
      <w:tr w:rsidR="002A13D8" w:rsidRPr="00B04D6C" w14:paraId="209FBA26" w14:textId="77777777" w:rsidTr="002A13D8">
        <w:trPr>
          <w:trHeight w:val="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5F25D" w14:textId="76D7ED94" w:rsidR="002A13D8" w:rsidRPr="00B04D6C" w:rsidRDefault="005C549D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</w:t>
            </w:r>
            <w:r w:rsidR="002A13D8" w:rsidRPr="00B04D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FE2E8" w14:textId="767CC197" w:rsidR="002A13D8" w:rsidRPr="00511E4F" w:rsidRDefault="002A13D8" w:rsidP="002A13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Гориво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– Д2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0A158" w14:textId="77777777" w:rsidR="002A13D8" w:rsidRPr="00B04D6C" w:rsidRDefault="002A13D8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литар</w:t>
            </w:r>
            <w:proofErr w:type="spellEnd"/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A7640" w14:textId="6905891E" w:rsidR="002A13D8" w:rsidRPr="00E60463" w:rsidRDefault="00E60463" w:rsidP="002A13D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sr-Cyrl-BA"/>
              </w:rPr>
              <w:t>950.000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74173" w14:textId="2846B0CC" w:rsidR="002A13D8" w:rsidRPr="00E60463" w:rsidRDefault="00E60463" w:rsidP="002A13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960.000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6CE91" w14:textId="34E80BA1" w:rsidR="002A13D8" w:rsidRPr="00E60463" w:rsidRDefault="00E60463" w:rsidP="002A13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970.000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1F58D4" w14:textId="0FDF5F81" w:rsidR="002A13D8" w:rsidRPr="002A13D8" w:rsidRDefault="002A13D8" w:rsidP="002A13D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sr-Cyrl-BA"/>
              </w:rPr>
            </w:pPr>
            <w:r w:rsidRPr="002A13D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</w:tbl>
    <w:p w14:paraId="2F9BA92A" w14:textId="4077D607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sz w:val="28"/>
          <w:lang w:val="hr-HR"/>
        </w:rPr>
      </w:pPr>
      <w:bookmarkStart w:id="10" w:name="_Toc174015544"/>
      <w:bookmarkStart w:id="11" w:name="_Toc339611465"/>
      <w:r w:rsidRPr="00B04D6C">
        <w:rPr>
          <w:rFonts w:ascii="Times New Roman" w:hAnsi="Times New Roman" w:cs="Times New Roman"/>
          <w:sz w:val="28"/>
          <w:lang w:val="sr-Cyrl-CS"/>
        </w:rPr>
        <w:lastRenderedPageBreak/>
        <w:t>2.</w:t>
      </w:r>
      <w:r w:rsidRPr="00B04D6C">
        <w:rPr>
          <w:rFonts w:ascii="Times New Roman" w:hAnsi="Times New Roman" w:cs="Times New Roman"/>
          <w:sz w:val="28"/>
          <w:lang w:val="hr-HR"/>
        </w:rPr>
        <w:t xml:space="preserve"> </w:t>
      </w:r>
      <w:r w:rsidRPr="00B04D6C">
        <w:rPr>
          <w:rFonts w:ascii="Times New Roman" w:hAnsi="Times New Roman" w:cs="Times New Roman"/>
          <w:sz w:val="28"/>
          <w:lang w:val="sr-Cyrl-CS"/>
        </w:rPr>
        <w:t>ОПЕРАЦИЈ</w:t>
      </w:r>
      <w:r w:rsidRPr="00B04D6C">
        <w:rPr>
          <w:rFonts w:ascii="Times New Roman" w:hAnsi="Times New Roman" w:cs="Times New Roman"/>
          <w:sz w:val="28"/>
          <w:lang w:val="hr-HR"/>
        </w:rPr>
        <w:t>E</w:t>
      </w:r>
      <w:bookmarkEnd w:id="10"/>
    </w:p>
    <w:p w14:paraId="01B573C6" w14:textId="77777777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Latn-BA"/>
        </w:rPr>
      </w:pPr>
      <w:bookmarkStart w:id="12" w:name="_Toc174015545"/>
      <w:r w:rsidRPr="00B04D6C">
        <w:rPr>
          <w:rFonts w:ascii="Times New Roman" w:hAnsi="Times New Roman" w:cs="Times New Roman"/>
          <w:i w:val="0"/>
          <w:iCs w:val="0"/>
          <w:lang w:val="sr-Cyrl-CS"/>
        </w:rPr>
        <w:t>2.1. Инвентарски и радни парк мобилних капацитета</w:t>
      </w:r>
      <w:bookmarkEnd w:id="12"/>
    </w:p>
    <w:p w14:paraId="2927194B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Latn-BA"/>
        </w:rPr>
        <w:tab/>
      </w:r>
    </w:p>
    <w:p w14:paraId="5C022C16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5A6230AA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  <w:r w:rsidRPr="00B04D6C">
        <w:rPr>
          <w:rFonts w:ascii="Times New Roman" w:hAnsi="Times New Roman" w:cs="Times New Roman"/>
          <w:lang w:val="sr-Cyrl-BA"/>
        </w:rPr>
        <w:tab/>
        <w:t>У наставку су приказани инвентарски и радни парк вучних и вучених капацитета.</w:t>
      </w:r>
    </w:p>
    <w:p w14:paraId="03F1E07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i/>
          <w:color w:val="FF0000"/>
          <w:lang w:val="sr-Cyrl-CS"/>
        </w:rPr>
      </w:pPr>
    </w:p>
    <w:tbl>
      <w:tblPr>
        <w:tblW w:w="85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"/>
        <w:gridCol w:w="4706"/>
        <w:gridCol w:w="1216"/>
        <w:gridCol w:w="1019"/>
        <w:gridCol w:w="1341"/>
      </w:tblGrid>
      <w:tr w:rsidR="007A75E0" w:rsidRPr="00B04D6C" w14:paraId="301B54E9" w14:textId="77777777" w:rsidTr="005E3B4D">
        <w:trPr>
          <w:trHeight w:val="255"/>
          <w:jc w:val="center"/>
        </w:trPr>
        <w:tc>
          <w:tcPr>
            <w:tcW w:w="85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3C4476" w14:textId="2BEC758B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Табела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6. </w:t>
            </w:r>
            <w:r w:rsidR="009D1A92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  <w:proofErr w:type="spellEnd"/>
            <w:r w:rsidR="009D1A92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а</w:t>
            </w: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инвентарског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парка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мобилних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капацитета</w:t>
            </w:r>
            <w:proofErr w:type="spellEnd"/>
          </w:p>
        </w:tc>
      </w:tr>
      <w:tr w:rsidR="007A75E0" w:rsidRPr="00B04D6C" w14:paraId="28A60E0F" w14:textId="77777777" w:rsidTr="005E3B4D">
        <w:trPr>
          <w:trHeight w:val="24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533CE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1326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7D86A" w14:textId="6D522D51" w:rsidR="007A75E0" w:rsidRPr="009D1A92" w:rsidRDefault="009D1A92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7A75E0" w:rsidRPr="00B04D6C" w14:paraId="1E67E603" w14:textId="77777777" w:rsidTr="005E3B4D">
        <w:trPr>
          <w:trHeight w:val="24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2E18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FDA0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8B1BA" w14:textId="562AD678" w:rsidR="007A75E0" w:rsidRPr="00B04D6C" w:rsidRDefault="007A75E0" w:rsidP="005E3B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E3B4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A6F4CE" w14:textId="7AAF358E" w:rsidR="007A75E0" w:rsidRPr="00B04D6C" w:rsidRDefault="007A75E0" w:rsidP="005E3B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E3B4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A3A35" w14:textId="4E9A4DA2" w:rsidR="007A75E0" w:rsidRPr="00B04D6C" w:rsidRDefault="007A75E0" w:rsidP="005E3B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E3B4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7A75E0" w:rsidRPr="00B04D6C" w14:paraId="3BBE31B6" w14:textId="77777777" w:rsidTr="005E3B4D">
        <w:trPr>
          <w:trHeight w:val="17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FC40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469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F15B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0953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8943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33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A5E3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5</w:t>
            </w:r>
          </w:p>
        </w:tc>
      </w:tr>
      <w:tr w:rsidR="005E3B4D" w:rsidRPr="00B04D6C" w14:paraId="2E79E883" w14:textId="77777777" w:rsidTr="005E3B4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5EE02" w14:textId="77777777" w:rsidR="005E3B4D" w:rsidRPr="00B04D6C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1.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882DD" w14:textId="77777777" w:rsidR="005E3B4D" w:rsidRPr="00B04D6C" w:rsidRDefault="005E3B4D" w:rsidP="005E3B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Локомотиве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144B6" w14:textId="4588C351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5A73A" w14:textId="37AEF3C1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D1CE3" w14:textId="589C9E20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</w:tr>
      <w:tr w:rsidR="005E3B4D" w:rsidRPr="00B04D6C" w14:paraId="0B14E435" w14:textId="77777777" w:rsidTr="005E3B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9BE56" w14:textId="77777777" w:rsidR="005E3B4D" w:rsidRPr="00B04D6C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7AD6D" w14:textId="77777777" w:rsidR="005E3B4D" w:rsidRPr="00B04D6C" w:rsidRDefault="005E3B4D" w:rsidP="005E3B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513AC" w14:textId="27050A7D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0AEF6" w14:textId="7280D7E8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4E869" w14:textId="02725E6B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</w:tr>
      <w:tr w:rsidR="005E3B4D" w:rsidRPr="00B04D6C" w14:paraId="40DFC2AD" w14:textId="77777777" w:rsidTr="005E3B4D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3737C" w14:textId="77777777" w:rsidR="005E3B4D" w:rsidRPr="00B04D6C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238A9" w14:textId="77777777" w:rsidR="005E3B4D" w:rsidRPr="00B04D6C" w:rsidRDefault="005E3B4D" w:rsidP="005E3B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4725A" w14:textId="340374C2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2.042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3C110" w14:textId="22A73A3D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2.042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23889" w14:textId="20E92637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2.042</w:t>
            </w:r>
          </w:p>
        </w:tc>
      </w:tr>
    </w:tbl>
    <w:p w14:paraId="633C37B2" w14:textId="77777777" w:rsidR="007A75E0" w:rsidRPr="00B04D6C" w:rsidRDefault="007A75E0" w:rsidP="00B04D6C">
      <w:pPr>
        <w:spacing w:after="0"/>
        <w:ind w:left="360"/>
        <w:rPr>
          <w:rFonts w:ascii="Times New Roman" w:hAnsi="Times New Roman" w:cs="Times New Roman"/>
          <w:lang w:val="hr-HR"/>
        </w:rPr>
      </w:pPr>
    </w:p>
    <w:p w14:paraId="3E33A42F" w14:textId="77777777" w:rsidR="007A75E0" w:rsidRPr="00B04D6C" w:rsidRDefault="007A75E0" w:rsidP="00B04D6C">
      <w:pPr>
        <w:spacing w:after="0"/>
        <w:ind w:left="360"/>
        <w:rPr>
          <w:rFonts w:ascii="Times New Roman" w:hAnsi="Times New Roman" w:cs="Times New Roman"/>
          <w:color w:val="FF0000"/>
          <w:lang w:val="hr-HR"/>
        </w:rPr>
      </w:pPr>
    </w:p>
    <w:p w14:paraId="5E2E66B4" w14:textId="77777777" w:rsidR="007A75E0" w:rsidRPr="00B04D6C" w:rsidRDefault="007A75E0" w:rsidP="00B04D6C">
      <w:pPr>
        <w:spacing w:after="0"/>
        <w:ind w:left="360"/>
        <w:rPr>
          <w:rFonts w:ascii="Times New Roman" w:hAnsi="Times New Roman" w:cs="Times New Roman"/>
          <w:color w:val="FF0000"/>
          <w:lang w:val="hr-HR"/>
        </w:rPr>
      </w:pPr>
    </w:p>
    <w:tbl>
      <w:tblPr>
        <w:tblW w:w="8543" w:type="dxa"/>
        <w:jc w:val="center"/>
        <w:tblLook w:val="0000" w:firstRow="0" w:lastRow="0" w:firstColumn="0" w:lastColumn="0" w:noHBand="0" w:noVBand="0"/>
      </w:tblPr>
      <w:tblGrid>
        <w:gridCol w:w="507"/>
        <w:gridCol w:w="4353"/>
        <w:gridCol w:w="1247"/>
        <w:gridCol w:w="1134"/>
        <w:gridCol w:w="1302"/>
      </w:tblGrid>
      <w:tr w:rsidR="007A75E0" w:rsidRPr="00B04D6C" w14:paraId="3355BB2C" w14:textId="77777777" w:rsidTr="00EC4D95">
        <w:trPr>
          <w:trHeight w:val="255"/>
          <w:jc w:val="center"/>
        </w:trPr>
        <w:tc>
          <w:tcPr>
            <w:tcW w:w="85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26FA1B" w14:textId="2EF1BD4B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Табела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7. </w:t>
            </w:r>
            <w:r w:rsidR="0096788C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  <w:proofErr w:type="spellEnd"/>
            <w:r w:rsidR="0096788C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а</w:t>
            </w: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радног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парка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мобилних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капацитета</w:t>
            </w:r>
            <w:proofErr w:type="spellEnd"/>
          </w:p>
        </w:tc>
      </w:tr>
      <w:tr w:rsidR="007A75E0" w:rsidRPr="00B04D6C" w14:paraId="157A91A4" w14:textId="77777777" w:rsidTr="00EC4D95">
        <w:trPr>
          <w:trHeight w:val="240"/>
          <w:jc w:val="center"/>
        </w:trPr>
        <w:tc>
          <w:tcPr>
            <w:tcW w:w="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A46E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EBD1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83B60" w14:textId="195B77F2" w:rsidR="007A75E0" w:rsidRPr="00B04D6C" w:rsidRDefault="009D1A92" w:rsidP="009D1A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7A75E0" w:rsidRPr="00B04D6C" w14:paraId="2A304784" w14:textId="77777777" w:rsidTr="00EC4D95">
        <w:trPr>
          <w:trHeight w:val="240"/>
          <w:jc w:val="center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0A2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889C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1879D" w14:textId="1CEAE88F" w:rsidR="007A75E0" w:rsidRPr="00B04D6C" w:rsidRDefault="007A75E0" w:rsidP="00FD2F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E3B4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C5BB0" w14:textId="589C54DA" w:rsidR="007A75E0" w:rsidRPr="00B04D6C" w:rsidRDefault="007A75E0" w:rsidP="005E3B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E3B4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65DFC" w14:textId="77EC861C" w:rsidR="007A75E0" w:rsidRPr="00B04D6C" w:rsidRDefault="007A75E0" w:rsidP="005E3B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E3B4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7A75E0" w:rsidRPr="00B04D6C" w14:paraId="1DC73848" w14:textId="77777777" w:rsidTr="00EC4D95">
        <w:trPr>
          <w:trHeight w:val="189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46AE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43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69CA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47FF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F1E7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1C53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5</w:t>
            </w:r>
          </w:p>
        </w:tc>
      </w:tr>
      <w:tr w:rsidR="005E3B4D" w:rsidRPr="00B04D6C" w14:paraId="3A240CF6" w14:textId="77777777" w:rsidTr="005E3B4D">
        <w:trPr>
          <w:trHeight w:val="25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6D434" w14:textId="77777777" w:rsidR="005E3B4D" w:rsidRPr="00B04D6C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1.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7DBFB" w14:textId="77777777" w:rsidR="005E3B4D" w:rsidRPr="00B04D6C" w:rsidRDefault="005E3B4D" w:rsidP="005E3B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Локомотиве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F073A" w14:textId="4142E138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4E3C9" w14:textId="1498078B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353D6" w14:textId="161FFC06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</w:tr>
      <w:tr w:rsidR="005E3B4D" w:rsidRPr="00B04D6C" w14:paraId="7CC69D35" w14:textId="77777777" w:rsidTr="005E3B4D">
        <w:trPr>
          <w:trHeight w:val="24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21981" w14:textId="77777777" w:rsidR="005E3B4D" w:rsidRPr="00B04D6C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91F11" w14:textId="77777777" w:rsidR="005E3B4D" w:rsidRPr="00B04D6C" w:rsidRDefault="005E3B4D" w:rsidP="005E3B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9814D" w14:textId="741DADE4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254AB" w14:textId="1FA19ACC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6FAF6" w14:textId="73B8441D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5E3B4D" w:rsidRPr="00B04D6C" w14:paraId="254C44D8" w14:textId="77777777" w:rsidTr="005E3B4D">
        <w:trPr>
          <w:trHeight w:val="24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A058B" w14:textId="77777777" w:rsidR="005E3B4D" w:rsidRPr="00B04D6C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3991C" w14:textId="77777777" w:rsidR="005E3B4D" w:rsidRPr="00B04D6C" w:rsidRDefault="005E3B4D" w:rsidP="005E3B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5AB6D" w14:textId="24B2687B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E4FC8" w14:textId="37A54664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7AE07" w14:textId="017224D2" w:rsidR="005E3B4D" w:rsidRPr="005E3B4D" w:rsidRDefault="005E3B4D" w:rsidP="005E3B4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</w:tr>
    </w:tbl>
    <w:p w14:paraId="79F9E782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03336CA7" w14:textId="77777777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color w:val="FF0000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tab/>
      </w:r>
    </w:p>
    <w:p w14:paraId="66DBF10C" w14:textId="77777777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13" w:name="_Toc174015546"/>
      <w:r w:rsidRPr="00B04D6C">
        <w:rPr>
          <w:rFonts w:ascii="Times New Roman" w:hAnsi="Times New Roman" w:cs="Times New Roman"/>
          <w:i w:val="0"/>
          <w:iCs w:val="0"/>
          <w:lang w:val="sr-Cyrl-CS"/>
        </w:rPr>
        <w:t>2.2. Редовно одржавање</w:t>
      </w:r>
      <w:bookmarkEnd w:id="13"/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 </w:t>
      </w:r>
    </w:p>
    <w:p w14:paraId="1EBB43E9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1129175E" w14:textId="4D662B1D" w:rsidR="007A75E0" w:rsidRPr="00E379AC" w:rsidRDefault="007A75E0" w:rsidP="00744762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  <w:r w:rsidRPr="005431F5">
        <w:rPr>
          <w:rFonts w:ascii="Times New Roman" w:hAnsi="Times New Roman" w:cs="Times New Roman"/>
          <w:lang w:val="sr-Cyrl-BA"/>
        </w:rPr>
        <w:t>У планском периоду предвиђено је одржавање мобилних капацитета - локомотива, путничких и теретних кола. Такође, планирано је и одржавање радионица и радионичких капацитета и осталих средстава, како у сопственој режији, тако и од стране трећих лица.</w:t>
      </w:r>
      <w:r w:rsidR="00A87DCA">
        <w:rPr>
          <w:rFonts w:ascii="Times New Roman" w:hAnsi="Times New Roman" w:cs="Times New Roman"/>
          <w:lang w:val="sr-Cyrl-BA"/>
        </w:rPr>
        <w:t xml:space="preserve"> </w:t>
      </w:r>
      <w:r w:rsidR="00A87DCA" w:rsidRPr="00744762">
        <w:rPr>
          <w:rFonts w:ascii="Times New Roman" w:hAnsi="Times New Roman" w:cs="Times New Roman"/>
          <w:lang w:val="sr-Cyrl-BA"/>
        </w:rPr>
        <w:t xml:space="preserve">У наредним табелама приказани су трошкови у оквиру расположивог буџета, планирани кроз Биланс успјеха, као и додатна средства која су потребна за одржавање, а нису обухваћена  расположивим буџетом. </w:t>
      </w:r>
      <w:r w:rsidRPr="00744762">
        <w:rPr>
          <w:rFonts w:ascii="Times New Roman" w:hAnsi="Times New Roman" w:cs="Times New Roman"/>
          <w:lang w:val="sr-Cyrl-BA"/>
        </w:rPr>
        <w:t xml:space="preserve"> </w:t>
      </w:r>
    </w:p>
    <w:p w14:paraId="4DEDD634" w14:textId="5D163858" w:rsidR="00FD1AB8" w:rsidRDefault="00FD1AB8" w:rsidP="00B04D6C">
      <w:pPr>
        <w:pStyle w:val="Heading3"/>
        <w:spacing w:after="0"/>
        <w:rPr>
          <w:rFonts w:ascii="Times New Roman" w:hAnsi="Times New Roman" w:cs="Times New Roman"/>
          <w:lang w:val="sr-Cyrl-BA"/>
        </w:rPr>
      </w:pPr>
    </w:p>
    <w:p w14:paraId="387C7FA1" w14:textId="043EDF6F" w:rsidR="00FD1AB8" w:rsidRDefault="00FD1AB8" w:rsidP="00FD1AB8">
      <w:pPr>
        <w:rPr>
          <w:lang w:val="sr-Cyrl-BA"/>
        </w:rPr>
      </w:pPr>
    </w:p>
    <w:p w14:paraId="7B0E543A" w14:textId="62C68E06" w:rsidR="00FD1AB8" w:rsidRDefault="00FD1AB8" w:rsidP="00FD1AB8">
      <w:pPr>
        <w:rPr>
          <w:lang w:val="sr-Cyrl-BA"/>
        </w:rPr>
      </w:pPr>
    </w:p>
    <w:p w14:paraId="76437A35" w14:textId="5B2962C8" w:rsidR="00FD1AB8" w:rsidRDefault="00FD1AB8" w:rsidP="00FD1AB8">
      <w:pPr>
        <w:rPr>
          <w:lang w:val="sr-Cyrl-BA"/>
        </w:rPr>
      </w:pPr>
    </w:p>
    <w:p w14:paraId="5DBF7B8E" w14:textId="077FCCA1" w:rsidR="00FD1AB8" w:rsidRDefault="00FD1AB8" w:rsidP="00FD1AB8">
      <w:pPr>
        <w:rPr>
          <w:lang w:val="sr-Cyrl-BA"/>
        </w:rPr>
      </w:pPr>
    </w:p>
    <w:p w14:paraId="64C8ED3F" w14:textId="1BCD1AE8" w:rsidR="007A75E0" w:rsidRPr="005431F5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14" w:name="_Toc174015547"/>
      <w:r w:rsidRPr="005431F5">
        <w:rPr>
          <w:rFonts w:ascii="Times New Roman" w:hAnsi="Times New Roman" w:cs="Times New Roman"/>
          <w:lang w:val="sr-Cyrl-BA"/>
        </w:rPr>
        <w:lastRenderedPageBreak/>
        <w:t>2.2.1. Одржавање мобилних капацитета у сопственој режији</w:t>
      </w:r>
      <w:bookmarkEnd w:id="14"/>
    </w:p>
    <w:p w14:paraId="0B426A06" w14:textId="77777777" w:rsidR="007A75E0" w:rsidRPr="005431F5" w:rsidRDefault="007A75E0" w:rsidP="005431F5">
      <w:pPr>
        <w:spacing w:after="0"/>
        <w:jc w:val="both"/>
        <w:rPr>
          <w:rFonts w:ascii="Times New Roman" w:hAnsi="Times New Roman" w:cs="Times New Roman"/>
          <w:lang w:val="hr-HR"/>
        </w:rPr>
      </w:pPr>
      <w:r w:rsidRPr="005431F5">
        <w:rPr>
          <w:rFonts w:ascii="Times New Roman" w:hAnsi="Times New Roman" w:cs="Times New Roman"/>
          <w:lang w:val="hr-HR"/>
        </w:rPr>
        <w:t xml:space="preserve">                                           </w:t>
      </w:r>
    </w:p>
    <w:p w14:paraId="78AE3A8B" w14:textId="5B2464C0" w:rsidR="00744762" w:rsidRDefault="007A75E0" w:rsidP="00FD1AB8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5431F5">
        <w:rPr>
          <w:rFonts w:ascii="Times New Roman" w:hAnsi="Times New Roman" w:cs="Times New Roman"/>
          <w:lang w:val="sr-Cyrl-CS"/>
        </w:rPr>
        <w:t>П</w:t>
      </w:r>
      <w:r w:rsidRPr="005431F5">
        <w:rPr>
          <w:rFonts w:ascii="Times New Roman" w:hAnsi="Times New Roman" w:cs="Times New Roman"/>
          <w:lang w:val="sr-Cyrl-BA"/>
        </w:rPr>
        <w:t>лан</w:t>
      </w:r>
      <w:r w:rsidRPr="005431F5">
        <w:rPr>
          <w:rFonts w:ascii="Times New Roman" w:hAnsi="Times New Roman" w:cs="Times New Roman"/>
          <w:lang w:val="sr-Cyrl-CS"/>
        </w:rPr>
        <w:t xml:space="preserve"> одржавања вучних</w:t>
      </w:r>
      <w:r w:rsidRPr="005431F5">
        <w:rPr>
          <w:rFonts w:ascii="Times New Roman" w:hAnsi="Times New Roman" w:cs="Times New Roman"/>
          <w:lang w:val="sr-Cyrl-BA"/>
        </w:rPr>
        <w:t xml:space="preserve"> и вучених</w:t>
      </w:r>
      <w:r w:rsidRPr="005431F5">
        <w:rPr>
          <w:rFonts w:ascii="Times New Roman" w:hAnsi="Times New Roman" w:cs="Times New Roman"/>
          <w:lang w:val="sr-Cyrl-CS"/>
        </w:rPr>
        <w:t xml:space="preserve"> капацитета у сопственој режији дат је у наредној табели:</w:t>
      </w:r>
    </w:p>
    <w:p w14:paraId="2A20E699" w14:textId="4066178B" w:rsidR="00430CCA" w:rsidRDefault="00E152AE" w:rsidP="00E152A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sr-Cyrl-BA"/>
        </w:rPr>
      </w:pPr>
      <w:proofErr w:type="spellStart"/>
      <w:r w:rsidRPr="00985DA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Табела</w:t>
      </w:r>
      <w:proofErr w:type="spellEnd"/>
      <w:r w:rsidRPr="00985DA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  8. </w:t>
      </w:r>
      <w:r w:rsidR="0096788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sr-Cyrl-BA"/>
        </w:rPr>
        <w:t xml:space="preserve">Ребаланс </w:t>
      </w:r>
      <w:proofErr w:type="spellStart"/>
      <w:r w:rsidRPr="00985DA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План</w:t>
      </w:r>
      <w:proofErr w:type="spellEnd"/>
      <w:r w:rsidR="0096788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sr-Cyrl-BA"/>
        </w:rPr>
        <w:t>а</w:t>
      </w:r>
      <w:r w:rsidRPr="00985DA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85DA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одржавања</w:t>
      </w:r>
      <w:proofErr w:type="spellEnd"/>
      <w:r w:rsidRPr="00985DA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85DA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мобилних</w:t>
      </w:r>
      <w:proofErr w:type="spellEnd"/>
      <w:r w:rsidRPr="00985DA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85DA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капацитета</w:t>
      </w:r>
      <w:proofErr w:type="spellEnd"/>
      <w:r w:rsidRPr="00985DA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 у </w:t>
      </w:r>
      <w:proofErr w:type="spellStart"/>
      <w:r w:rsidRPr="00985DA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сопственој</w:t>
      </w:r>
      <w:proofErr w:type="spellEnd"/>
      <w:r w:rsidRPr="00985DA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85DA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режији</w:t>
      </w:r>
      <w:proofErr w:type="spellEnd"/>
      <w:r w:rsidR="00A132A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sr-Cyrl-BA"/>
        </w:rPr>
        <w:t xml:space="preserve">                                     у КМ</w:t>
      </w:r>
    </w:p>
    <w:tbl>
      <w:tblPr>
        <w:tblW w:w="9740" w:type="dxa"/>
        <w:jc w:val="center"/>
        <w:tblLook w:val="04A0" w:firstRow="1" w:lastRow="0" w:firstColumn="1" w:lastColumn="0" w:noHBand="0" w:noVBand="1"/>
      </w:tblPr>
      <w:tblGrid>
        <w:gridCol w:w="960"/>
        <w:gridCol w:w="3840"/>
        <w:gridCol w:w="1840"/>
        <w:gridCol w:w="1360"/>
        <w:gridCol w:w="1740"/>
      </w:tblGrid>
      <w:tr w:rsidR="00430CCA" w:rsidRPr="00430CCA" w14:paraId="28A38218" w14:textId="77777777" w:rsidTr="00430CCA">
        <w:trPr>
          <w:trHeight w:val="180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38F347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Р.б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D991E9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BF4414" w14:textId="7424E337" w:rsidR="00430CCA" w:rsidRPr="00430CCA" w:rsidRDefault="009D1A92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430CCA" w:rsidRPr="00430CCA" w14:paraId="1AD4D312" w14:textId="77777777" w:rsidTr="00430CCA">
        <w:trPr>
          <w:trHeight w:val="300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C2897E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217824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0B0753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2024.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24B394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2025.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09DFA0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2026.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430CCA" w:rsidRPr="00430CCA" w14:paraId="3EACFE8A" w14:textId="77777777" w:rsidTr="00430CCA">
        <w:trPr>
          <w:trHeight w:val="1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B21A20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A12D7E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5B1BF5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4C5008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A72E6F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5</w:t>
            </w:r>
          </w:p>
        </w:tc>
      </w:tr>
      <w:tr w:rsidR="00430CCA" w:rsidRPr="00430CCA" w14:paraId="5DACF32F" w14:textId="77777777" w:rsidTr="00430CCA">
        <w:trPr>
          <w:trHeight w:val="420"/>
          <w:jc w:val="center"/>
        </w:trPr>
        <w:tc>
          <w:tcPr>
            <w:tcW w:w="9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DADC00A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мобилних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капацитета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сопственој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режији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планирано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кроз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Биланс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успјеха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оквиру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расположивог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буџета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430CCA" w:rsidRPr="00430CCA" w14:paraId="3A72B8C7" w14:textId="77777777" w:rsidTr="00430CCA">
        <w:trPr>
          <w:trHeight w:val="315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4EFA2AB7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E4583BF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170.000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BDC2B59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877E400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430CCA" w:rsidRPr="00430CCA" w14:paraId="64CD48CA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78FE5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829B8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55667" w14:textId="5C7FB2C0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0901A" w14:textId="67BAEC28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4F163" w14:textId="414E3939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30CCA" w:rsidRPr="00430CCA" w14:paraId="71465105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E67D1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18F1F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C7C10" w14:textId="49B69368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06FEA" w14:textId="4EFF5138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258D2" w14:textId="0AC29CB1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30CCA" w:rsidRPr="00430CCA" w14:paraId="6FC6D26A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F19C3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C2BE0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C08A4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4545F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57D5B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30CCA" w:rsidRPr="00430CCA" w14:paraId="5243B611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31BDA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05109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а. ОШВ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B41D" w14:textId="1102D939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7A177" w14:textId="66B2C904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A1F69" w14:textId="727214A1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30CCA" w:rsidRPr="00430CCA" w14:paraId="53E630E1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897D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335B0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б. ОШВ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F5A09" w14:textId="650225E9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DCE7B" w14:textId="74EF2765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71BE7" w14:textId="11D1968E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30CCA" w:rsidRPr="00430CCA" w14:paraId="6DEC6416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DF7E9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C8D20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в. ОШВ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EB22F" w14:textId="225CB938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67956" w14:textId="087C53C0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99DEC" w14:textId="1A659B46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30CCA" w:rsidRPr="00430CCA" w14:paraId="71278FD0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89BC7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CD777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за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посебне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жељезничке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сврхе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2D695" w14:textId="59721B72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EF09D" w14:textId="2036DADD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192BF" w14:textId="12CE1850" w:rsidR="00430CCA" w:rsidRPr="00430CCA" w:rsidRDefault="00A23A9D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="00430CCA"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30CCA" w:rsidRPr="00430CCA" w14:paraId="0B52A178" w14:textId="77777777" w:rsidTr="00430CC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50405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37E532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жељезничке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карго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операције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07D89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CF0D3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F9277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30CCA" w:rsidRPr="00430CCA" w14:paraId="0FB001C3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941F2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3DA74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операције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жељ.путничком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саобр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0393C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062E6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F02ED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30CCA" w:rsidRPr="00430CCA" w14:paraId="221F6BC7" w14:textId="77777777" w:rsidTr="00430CCA">
        <w:trPr>
          <w:trHeight w:val="315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6E404A23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36918AD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2.471.000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1E47758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2.855.000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4C34449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2.983.000</w:t>
            </w:r>
          </w:p>
        </w:tc>
      </w:tr>
      <w:tr w:rsidR="00430CCA" w:rsidRPr="00430CCA" w14:paraId="5142F8ED" w14:textId="77777777" w:rsidTr="00430CC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6812B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61A3A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8E11C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sz w:val="18"/>
                <w:szCs w:val="18"/>
              </w:rPr>
              <w:t>1.850.000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0D84C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2.100.000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6AF6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2.150.000</w:t>
            </w:r>
          </w:p>
        </w:tc>
      </w:tr>
      <w:tr w:rsidR="00430CCA" w:rsidRPr="00430CCA" w14:paraId="6D5589B8" w14:textId="77777777" w:rsidTr="00430CCA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6A07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3E6B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91B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3933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35.000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C23C8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35.000</w:t>
            </w:r>
          </w:p>
        </w:tc>
      </w:tr>
      <w:tr w:rsidR="00430CCA" w:rsidRPr="00430CCA" w14:paraId="73BEBD7A" w14:textId="77777777" w:rsidTr="00430CC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13E6D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8256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F390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49862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497.000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9C7F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519.000</w:t>
            </w:r>
          </w:p>
        </w:tc>
      </w:tr>
      <w:tr w:rsidR="00430CCA" w:rsidRPr="00430CCA" w14:paraId="6B635210" w14:textId="77777777" w:rsidTr="00430CC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EF92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EB6CA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а. ОШВ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3BDF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C7B5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A4199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260.000</w:t>
            </w:r>
          </w:p>
        </w:tc>
      </w:tr>
      <w:tr w:rsidR="00430CCA" w:rsidRPr="00430CCA" w14:paraId="62008851" w14:textId="77777777" w:rsidTr="00430CC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01497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CA89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б. ОШВ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AFE7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0B5B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5851E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250.000</w:t>
            </w:r>
          </w:p>
        </w:tc>
      </w:tr>
      <w:tr w:rsidR="00430CCA" w:rsidRPr="00430CCA" w14:paraId="01643A9A" w14:textId="77777777" w:rsidTr="00430CC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A8303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E007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в. ОШВ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79DC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B694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31472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9.000</w:t>
            </w:r>
          </w:p>
        </w:tc>
      </w:tr>
      <w:tr w:rsidR="00430CCA" w:rsidRPr="00430CCA" w14:paraId="422BF829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C99C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5133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за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посебне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жељезничке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сврхе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6C35B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4BE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DE1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17.000</w:t>
            </w:r>
          </w:p>
        </w:tc>
      </w:tr>
      <w:tr w:rsidR="00430CCA" w:rsidRPr="00430CCA" w14:paraId="717C8BB4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0966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52FD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операције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жељ.путничком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саобр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991F2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0C92D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2C280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12.000</w:t>
            </w:r>
          </w:p>
        </w:tc>
      </w:tr>
      <w:tr w:rsidR="00430CCA" w:rsidRPr="00430CCA" w14:paraId="15DAFD4B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8651C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1BD298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жељезничке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карго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операције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6AC883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9B4BBE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195.000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B57F2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250.000</w:t>
            </w:r>
          </w:p>
        </w:tc>
      </w:tr>
      <w:tr w:rsidR="00430CCA" w:rsidRPr="00430CCA" w14:paraId="1D9F3037" w14:textId="77777777" w:rsidTr="00430CCA">
        <w:trPr>
          <w:trHeight w:val="315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3D3BB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Укупно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E6A3A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2.641.000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DFCE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2.855.000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AF3FE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2.983.000</w:t>
            </w:r>
          </w:p>
        </w:tc>
      </w:tr>
      <w:tr w:rsidR="00430CCA" w:rsidRPr="00430CCA" w14:paraId="296A8EF5" w14:textId="77777777" w:rsidTr="00430CCA">
        <w:trPr>
          <w:trHeight w:val="480"/>
          <w:jc w:val="center"/>
        </w:trPr>
        <w:tc>
          <w:tcPr>
            <w:tcW w:w="9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0978C1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II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мобилних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капацитета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сопственој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режији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додатна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која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потребна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мобилних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капацитета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а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нису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обухваћена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расположивим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буџетом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430CCA" w:rsidRPr="00430CCA" w14:paraId="1D8EC406" w14:textId="77777777" w:rsidTr="00430CCA">
        <w:trPr>
          <w:trHeight w:val="315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77FB16CE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6A6D9D0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230.000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9FEFFDD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235.000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6AAB280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240.000</w:t>
            </w:r>
          </w:p>
        </w:tc>
      </w:tr>
      <w:tr w:rsidR="00430CCA" w:rsidRPr="00430CCA" w14:paraId="71FD52A8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2E6C3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B6C61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99F28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B73CE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6A179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430CCA" w:rsidRPr="00430CCA" w14:paraId="60145CEB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8DD9C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A76C6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6040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83452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BE2B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</w:tr>
      <w:tr w:rsidR="00430CCA" w:rsidRPr="00430CCA" w14:paraId="4CC9005F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D7B31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BC42B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17666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D33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DB1C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130.000</w:t>
            </w:r>
          </w:p>
        </w:tc>
      </w:tr>
      <w:tr w:rsidR="00430CCA" w:rsidRPr="00430CCA" w14:paraId="1785FBC5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00C62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7FD92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а. ОШВ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78814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C5065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4E019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120.000</w:t>
            </w:r>
          </w:p>
        </w:tc>
      </w:tr>
      <w:tr w:rsidR="00430CCA" w:rsidRPr="00430CCA" w14:paraId="79D89D29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8827F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2F204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б. ОШВ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B5FEB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B7364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6A5EF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</w:tr>
      <w:tr w:rsidR="00430CCA" w:rsidRPr="00430CCA" w14:paraId="6F36C153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217D9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98D4F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в. ОШВ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F19B7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A71CC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C83BC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</w:tr>
      <w:tr w:rsidR="00430CCA" w:rsidRPr="00430CCA" w14:paraId="2DCB32A3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37AED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F8D9E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за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посебне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жељезничке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сврхе</w:t>
            </w:r>
            <w:proofErr w:type="spellEnd"/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8D718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06E63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AE6C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30CCA" w:rsidRPr="00430CCA" w14:paraId="4471EB20" w14:textId="77777777" w:rsidTr="00430CCA">
        <w:trPr>
          <w:trHeight w:val="315"/>
          <w:jc w:val="center"/>
        </w:trPr>
        <w:tc>
          <w:tcPr>
            <w:tcW w:w="48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6762630A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Текуће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47E6FF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147.000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1994D50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152.000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137CAF5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157.000</w:t>
            </w:r>
          </w:p>
        </w:tc>
      </w:tr>
      <w:tr w:rsidR="00430CCA" w:rsidRPr="00430CCA" w14:paraId="3521EF6E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60776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15BB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374F0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D209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B7B9D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430CCA" w:rsidRPr="00430CCA" w14:paraId="1A59520F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2E0B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24917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AE32D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A1DCC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5FD0A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30CCA" w:rsidRPr="00430CCA" w14:paraId="2BD8B049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DD2BA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A1C22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63A37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41F2E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D0152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106.000</w:t>
            </w:r>
          </w:p>
        </w:tc>
      </w:tr>
      <w:tr w:rsidR="00430CCA" w:rsidRPr="00430CCA" w14:paraId="0C130D30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F9FFC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95A9E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а. ОШВ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3199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97805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E55EC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80.000</w:t>
            </w:r>
          </w:p>
        </w:tc>
      </w:tr>
      <w:tr w:rsidR="00430CCA" w:rsidRPr="00430CCA" w14:paraId="31B4C720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DA4BB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57FEA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б. ОШВ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8EFA7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EA39F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7EF5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25.000</w:t>
            </w:r>
          </w:p>
        </w:tc>
      </w:tr>
      <w:tr w:rsidR="00430CCA" w:rsidRPr="00430CCA" w14:paraId="2E6F5C3F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E226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BCF9C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в. ОШВ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83444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9EF11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53B43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</w:tr>
      <w:tr w:rsidR="00430CCA" w:rsidRPr="00430CCA" w14:paraId="53364894" w14:textId="77777777" w:rsidTr="00430CCA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ADBD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FDEC4" w14:textId="77777777" w:rsidR="00430CCA" w:rsidRPr="00430CCA" w:rsidRDefault="00430CCA" w:rsidP="00430C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за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посебне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жељезничке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сврхе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1B408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9067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49A76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</w:tr>
      <w:tr w:rsidR="00430CCA" w:rsidRPr="00430CCA" w14:paraId="11B1A22A" w14:textId="77777777" w:rsidTr="00430CCA">
        <w:trPr>
          <w:trHeight w:val="315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648B39F1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II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Укупно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C3ACD22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377.000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6DC717D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387.000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1FA7D9C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397.000</w:t>
            </w:r>
          </w:p>
        </w:tc>
      </w:tr>
      <w:tr w:rsidR="00430CCA" w:rsidRPr="00430CCA" w14:paraId="01BDD4F8" w14:textId="77777777" w:rsidTr="00430CCA">
        <w:trPr>
          <w:trHeight w:val="345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66A6EC96" w14:textId="77777777" w:rsidR="00430CCA" w:rsidRPr="00430CCA" w:rsidRDefault="00430CCA" w:rsidP="00430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III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Укупно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потребна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мобилних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капацитета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сопственој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режији</w:t>
            </w:r>
            <w:proofErr w:type="spellEnd"/>
            <w:r w:rsidRPr="00430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(I+II)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CCF33B3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3.018.000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3FF2183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3.242.000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DB55D02" w14:textId="77777777" w:rsidR="00430CCA" w:rsidRPr="00430CCA" w:rsidRDefault="00430CCA" w:rsidP="00430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3.380.000</w:t>
            </w:r>
          </w:p>
        </w:tc>
      </w:tr>
    </w:tbl>
    <w:p w14:paraId="0C5D218F" w14:textId="77777777" w:rsidR="00430CCA" w:rsidRDefault="00430CCA" w:rsidP="00E152A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sr-Cyrl-BA"/>
        </w:rPr>
      </w:pPr>
    </w:p>
    <w:p w14:paraId="5F4BED2D" w14:textId="6BEAC0A3" w:rsidR="007A75E0" w:rsidRPr="008069B1" w:rsidRDefault="007A75E0" w:rsidP="008069B1">
      <w:pPr>
        <w:pStyle w:val="Heading3"/>
        <w:rPr>
          <w:rFonts w:ascii="Times New Roman" w:hAnsi="Times New Roman" w:cs="Times New Roman"/>
          <w:lang w:val="sr-Cyrl-BA"/>
        </w:rPr>
      </w:pPr>
      <w:bookmarkStart w:id="15" w:name="_Toc174015548"/>
      <w:r w:rsidRPr="008069B1">
        <w:rPr>
          <w:rFonts w:ascii="Times New Roman" w:hAnsi="Times New Roman" w:cs="Times New Roman"/>
          <w:lang w:val="sr-Cyrl-BA"/>
        </w:rPr>
        <w:t>2.2.2. Одржавање мобилних капацитета од стране трећих лица</w:t>
      </w:r>
      <w:bookmarkEnd w:id="15"/>
    </w:p>
    <w:p w14:paraId="7ED6B168" w14:textId="77777777" w:rsidR="007A75E0" w:rsidRPr="005431F5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0F7B75CE" w14:textId="7EB4D5E5" w:rsidR="008069B1" w:rsidRDefault="007A75E0" w:rsidP="008069B1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5431F5">
        <w:rPr>
          <w:rFonts w:ascii="Times New Roman" w:hAnsi="Times New Roman" w:cs="Times New Roman"/>
          <w:lang w:val="sr-Cyrl-BA"/>
        </w:rPr>
        <w:tab/>
        <w:t>Планирано одржавање локомотива и кола за потребе Жељезница Републике Српске од стране трећих лица приказано је у наредној табели.</w:t>
      </w:r>
    </w:p>
    <w:p w14:paraId="7A7EAECB" w14:textId="77777777" w:rsidR="00E9273F" w:rsidRDefault="00E9273F" w:rsidP="008069B1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14:paraId="389DE414" w14:textId="77777777" w:rsidR="008069B1" w:rsidRDefault="008069B1" w:rsidP="008069B1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14:paraId="190EC4B9" w14:textId="2F82E9C6" w:rsidR="00CA3685" w:rsidRDefault="00985DA4" w:rsidP="008069B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="004D3297" w:rsidRPr="008069B1">
        <w:rPr>
          <w:rFonts w:ascii="Times New Roman" w:hAnsi="Times New Roman" w:cs="Times New Roman"/>
          <w:b/>
          <w:color w:val="000000"/>
          <w:sz w:val="18"/>
          <w:szCs w:val="18"/>
        </w:rPr>
        <w:t>Табела</w:t>
      </w:r>
      <w:proofErr w:type="spellEnd"/>
      <w:r w:rsidR="004D3297" w:rsidRPr="008069B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9. </w:t>
      </w:r>
      <w:r w:rsidR="0096788C"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 xml:space="preserve">Ребаланс </w:t>
      </w:r>
      <w:proofErr w:type="spellStart"/>
      <w:r w:rsidR="004D3297" w:rsidRPr="008069B1">
        <w:rPr>
          <w:rFonts w:ascii="Times New Roman" w:hAnsi="Times New Roman" w:cs="Times New Roman"/>
          <w:b/>
          <w:color w:val="000000"/>
          <w:sz w:val="18"/>
          <w:szCs w:val="18"/>
        </w:rPr>
        <w:t>План</w:t>
      </w:r>
      <w:proofErr w:type="spellEnd"/>
      <w:r w:rsidR="0096788C"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>а</w:t>
      </w:r>
      <w:r w:rsidR="004D3297" w:rsidRPr="008069B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</w:t>
      </w:r>
      <w:proofErr w:type="spellStart"/>
      <w:r w:rsidR="004D3297" w:rsidRPr="008069B1">
        <w:rPr>
          <w:rFonts w:ascii="Times New Roman" w:hAnsi="Times New Roman" w:cs="Times New Roman"/>
          <w:b/>
          <w:color w:val="000000"/>
          <w:sz w:val="18"/>
          <w:szCs w:val="18"/>
        </w:rPr>
        <w:t>одржавања</w:t>
      </w:r>
      <w:proofErr w:type="spellEnd"/>
      <w:r w:rsidR="004D3297" w:rsidRPr="008069B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</w:t>
      </w:r>
      <w:proofErr w:type="spellStart"/>
      <w:r w:rsidR="004D3297" w:rsidRPr="008069B1">
        <w:rPr>
          <w:rFonts w:ascii="Times New Roman" w:hAnsi="Times New Roman" w:cs="Times New Roman"/>
          <w:b/>
          <w:color w:val="000000"/>
          <w:sz w:val="18"/>
          <w:szCs w:val="18"/>
        </w:rPr>
        <w:t>мобилних</w:t>
      </w:r>
      <w:proofErr w:type="spellEnd"/>
      <w:r w:rsidR="004D3297" w:rsidRPr="008069B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</w:t>
      </w:r>
      <w:proofErr w:type="spellStart"/>
      <w:r w:rsidR="004D3297" w:rsidRPr="008069B1">
        <w:rPr>
          <w:rFonts w:ascii="Times New Roman" w:hAnsi="Times New Roman" w:cs="Times New Roman"/>
          <w:b/>
          <w:color w:val="000000"/>
          <w:sz w:val="18"/>
          <w:szCs w:val="18"/>
        </w:rPr>
        <w:t>капацитета</w:t>
      </w:r>
      <w:proofErr w:type="spellEnd"/>
      <w:r w:rsidR="004D3297" w:rsidRPr="008069B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</w:t>
      </w:r>
      <w:proofErr w:type="spellStart"/>
      <w:r w:rsidR="004D3297" w:rsidRPr="008069B1">
        <w:rPr>
          <w:rFonts w:ascii="Times New Roman" w:hAnsi="Times New Roman" w:cs="Times New Roman"/>
          <w:b/>
          <w:color w:val="000000"/>
          <w:sz w:val="18"/>
          <w:szCs w:val="18"/>
        </w:rPr>
        <w:t>од</w:t>
      </w:r>
      <w:proofErr w:type="spellEnd"/>
      <w:r w:rsidR="004D3297" w:rsidRPr="008069B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</w:t>
      </w:r>
      <w:proofErr w:type="spellStart"/>
      <w:r w:rsidR="004D3297" w:rsidRPr="008069B1">
        <w:rPr>
          <w:rFonts w:ascii="Times New Roman" w:hAnsi="Times New Roman" w:cs="Times New Roman"/>
          <w:b/>
          <w:color w:val="000000"/>
          <w:sz w:val="18"/>
          <w:szCs w:val="18"/>
        </w:rPr>
        <w:t>стране</w:t>
      </w:r>
      <w:proofErr w:type="spellEnd"/>
      <w:r w:rsidR="004D3297" w:rsidRPr="008069B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</w:t>
      </w:r>
      <w:proofErr w:type="spellStart"/>
      <w:r w:rsidR="004D3297" w:rsidRPr="008069B1">
        <w:rPr>
          <w:rFonts w:ascii="Times New Roman" w:hAnsi="Times New Roman" w:cs="Times New Roman"/>
          <w:b/>
          <w:color w:val="000000"/>
          <w:sz w:val="18"/>
          <w:szCs w:val="18"/>
        </w:rPr>
        <w:t>трећих</w:t>
      </w:r>
      <w:proofErr w:type="spellEnd"/>
      <w:r w:rsidR="004D3297" w:rsidRPr="008069B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</w:t>
      </w:r>
      <w:proofErr w:type="spellStart"/>
      <w:r w:rsidR="004D3297" w:rsidRPr="008069B1">
        <w:rPr>
          <w:rFonts w:ascii="Times New Roman" w:hAnsi="Times New Roman" w:cs="Times New Roman"/>
          <w:b/>
          <w:color w:val="000000"/>
          <w:sz w:val="18"/>
          <w:szCs w:val="18"/>
        </w:rPr>
        <w:t>лица</w:t>
      </w:r>
      <w:proofErr w:type="spellEnd"/>
      <w:r w:rsidR="00A132A5"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 xml:space="preserve">                                      у КМ</w:t>
      </w:r>
    </w:p>
    <w:tbl>
      <w:tblPr>
        <w:tblW w:w="9740" w:type="dxa"/>
        <w:jc w:val="center"/>
        <w:tblLook w:val="04A0" w:firstRow="1" w:lastRow="0" w:firstColumn="1" w:lastColumn="0" w:noHBand="0" w:noVBand="1"/>
      </w:tblPr>
      <w:tblGrid>
        <w:gridCol w:w="960"/>
        <w:gridCol w:w="3840"/>
        <w:gridCol w:w="1840"/>
        <w:gridCol w:w="1360"/>
        <w:gridCol w:w="1740"/>
      </w:tblGrid>
      <w:tr w:rsidR="00E9273F" w:rsidRPr="00E9273F" w14:paraId="762161CD" w14:textId="77777777" w:rsidTr="00E9273F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4CE763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Р.б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559E1A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9F1CD1" w14:textId="219764CE" w:rsidR="00E9273F" w:rsidRPr="00E9273F" w:rsidRDefault="009D1A92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E9273F" w:rsidRPr="00E9273F" w14:paraId="05667F08" w14:textId="77777777" w:rsidTr="00E9273F">
        <w:trPr>
          <w:trHeight w:val="19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B1FA8B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E5971D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E30DAC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2024.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906D08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2025.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B394F5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2026.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E9273F" w:rsidRPr="00E9273F" w14:paraId="4B67EE1C" w14:textId="77777777" w:rsidTr="00E9273F">
        <w:trPr>
          <w:trHeight w:val="167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240B7B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D942A7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DED9C3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54C032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5DF409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5</w:t>
            </w:r>
          </w:p>
        </w:tc>
      </w:tr>
      <w:tr w:rsidR="00E9273F" w:rsidRPr="00E9273F" w14:paraId="7C811A4A" w14:textId="77777777" w:rsidTr="00E9273F">
        <w:trPr>
          <w:trHeight w:val="510"/>
          <w:jc w:val="center"/>
        </w:trPr>
        <w:tc>
          <w:tcPr>
            <w:tcW w:w="9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269723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мобилних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капацитета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стране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трећих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лица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планирано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кроз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Биланс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успјеха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оквиру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расположивог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буџета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E9273F" w:rsidRPr="00E9273F" w14:paraId="14387010" w14:textId="77777777" w:rsidTr="00E9273F">
        <w:trPr>
          <w:trHeight w:val="315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7FDA7D65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C0976E9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273.000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223C627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379.500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175833D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385.000</w:t>
            </w:r>
          </w:p>
        </w:tc>
      </w:tr>
      <w:tr w:rsidR="00E9273F" w:rsidRPr="00E9273F" w14:paraId="383E8423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FD26E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8A947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2ECBF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14110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9EF4E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250.000</w:t>
            </w:r>
          </w:p>
        </w:tc>
      </w:tr>
      <w:tr w:rsidR="00E9273F" w:rsidRPr="00E9273F" w14:paraId="52D2AEC1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15D8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2E538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88CF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D4398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6E24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E9273F" w:rsidRPr="00E9273F" w14:paraId="4839E737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70577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9A0E4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E0BA4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69.500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170FC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79.500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86EA8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85.000</w:t>
            </w:r>
          </w:p>
        </w:tc>
      </w:tr>
      <w:tr w:rsidR="00E9273F" w:rsidRPr="00E9273F" w14:paraId="785FFD62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0E0E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308F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а. ОШВ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3D95B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6581D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F4B7F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</w:tr>
      <w:tr w:rsidR="00E9273F" w:rsidRPr="00E9273F" w14:paraId="0903AEAA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885ED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6892D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б. ОШВ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400B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A9E6B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C4017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E9273F" w:rsidRPr="00E9273F" w14:paraId="1556837E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706B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5AFB5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в. ОШВ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28FE5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6EF34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35B68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</w:tr>
      <w:tr w:rsidR="00E9273F" w:rsidRPr="00E9273F" w14:paraId="45065FD0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4307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B3D9C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за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посебне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жељезничке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сврхе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49E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A567F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4EF1F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9273F" w:rsidRPr="00E9273F" w14:paraId="784A0EDC" w14:textId="77777777" w:rsidTr="00E9273F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899A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29A705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жељезничке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карго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операције</w:t>
            </w:r>
            <w:proofErr w:type="spellEnd"/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94EFF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860DC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891B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9273F" w:rsidRPr="00E9273F" w14:paraId="2EEDABAF" w14:textId="77777777" w:rsidTr="00E9273F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0CC6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F5B3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операције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жељ.путничком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саобр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B1D6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3.500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4877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E263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9273F" w:rsidRPr="00E9273F" w14:paraId="25686A38" w14:textId="77777777" w:rsidTr="00E9273F">
        <w:trPr>
          <w:trHeight w:val="315"/>
          <w:jc w:val="center"/>
        </w:trPr>
        <w:tc>
          <w:tcPr>
            <w:tcW w:w="48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6EE0297F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8A4CD9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854.900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56F2B2F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1.043.500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4D89F6A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1.050.500</w:t>
            </w:r>
          </w:p>
        </w:tc>
      </w:tr>
      <w:tr w:rsidR="00E9273F" w:rsidRPr="00E9273F" w14:paraId="3AE11C61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FAF7A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B9997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FFE729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sz w:val="18"/>
                <w:szCs w:val="18"/>
              </w:rPr>
              <w:t>795.900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53D74D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959.500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7782C9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966.500</w:t>
            </w:r>
          </w:p>
        </w:tc>
      </w:tr>
      <w:tr w:rsidR="00E9273F" w:rsidRPr="00E9273F" w14:paraId="651E918A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A9A64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1D068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51D11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8F59B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332BE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3.000</w:t>
            </w:r>
          </w:p>
        </w:tc>
      </w:tr>
      <w:tr w:rsidR="00E9273F" w:rsidRPr="00E9273F" w14:paraId="7E73D453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25843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0E938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FCBE1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D5BF7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DFBDA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81.000</w:t>
            </w:r>
          </w:p>
        </w:tc>
      </w:tr>
      <w:tr w:rsidR="00E9273F" w:rsidRPr="00E9273F" w14:paraId="7AA44710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57734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AD3E4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а. ОШВ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FAF0B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sz w:val="18"/>
                <w:szCs w:val="18"/>
              </w:rPr>
              <w:t>45.000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AEAF9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53236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E9273F" w:rsidRPr="00E9273F" w14:paraId="1C289ACA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71DFD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190D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б. ОШВ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BCCA7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2710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28F84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</w:tr>
      <w:tr w:rsidR="00E9273F" w:rsidRPr="00E9273F" w14:paraId="3507CF55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6F725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43662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в. ОШВ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735AE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31327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288D3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</w:tr>
      <w:tr w:rsidR="00E9273F" w:rsidRPr="00E9273F" w14:paraId="2FE4882F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D111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4.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61CD8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за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посебне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жељезничке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сврхе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D4FA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4A011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7815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9273F" w:rsidRPr="00E9273F" w14:paraId="545283A8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942A5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8EB066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жељезничке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карго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операције</w:t>
            </w:r>
            <w:proofErr w:type="spellEnd"/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207A8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C8043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16813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9273F" w:rsidRPr="00E9273F" w14:paraId="528B18A4" w14:textId="77777777" w:rsidTr="00E9273F">
        <w:trPr>
          <w:trHeight w:val="315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1AD4D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Укупно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26B0A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1.127.900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1597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1.423.000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12CD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1.435.500</w:t>
            </w:r>
          </w:p>
        </w:tc>
      </w:tr>
      <w:tr w:rsidR="00E9273F" w:rsidRPr="00E9273F" w14:paraId="6D2A930B" w14:textId="77777777" w:rsidTr="00E9273F">
        <w:trPr>
          <w:trHeight w:val="510"/>
          <w:jc w:val="center"/>
        </w:trPr>
        <w:tc>
          <w:tcPr>
            <w:tcW w:w="9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3D2112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II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мобилних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капацитета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стране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трећих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лица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додатна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која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потребна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мобилних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капацитета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а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нису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обухваћена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расположивим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буџетом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E9273F" w:rsidRPr="00E9273F" w14:paraId="2A6266F1" w14:textId="77777777" w:rsidTr="00E9273F">
        <w:trPr>
          <w:trHeight w:val="315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1557EF3B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9816301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99.000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3BFFC86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104.000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7476E6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104.000</w:t>
            </w:r>
          </w:p>
        </w:tc>
      </w:tr>
      <w:tr w:rsidR="00E9273F" w:rsidRPr="00E9273F" w14:paraId="6130D7C6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3EE04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EC75A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28E81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1B74B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17636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</w:tr>
      <w:tr w:rsidR="00E9273F" w:rsidRPr="00E9273F" w14:paraId="33EEABD1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9ED2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BA9B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7764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3222E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2F2F0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E9273F" w:rsidRPr="00E9273F" w14:paraId="5B479C93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24777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9891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5C193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0881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3307A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33.000</w:t>
            </w:r>
          </w:p>
        </w:tc>
      </w:tr>
      <w:tr w:rsidR="00E9273F" w:rsidRPr="00E9273F" w14:paraId="2C22F3B8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E8E97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112DF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а. ОШВ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DAA96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61176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8B4F4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</w:tr>
      <w:tr w:rsidR="00E9273F" w:rsidRPr="00E9273F" w14:paraId="002D2F07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CB614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20E1C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б. ОШВ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410C7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47C8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95560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</w:tr>
      <w:tr w:rsidR="00E9273F" w:rsidRPr="00E9273F" w14:paraId="256829BB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1C947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3894E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в. ОШВ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3567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86F8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AA5D1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2.000</w:t>
            </w:r>
          </w:p>
        </w:tc>
      </w:tr>
      <w:tr w:rsidR="00E9273F" w:rsidRPr="00E9273F" w14:paraId="3936F21C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5A681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165D9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за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посебне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жељезничке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сврхе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D1E83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8318C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1BD46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</w:tr>
      <w:tr w:rsidR="00E9273F" w:rsidRPr="00E9273F" w14:paraId="79E35B82" w14:textId="77777777" w:rsidTr="00E9273F">
        <w:trPr>
          <w:trHeight w:val="300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0BF2E12F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Текуће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FB586B6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82.000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1FDEE9F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97.000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5B8495E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97.000</w:t>
            </w:r>
          </w:p>
        </w:tc>
      </w:tr>
      <w:tr w:rsidR="00E9273F" w:rsidRPr="00E9273F" w14:paraId="5B3A7F2D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A8B8E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88DD8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66757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6693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6D371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</w:tr>
      <w:tr w:rsidR="00E9273F" w:rsidRPr="00E9273F" w14:paraId="78BAA538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DB51D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1C95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7747E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CE2FC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CB5E3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E9273F" w:rsidRPr="00E9273F" w14:paraId="050CFA4F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15ACB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4E48D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0E80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19F6C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DAE1B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26.000</w:t>
            </w:r>
          </w:p>
        </w:tc>
      </w:tr>
      <w:tr w:rsidR="00E9273F" w:rsidRPr="00E9273F" w14:paraId="02BDADBB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B5A86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BEDE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а. ОШВ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30B9E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14C04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E285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</w:tr>
      <w:tr w:rsidR="00E9273F" w:rsidRPr="00E9273F" w14:paraId="6D3F8D48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E8D8A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8C03A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б. ОШВ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33A6C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53AC5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C6304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E9273F" w:rsidRPr="00E9273F" w14:paraId="67D3B911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F486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08BC6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в. ОШВ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F15A1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D8E24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2CDF2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</w:tr>
      <w:tr w:rsidR="00E9273F" w:rsidRPr="00E9273F" w14:paraId="53C49ABD" w14:textId="77777777" w:rsidTr="00E9273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FC0A1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DB935" w14:textId="77777777" w:rsidR="00E9273F" w:rsidRPr="00E9273F" w:rsidRDefault="00E9273F" w:rsidP="00E927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за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посебне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жељезничке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сврхе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6DC20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7A878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CC33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</w:tr>
      <w:tr w:rsidR="00E9273F" w:rsidRPr="00E9273F" w14:paraId="7F9F348F" w14:textId="77777777" w:rsidTr="00E9273F">
        <w:trPr>
          <w:trHeight w:val="315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3871392D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II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текуће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одржавање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AAB3821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181.000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5954073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9D65C4A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201.000</w:t>
            </w:r>
          </w:p>
        </w:tc>
      </w:tr>
      <w:tr w:rsidR="00E9273F" w:rsidRPr="00E9273F" w14:paraId="7B3732D3" w14:textId="77777777" w:rsidTr="00E9273F">
        <w:trPr>
          <w:trHeight w:val="285"/>
          <w:jc w:val="center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19B03C33" w14:textId="77777777" w:rsidR="00E9273F" w:rsidRPr="00E9273F" w:rsidRDefault="00E9273F" w:rsidP="00E9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III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Укупно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потребна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мобилних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капацитета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стране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трећих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лица</w:t>
            </w:r>
            <w:proofErr w:type="spellEnd"/>
            <w:r w:rsidRPr="00E92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(I+II)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90239E3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1.308.900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5736647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1.624.000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72756BC" w14:textId="77777777" w:rsidR="00E9273F" w:rsidRPr="00E9273F" w:rsidRDefault="00E9273F" w:rsidP="00E92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927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1.636.500</w:t>
            </w:r>
          </w:p>
        </w:tc>
      </w:tr>
    </w:tbl>
    <w:p w14:paraId="0922871C" w14:textId="36032AB7" w:rsidR="00E9273F" w:rsidRDefault="00E9273F" w:rsidP="008069B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</w:pPr>
    </w:p>
    <w:p w14:paraId="328A7CB5" w14:textId="77777777" w:rsidR="00E9273F" w:rsidRPr="00A132A5" w:rsidRDefault="00E9273F" w:rsidP="008069B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</w:pPr>
    </w:p>
    <w:p w14:paraId="472EE8BC" w14:textId="77777777" w:rsidR="00A132A5" w:rsidRPr="00A132A5" w:rsidRDefault="00A132A5" w:rsidP="008069B1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lang w:val="sr-Cyrl-BA"/>
        </w:rPr>
      </w:pPr>
    </w:p>
    <w:p w14:paraId="66895700" w14:textId="77777777" w:rsidR="007A75E0" w:rsidRPr="0071329C" w:rsidRDefault="007A75E0" w:rsidP="00B04D6C">
      <w:pPr>
        <w:pStyle w:val="Heading3"/>
        <w:spacing w:after="0"/>
        <w:rPr>
          <w:rFonts w:ascii="Times New Roman" w:hAnsi="Times New Roman" w:cs="Times New Roman"/>
          <w:lang w:val="sr-Cyrl-BA"/>
        </w:rPr>
      </w:pPr>
      <w:bookmarkStart w:id="16" w:name="_Toc174015549"/>
      <w:r w:rsidRPr="0071329C">
        <w:rPr>
          <w:rFonts w:ascii="Times New Roman" w:hAnsi="Times New Roman" w:cs="Times New Roman"/>
          <w:lang w:val="sr-Cyrl-CS"/>
        </w:rPr>
        <w:t xml:space="preserve">2.2.3. Одржавање </w:t>
      </w:r>
      <w:r w:rsidRPr="0071329C">
        <w:rPr>
          <w:rFonts w:ascii="Times New Roman" w:hAnsi="Times New Roman" w:cs="Times New Roman"/>
          <w:lang w:val="sr-Cyrl-BA"/>
        </w:rPr>
        <w:t>осталих средстава</w:t>
      </w:r>
      <w:bookmarkEnd w:id="16"/>
    </w:p>
    <w:p w14:paraId="3DDB7F68" w14:textId="77777777" w:rsidR="007A75E0" w:rsidRDefault="007A75E0" w:rsidP="00B04D6C">
      <w:pPr>
        <w:spacing w:after="0"/>
        <w:jc w:val="both"/>
        <w:rPr>
          <w:rFonts w:ascii="Times New Roman" w:hAnsi="Times New Roman" w:cs="Times New Roman"/>
        </w:rPr>
      </w:pPr>
    </w:p>
    <w:p w14:paraId="08975745" w14:textId="1FAD14AA" w:rsidR="007A75E0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71329C">
        <w:rPr>
          <w:rFonts w:ascii="Times New Roman" w:hAnsi="Times New Roman" w:cs="Times New Roman"/>
          <w:lang w:val="sr-Latn-BA"/>
        </w:rPr>
        <w:tab/>
      </w:r>
      <w:r w:rsidRPr="0071329C">
        <w:rPr>
          <w:rFonts w:ascii="Times New Roman" w:hAnsi="Times New Roman" w:cs="Times New Roman"/>
          <w:lang w:val="sr-Cyrl-BA"/>
        </w:rPr>
        <w:t>У наредним табелама приказан је план одржавања осталих средстава у Пословима операција (радионица, радионичке опреме и др.) у сопственој режији и од стране трећих лица.</w:t>
      </w:r>
    </w:p>
    <w:p w14:paraId="4DFE7235" w14:textId="20871962" w:rsidR="00A132A5" w:rsidRDefault="00A132A5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79E588A2" w14:textId="1EEDBA40" w:rsidR="00A068EC" w:rsidRDefault="00A068EC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210EE259" w14:textId="31EAB7A5" w:rsidR="00A068EC" w:rsidRDefault="00A068EC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149408CA" w14:textId="13808823" w:rsidR="00A068EC" w:rsidRDefault="00A068EC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44F36E32" w14:textId="23E62A44" w:rsidR="00A068EC" w:rsidRDefault="00A068EC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4FF02D4C" w14:textId="31226F6B" w:rsidR="00A068EC" w:rsidRDefault="00A068EC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11191771" w14:textId="36BDBBD4" w:rsidR="00A068EC" w:rsidRDefault="00A068EC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27DB8A8F" w14:textId="77777777" w:rsidR="00A068EC" w:rsidRDefault="00A068EC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5EB242AD" w14:textId="66D4EA75" w:rsidR="00A068EC" w:rsidRDefault="00A068EC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proofErr w:type="spellStart"/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lastRenderedPageBreak/>
        <w:t>Табела</w:t>
      </w:r>
      <w:proofErr w:type="spellEnd"/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>10</w:t>
      </w:r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t>.</w:t>
      </w:r>
      <w:r w:rsidR="0096788C"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 xml:space="preserve"> Ребаланс</w:t>
      </w:r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</w:t>
      </w:r>
      <w:proofErr w:type="spellStart"/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t>План</w:t>
      </w:r>
      <w:proofErr w:type="spellEnd"/>
      <w:r w:rsidR="0096788C"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>а</w:t>
      </w:r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</w:t>
      </w:r>
      <w:proofErr w:type="spellStart"/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t>одржавања</w:t>
      </w:r>
      <w:proofErr w:type="spellEnd"/>
      <w:r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 xml:space="preserve"> осталих средстава у сопственој режији                                               у КМ</w:t>
      </w:r>
    </w:p>
    <w:tbl>
      <w:tblPr>
        <w:tblW w:w="9870" w:type="dxa"/>
        <w:jc w:val="center"/>
        <w:tblLook w:val="04A0" w:firstRow="1" w:lastRow="0" w:firstColumn="1" w:lastColumn="0" w:noHBand="0" w:noVBand="1"/>
      </w:tblPr>
      <w:tblGrid>
        <w:gridCol w:w="972"/>
        <w:gridCol w:w="3892"/>
        <w:gridCol w:w="1864"/>
        <w:gridCol w:w="1378"/>
        <w:gridCol w:w="1764"/>
      </w:tblGrid>
      <w:tr w:rsidR="00A068EC" w:rsidRPr="00A068EC" w14:paraId="1CC614A7" w14:textId="77777777" w:rsidTr="00A068EC">
        <w:trPr>
          <w:trHeight w:val="292"/>
          <w:jc w:val="center"/>
        </w:trPr>
        <w:tc>
          <w:tcPr>
            <w:tcW w:w="9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4DE5FD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Р.б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8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7D089C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50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BFF926" w14:textId="3EDF2CA5" w:rsidR="00A068EC" w:rsidRPr="00A068EC" w:rsidRDefault="009D1A92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A068EC" w:rsidRPr="00A068EC" w14:paraId="0C0C919A" w14:textId="77777777" w:rsidTr="00A068EC">
        <w:trPr>
          <w:trHeight w:val="292"/>
          <w:jc w:val="center"/>
        </w:trPr>
        <w:tc>
          <w:tcPr>
            <w:tcW w:w="9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130915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50503B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22CCF6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2024.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1DD7EE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2025.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F181C7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2026.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A068EC" w:rsidRPr="00A068EC" w14:paraId="334ADE05" w14:textId="77777777" w:rsidTr="00A068EC">
        <w:trPr>
          <w:trHeight w:val="77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3A8069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5D1037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43E02D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FC0227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EB69EA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5</w:t>
            </w:r>
          </w:p>
        </w:tc>
      </w:tr>
      <w:tr w:rsidR="00A068EC" w:rsidRPr="00A068EC" w14:paraId="217521F7" w14:textId="77777777" w:rsidTr="00A068EC">
        <w:trPr>
          <w:trHeight w:val="362"/>
          <w:jc w:val="center"/>
        </w:trPr>
        <w:tc>
          <w:tcPr>
            <w:tcW w:w="98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343F81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мобилних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капацитета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стране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трећих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лица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планирано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кроз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Биланс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успјеха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оквиру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расположивог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буџета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A068EC" w:rsidRPr="00A068EC" w14:paraId="6AC43F57" w14:textId="77777777" w:rsidTr="00A068EC">
        <w:trPr>
          <w:trHeight w:val="292"/>
          <w:jc w:val="center"/>
        </w:trPr>
        <w:tc>
          <w:tcPr>
            <w:tcW w:w="4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25A4BC00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BCD197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300.000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657301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375.000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9DDBDB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390.000</w:t>
            </w:r>
          </w:p>
        </w:tc>
      </w:tr>
      <w:tr w:rsidR="00A068EC" w:rsidRPr="00A068EC" w14:paraId="7393AC36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EE458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C17D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вучу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90C1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72CBC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BDC0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068EC" w:rsidRPr="00A068EC" w14:paraId="736B51D9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28703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2714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ОШВ (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EB75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2B30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375.000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B175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390.000</w:t>
            </w:r>
          </w:p>
        </w:tc>
      </w:tr>
      <w:tr w:rsidR="00A068EC" w:rsidRPr="00A068EC" w14:paraId="6D2E50F4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EB96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DE024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а.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C884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5561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4E76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170.000</w:t>
            </w:r>
          </w:p>
        </w:tc>
      </w:tr>
      <w:tr w:rsidR="00A068EC" w:rsidRPr="00A068EC" w14:paraId="48C21537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881E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6BAE4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б.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CAE6C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26CD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9377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A068EC" w:rsidRPr="00A068EC" w14:paraId="229AA39A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CD59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6BE87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в.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809CC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CBF42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165.000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23367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170.000</w:t>
            </w:r>
          </w:p>
        </w:tc>
      </w:tr>
      <w:tr w:rsidR="00A068EC" w:rsidRPr="00A068EC" w14:paraId="1421A2A3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312BB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7243DC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жељезничке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карго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операције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2240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D7AA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775D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068EC" w:rsidRPr="00A068EC" w14:paraId="365F218A" w14:textId="77777777" w:rsidTr="00A068EC">
        <w:trPr>
          <w:trHeight w:val="292"/>
          <w:jc w:val="center"/>
        </w:trPr>
        <w:tc>
          <w:tcPr>
            <w:tcW w:w="4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69690AA6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DCA6E6C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533.300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9FB298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481.800</w:t>
            </w:r>
          </w:p>
        </w:tc>
        <w:tc>
          <w:tcPr>
            <w:tcW w:w="1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3762466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509.800</w:t>
            </w:r>
          </w:p>
        </w:tc>
      </w:tr>
      <w:tr w:rsidR="00A068EC" w:rsidRPr="00A068EC" w14:paraId="40DEF27B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85B8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4D4D5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вучу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5EC4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154.000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67E91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2568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102.000</w:t>
            </w:r>
          </w:p>
        </w:tc>
      </w:tr>
      <w:tr w:rsidR="00A068EC" w:rsidRPr="00A068EC" w14:paraId="2757CC38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92662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2654E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ОШВ (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523CD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258.000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B275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269.000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22E51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280.000</w:t>
            </w:r>
          </w:p>
        </w:tc>
      </w:tr>
      <w:tr w:rsidR="00A068EC" w:rsidRPr="00A068EC" w14:paraId="263BC79E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23E4F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D3EDA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а.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2F9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BEAE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F967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85.000</w:t>
            </w:r>
          </w:p>
        </w:tc>
      </w:tr>
      <w:tr w:rsidR="00A068EC" w:rsidRPr="00A068EC" w14:paraId="165E362B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5CC51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C2A0E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б.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5FA6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43EC6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91E5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</w:tr>
      <w:tr w:rsidR="00A068EC" w:rsidRPr="00A068EC" w14:paraId="2D7F747F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0D06F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10BC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в.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3D10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7572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64C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</w:tr>
      <w:tr w:rsidR="00A068EC" w:rsidRPr="00A068EC" w14:paraId="1FE15B71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012F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B21C6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г.Сектор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службама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B572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B9C81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FEE2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</w:tr>
      <w:tr w:rsidR="00A068EC" w:rsidRPr="00A068EC" w14:paraId="73D6612E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B3C7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695D6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жељезничке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карго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операције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F039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59.800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99152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63.300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8CBFD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66.300</w:t>
            </w:r>
          </w:p>
        </w:tc>
      </w:tr>
      <w:tr w:rsidR="00A068EC" w:rsidRPr="00A068EC" w14:paraId="096A9CDD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B0B5D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8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FA6C1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операције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жељ.путн.саобраћају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3D2E42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61.500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2452F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61.500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90E33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61.500</w:t>
            </w:r>
          </w:p>
        </w:tc>
      </w:tr>
      <w:tr w:rsidR="00A068EC" w:rsidRPr="00A068EC" w14:paraId="3D59504E" w14:textId="77777777" w:rsidTr="00CE3B5C">
        <w:trPr>
          <w:trHeight w:val="292"/>
          <w:jc w:val="center"/>
        </w:trPr>
        <w:tc>
          <w:tcPr>
            <w:tcW w:w="4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108DDF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Укупно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1F77B5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833.300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40307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856.800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906402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899.800</w:t>
            </w:r>
          </w:p>
        </w:tc>
      </w:tr>
      <w:tr w:rsidR="00A068EC" w:rsidRPr="00A068EC" w14:paraId="64A08B63" w14:textId="77777777" w:rsidTr="00A068EC">
        <w:trPr>
          <w:trHeight w:val="390"/>
          <w:jc w:val="center"/>
        </w:trPr>
        <w:tc>
          <w:tcPr>
            <w:tcW w:w="98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6AA74A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II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мобилних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капацитета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стране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трећих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лица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додатна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која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потребна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мобилних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капацитета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а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нису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обухваћена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расположивим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буџетом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A068EC" w:rsidRPr="00A068EC" w14:paraId="10576BB7" w14:textId="77777777" w:rsidTr="00A068EC">
        <w:trPr>
          <w:trHeight w:val="292"/>
          <w:jc w:val="center"/>
        </w:trPr>
        <w:tc>
          <w:tcPr>
            <w:tcW w:w="4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7E103612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EF739F6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445.000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D778215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445.000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CC6592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445.000</w:t>
            </w:r>
          </w:p>
        </w:tc>
      </w:tr>
      <w:tr w:rsidR="00A068EC" w:rsidRPr="00A068EC" w14:paraId="2B6569F0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BFBAA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2545E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вучу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B690C" w14:textId="49F1D70B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9D576" w14:textId="3495E12D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037B" w14:textId="7259146C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068EC" w:rsidRPr="00A068EC" w14:paraId="06AB0A1A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DF75F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7F9E4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ОШВ (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A5567" w14:textId="6AAF3D3F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445.000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B256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445.000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6370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445.000</w:t>
            </w:r>
          </w:p>
        </w:tc>
      </w:tr>
      <w:tr w:rsidR="00A068EC" w:rsidRPr="00A068EC" w14:paraId="72700E9D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F3E24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FDBD8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а.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1D57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73AED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C8A3C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</w:tr>
      <w:tr w:rsidR="00A068EC" w:rsidRPr="00A068EC" w14:paraId="1539B327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D8FAD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DB663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б.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AEC4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14E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5931D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400.000</w:t>
            </w:r>
          </w:p>
        </w:tc>
      </w:tr>
      <w:tr w:rsidR="00A068EC" w:rsidRPr="00A068EC" w14:paraId="1DD337C2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A9D0F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823A4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в.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C003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18D01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B5AB2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</w:tr>
      <w:tr w:rsidR="00A068EC" w:rsidRPr="00A068EC" w14:paraId="0B94BB2C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BFD4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0441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операције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жељ.путн.саобраћају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9FC17" w14:textId="4B370FED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8ED54" w14:textId="39B88D13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56370" w14:textId="7746658E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068EC" w:rsidRPr="00A068EC" w14:paraId="52CA93FA" w14:textId="77777777" w:rsidTr="00A068EC">
        <w:trPr>
          <w:trHeight w:val="292"/>
          <w:jc w:val="center"/>
        </w:trPr>
        <w:tc>
          <w:tcPr>
            <w:tcW w:w="4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63DD47A5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B127BC7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F235E47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AE4B39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50.000</w:t>
            </w:r>
          </w:p>
        </w:tc>
      </w:tr>
      <w:tr w:rsidR="00A068EC" w:rsidRPr="00A068EC" w14:paraId="543B7851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BBBC8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B8F4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вучу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7458E" w14:textId="3321A3EB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4150E" w14:textId="23B51BC8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83F8" w14:textId="73AEA64E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068EC" w:rsidRPr="00A068EC" w14:paraId="26427219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39040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18C0A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ОШВ (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63C96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485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299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A068EC" w:rsidRPr="00A068EC" w14:paraId="2399D6D9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FFB6D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D7658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а.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1B71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A55E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F847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A068EC" w:rsidRPr="00A068EC" w14:paraId="43AF3FBC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401D8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7B274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б.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5F71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4026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BBD0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</w:tr>
      <w:tr w:rsidR="00A068EC" w:rsidRPr="00A068EC" w14:paraId="7CBC0437" w14:textId="77777777" w:rsidTr="00A068EC">
        <w:trPr>
          <w:trHeight w:val="29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CE949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E7522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в.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04423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2C1B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D6803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A068EC" w:rsidRPr="00A068EC" w14:paraId="0265E86B" w14:textId="77777777" w:rsidTr="00A068EC">
        <w:trPr>
          <w:trHeight w:val="432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BCF9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07432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операције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жељ.путн.саобраћају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696E7" w14:textId="5C26E570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7F59C" w14:textId="6EFAD35D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62569" w14:textId="3168EFB1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068EC" w:rsidRPr="00A068EC" w14:paraId="19B2B6C8" w14:textId="77777777" w:rsidTr="00A068EC">
        <w:trPr>
          <w:trHeight w:val="292"/>
          <w:jc w:val="center"/>
        </w:trPr>
        <w:tc>
          <w:tcPr>
            <w:tcW w:w="4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A91F7FC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II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Укупно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CE3515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495.000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7B482C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495.000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30AA042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495.000</w:t>
            </w:r>
          </w:p>
        </w:tc>
      </w:tr>
      <w:tr w:rsidR="00A068EC" w:rsidRPr="00A068EC" w14:paraId="7FC8A162" w14:textId="77777777" w:rsidTr="00A068EC">
        <w:trPr>
          <w:trHeight w:val="292"/>
          <w:jc w:val="center"/>
        </w:trPr>
        <w:tc>
          <w:tcPr>
            <w:tcW w:w="4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781ACFF9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III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Укупно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потребна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мобилних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капацитета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стране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трећих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лица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(I+II)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7A981F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1.328.300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CEA9F0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1.351.800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FE42E1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1.394.800</w:t>
            </w:r>
          </w:p>
        </w:tc>
      </w:tr>
    </w:tbl>
    <w:p w14:paraId="10209E64" w14:textId="77777777" w:rsidR="00A068EC" w:rsidRDefault="00A068EC" w:rsidP="00A068E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0C07BB75" w14:textId="670520A7" w:rsidR="00A068EC" w:rsidRDefault="00A068EC" w:rsidP="00A068EC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</w:pPr>
      <w:proofErr w:type="spellStart"/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lastRenderedPageBreak/>
        <w:t>Табела</w:t>
      </w:r>
      <w:proofErr w:type="spellEnd"/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>11</w:t>
      </w:r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t>.</w:t>
      </w:r>
      <w:r w:rsidR="0096788C"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 xml:space="preserve"> Ребаланс</w:t>
      </w:r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</w:t>
      </w:r>
      <w:proofErr w:type="spellStart"/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t>План</w:t>
      </w:r>
      <w:proofErr w:type="spellEnd"/>
      <w:r w:rsidR="0096788C"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>а</w:t>
      </w:r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</w:t>
      </w:r>
      <w:proofErr w:type="spellStart"/>
      <w:r w:rsidRPr="008069B1">
        <w:rPr>
          <w:rFonts w:ascii="Times New Roman" w:hAnsi="Times New Roman" w:cs="Times New Roman"/>
          <w:b/>
          <w:color w:val="000000"/>
          <w:sz w:val="18"/>
          <w:szCs w:val="18"/>
        </w:rPr>
        <w:t>одржавања</w:t>
      </w:r>
      <w:proofErr w:type="spellEnd"/>
      <w:r>
        <w:rPr>
          <w:rFonts w:ascii="Times New Roman" w:hAnsi="Times New Roman" w:cs="Times New Roman"/>
          <w:b/>
          <w:color w:val="000000"/>
          <w:sz w:val="18"/>
          <w:szCs w:val="18"/>
          <w:lang w:val="sr-Cyrl-BA"/>
        </w:rPr>
        <w:t xml:space="preserve"> осталих средстава од стране трећих лица                                               у КМ</w:t>
      </w:r>
    </w:p>
    <w:tbl>
      <w:tblPr>
        <w:tblW w:w="9508" w:type="dxa"/>
        <w:jc w:val="center"/>
        <w:tblLook w:val="04A0" w:firstRow="1" w:lastRow="0" w:firstColumn="1" w:lastColumn="0" w:noHBand="0" w:noVBand="1"/>
      </w:tblPr>
      <w:tblGrid>
        <w:gridCol w:w="937"/>
        <w:gridCol w:w="3748"/>
        <w:gridCol w:w="1796"/>
        <w:gridCol w:w="1327"/>
        <w:gridCol w:w="1700"/>
      </w:tblGrid>
      <w:tr w:rsidR="00A068EC" w:rsidRPr="00A068EC" w14:paraId="41B8699B" w14:textId="77777777" w:rsidTr="00A068EC">
        <w:trPr>
          <w:trHeight w:val="293"/>
          <w:jc w:val="center"/>
        </w:trPr>
        <w:tc>
          <w:tcPr>
            <w:tcW w:w="9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7F511D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Р.б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7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57AED8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8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DB8CE1" w14:textId="0364D7F9" w:rsidR="00A068EC" w:rsidRPr="00A068EC" w:rsidRDefault="009D1A92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A068EC" w:rsidRPr="00A068EC" w14:paraId="52763396" w14:textId="77777777" w:rsidTr="00A068EC">
        <w:trPr>
          <w:trHeight w:val="293"/>
          <w:jc w:val="center"/>
        </w:trPr>
        <w:tc>
          <w:tcPr>
            <w:tcW w:w="9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B83F4A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60EDDF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9264BE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2024.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2FB9F7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2025.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FE3CFB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2026.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A068EC" w:rsidRPr="00A068EC" w14:paraId="5F3FD403" w14:textId="77777777" w:rsidTr="00A068EC">
        <w:trPr>
          <w:trHeight w:val="11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A5E97F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FB651C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62B0F3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2B2296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DA92D5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5</w:t>
            </w:r>
          </w:p>
        </w:tc>
      </w:tr>
      <w:tr w:rsidR="00A068EC" w:rsidRPr="00A068EC" w14:paraId="7F4D10D7" w14:textId="77777777" w:rsidTr="00A068EC">
        <w:trPr>
          <w:trHeight w:val="293"/>
          <w:jc w:val="center"/>
        </w:trPr>
        <w:tc>
          <w:tcPr>
            <w:tcW w:w="95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B560BD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мобилних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капацитета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стране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трећих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лица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планирано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кроз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Биланс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успјеха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оквиру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расположивог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буџета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A068EC" w:rsidRPr="00A068EC" w14:paraId="330F6FD2" w14:textId="77777777" w:rsidTr="00A068EC">
        <w:trPr>
          <w:trHeight w:val="293"/>
          <w:jc w:val="center"/>
        </w:trPr>
        <w:tc>
          <w:tcPr>
            <w:tcW w:w="4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4A8C14AC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B01DB07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2.310.000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13CA5DD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1.285.000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EB3CEB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1.300.000</w:t>
            </w:r>
          </w:p>
        </w:tc>
      </w:tr>
      <w:tr w:rsidR="00A068EC" w:rsidRPr="00A068EC" w14:paraId="1E1B27D8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19D7C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81DA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вучу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95FE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2489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69626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068EC" w:rsidRPr="00A068EC" w14:paraId="53C3774F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43CA6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7621A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ОШВ (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а+б+в+г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B6952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2.310.000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43B9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1.285.000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EF0A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1.300.000</w:t>
            </w:r>
          </w:p>
        </w:tc>
      </w:tr>
      <w:tr w:rsidR="00A068EC" w:rsidRPr="00A068EC" w14:paraId="260918DC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EB77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9FEEE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а.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5F456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690.000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B551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500.000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C48F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500.000</w:t>
            </w:r>
          </w:p>
        </w:tc>
      </w:tr>
      <w:tr w:rsidR="00A068EC" w:rsidRPr="00A068EC" w14:paraId="0BC9EAFB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B6891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768CE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б.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C706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800.000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17A96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300.000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88B6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300.000</w:t>
            </w:r>
          </w:p>
        </w:tc>
      </w:tr>
      <w:tr w:rsidR="00A068EC" w:rsidRPr="00A068EC" w14:paraId="09EE8DFD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867DD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56A77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в.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247A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650.000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28A4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300.000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FDF1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300.000</w:t>
            </w:r>
          </w:p>
        </w:tc>
      </w:tr>
      <w:tr w:rsidR="00A068EC" w:rsidRPr="00A068EC" w14:paraId="27586591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D677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54583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г.Сектор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службама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8617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170.000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113BC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185.000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F01E5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200.000</w:t>
            </w:r>
          </w:p>
        </w:tc>
      </w:tr>
      <w:tr w:rsidR="00A068EC" w:rsidRPr="00A068EC" w14:paraId="54DD89FA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D2812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36FD74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жељезничке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карго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операције</w:t>
            </w:r>
            <w:proofErr w:type="spellEnd"/>
          </w:p>
        </w:tc>
        <w:tc>
          <w:tcPr>
            <w:tcW w:w="17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6067C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3977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78B73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068EC" w:rsidRPr="00A068EC" w14:paraId="204D7691" w14:textId="77777777" w:rsidTr="00A068EC">
        <w:trPr>
          <w:trHeight w:val="293"/>
          <w:jc w:val="center"/>
        </w:trPr>
        <w:tc>
          <w:tcPr>
            <w:tcW w:w="4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5203156F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B5A267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1.015.000</w:t>
            </w:r>
          </w:p>
        </w:tc>
        <w:tc>
          <w:tcPr>
            <w:tcW w:w="13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C8215E5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811.700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58EBF4C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794.700</w:t>
            </w:r>
          </w:p>
        </w:tc>
      </w:tr>
      <w:tr w:rsidR="00A068EC" w:rsidRPr="00A068EC" w14:paraId="23348D23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A55BE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8354A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вучу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11481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35.300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4A51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33.000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BDAC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31.000</w:t>
            </w:r>
          </w:p>
        </w:tc>
      </w:tr>
      <w:tr w:rsidR="00A068EC" w:rsidRPr="00A068EC" w14:paraId="664F7869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73BFA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AB81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ОШВ (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44AD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625.000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888F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450.000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BBB5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465.000</w:t>
            </w:r>
          </w:p>
        </w:tc>
      </w:tr>
      <w:tr w:rsidR="00A068EC" w:rsidRPr="00A068EC" w14:paraId="5246CB93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B32A2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22633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а.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058F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75.000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16E17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80.000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9664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85.000</w:t>
            </w:r>
          </w:p>
        </w:tc>
      </w:tr>
      <w:tr w:rsidR="00A068EC" w:rsidRPr="00A068EC" w14:paraId="23B6F1A2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AF4E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E0233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б.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74793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400.000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1D11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200.000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FD8A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200.000</w:t>
            </w:r>
          </w:p>
        </w:tc>
      </w:tr>
      <w:tr w:rsidR="00A068EC" w:rsidRPr="00A068EC" w14:paraId="15E3B8E0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09677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91910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в.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35FB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150.000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CC93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170.000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F86C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180.000</w:t>
            </w:r>
          </w:p>
        </w:tc>
      </w:tr>
      <w:tr w:rsidR="00A068EC" w:rsidRPr="00A068EC" w14:paraId="3B92D186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35BA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1FDEE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г.Сектор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службама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779BC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1F4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9C121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068EC" w:rsidRPr="00A068EC" w14:paraId="288CFECE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CE6E9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3B54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операције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жељезн.путн.саобр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F7F8A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235.000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0C0C1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229.000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38C93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223.000</w:t>
            </w:r>
          </w:p>
        </w:tc>
      </w:tr>
      <w:tr w:rsidR="00A068EC" w:rsidRPr="00A068EC" w14:paraId="567E4A98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7EFEA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5BBDFF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жељезничке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карго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операције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94BF4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119.700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79A50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99.700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BD193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sz w:val="18"/>
                <w:szCs w:val="18"/>
              </w:rPr>
              <w:t>75.700</w:t>
            </w:r>
          </w:p>
        </w:tc>
      </w:tr>
      <w:tr w:rsidR="00A068EC" w:rsidRPr="00A068EC" w14:paraId="486D7895" w14:textId="77777777" w:rsidTr="00CE3B5C">
        <w:trPr>
          <w:trHeight w:val="293"/>
          <w:jc w:val="center"/>
        </w:trPr>
        <w:tc>
          <w:tcPr>
            <w:tcW w:w="4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0098B6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Укупно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EF62C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3.325.000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AC110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2.096.700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170D7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2.094.700</w:t>
            </w:r>
          </w:p>
        </w:tc>
      </w:tr>
      <w:tr w:rsidR="00A068EC" w:rsidRPr="00A068EC" w14:paraId="6993F159" w14:textId="77777777" w:rsidTr="00A068EC">
        <w:trPr>
          <w:trHeight w:val="293"/>
          <w:jc w:val="center"/>
        </w:trPr>
        <w:tc>
          <w:tcPr>
            <w:tcW w:w="95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B7D5DB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II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мобилних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капацитета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стране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трећих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лица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додатна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која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потребна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мобилних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капацитета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а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нису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обухваћена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расположивим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буџетом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A068EC" w:rsidRPr="00A068EC" w14:paraId="0FA5FE36" w14:textId="77777777" w:rsidTr="00A068EC">
        <w:trPr>
          <w:trHeight w:val="293"/>
          <w:jc w:val="center"/>
        </w:trPr>
        <w:tc>
          <w:tcPr>
            <w:tcW w:w="4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6B9EC569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508446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936106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A1FC3C3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185.000</w:t>
            </w:r>
          </w:p>
        </w:tc>
      </w:tr>
      <w:tr w:rsidR="00A068EC" w:rsidRPr="00A068EC" w14:paraId="4FCC34C3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62672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DD288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вучу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93A3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67AB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F195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068EC" w:rsidRPr="00A068EC" w14:paraId="125B919C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F6FA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FC25D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ОШВ (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0590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53DE3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3F21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185.000</w:t>
            </w:r>
          </w:p>
        </w:tc>
      </w:tr>
      <w:tr w:rsidR="00A068EC" w:rsidRPr="00A068EC" w14:paraId="5CB8FACF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DD00F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3B23F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а.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9CE2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5F7D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1FF3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65.000</w:t>
            </w:r>
          </w:p>
        </w:tc>
      </w:tr>
      <w:tr w:rsidR="00A068EC" w:rsidRPr="00A068EC" w14:paraId="4FFAEAA9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AAD84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F8462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б.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67EDD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C74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25385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</w:tr>
      <w:tr w:rsidR="00A068EC" w:rsidRPr="00A068EC" w14:paraId="248FD9E3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92AF6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209D7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в.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05B3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82C3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50EA6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A068EC" w:rsidRPr="00A068EC" w14:paraId="7F2542D7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69C60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C9F095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жељезничке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карго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операције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F5893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5CE14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FA476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068EC" w:rsidRPr="00A068EC" w14:paraId="4271CC27" w14:textId="77777777" w:rsidTr="00A068EC">
        <w:trPr>
          <w:trHeight w:val="293"/>
          <w:jc w:val="center"/>
        </w:trPr>
        <w:tc>
          <w:tcPr>
            <w:tcW w:w="4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53823B99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6354269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175.000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4418A3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185.000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160322D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185.000</w:t>
            </w:r>
          </w:p>
        </w:tc>
      </w:tr>
      <w:tr w:rsidR="00A068EC" w:rsidRPr="00A068EC" w14:paraId="2B6DD38D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1CBE9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87806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вучу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13182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50BF5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8BE0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068EC" w:rsidRPr="00A068EC" w14:paraId="74D75AC7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A1FD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8319E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ОШВ (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4318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175.000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D95B6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185.000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3678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185.000</w:t>
            </w:r>
          </w:p>
        </w:tc>
      </w:tr>
      <w:tr w:rsidR="00A068EC" w:rsidRPr="00A068EC" w14:paraId="684862A3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2858C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A0C13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а.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E01E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CD6D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9AAC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</w:tr>
      <w:tr w:rsidR="00A068EC" w:rsidRPr="00A068EC" w14:paraId="495195EF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CEDB8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871E6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б.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67E64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B834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9A3B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</w:tr>
      <w:tr w:rsidR="00A068EC" w:rsidRPr="00A068EC" w14:paraId="30653E97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1DD1F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CCC4C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в. ОШВ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657E1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6052A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0FF77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</w:tr>
      <w:tr w:rsidR="00A068EC" w:rsidRPr="00A068EC" w14:paraId="32AD83D8" w14:textId="77777777" w:rsidTr="00A068EC">
        <w:trPr>
          <w:trHeight w:val="293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EEFD6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E3BB6F" w14:textId="77777777" w:rsidR="00A068EC" w:rsidRPr="00A068EC" w:rsidRDefault="00A068EC" w:rsidP="00A06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жељезничке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карго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операције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A713C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6D175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E33FE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068EC" w:rsidRPr="00A068EC" w14:paraId="19924F77" w14:textId="77777777" w:rsidTr="00A068EC">
        <w:trPr>
          <w:trHeight w:val="293"/>
          <w:jc w:val="center"/>
        </w:trPr>
        <w:tc>
          <w:tcPr>
            <w:tcW w:w="4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45A7D6E0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II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Укупно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2EB2E4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675.000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35C6BDC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365.000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BA2A4A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370.000</w:t>
            </w:r>
          </w:p>
        </w:tc>
      </w:tr>
      <w:tr w:rsidR="00A068EC" w:rsidRPr="00A068EC" w14:paraId="74822243" w14:textId="77777777" w:rsidTr="00A068EC">
        <w:trPr>
          <w:trHeight w:val="293"/>
          <w:jc w:val="center"/>
        </w:trPr>
        <w:tc>
          <w:tcPr>
            <w:tcW w:w="4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1CFF4AB2" w14:textId="77777777" w:rsidR="00A068EC" w:rsidRPr="00A068EC" w:rsidRDefault="00A068EC" w:rsidP="00A06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III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Укупно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потребна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мобилних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капацитета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стране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трећих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лица</w:t>
            </w:r>
            <w:proofErr w:type="spellEnd"/>
            <w:r w:rsidRPr="00A068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(I+II)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8E14690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4.000.000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55CC91F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2.461.700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39C76B1" w14:textId="77777777" w:rsidR="00A068EC" w:rsidRPr="00A068EC" w:rsidRDefault="00A068EC" w:rsidP="00A06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068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2.464.700</w:t>
            </w:r>
          </w:p>
        </w:tc>
      </w:tr>
    </w:tbl>
    <w:p w14:paraId="64A5F8FF" w14:textId="022726DA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sz w:val="28"/>
          <w:lang w:val="hr-HR"/>
        </w:rPr>
      </w:pPr>
      <w:bookmarkStart w:id="17" w:name="_Toc174015550"/>
      <w:r w:rsidRPr="00B04D6C">
        <w:rPr>
          <w:rFonts w:ascii="Times New Roman" w:hAnsi="Times New Roman" w:cs="Times New Roman"/>
          <w:sz w:val="28"/>
          <w:lang w:val="hr-HR"/>
        </w:rPr>
        <w:lastRenderedPageBreak/>
        <w:t>3</w:t>
      </w:r>
      <w:r w:rsidRPr="00B04D6C">
        <w:rPr>
          <w:rFonts w:ascii="Times New Roman" w:hAnsi="Times New Roman" w:cs="Times New Roman"/>
          <w:sz w:val="28"/>
          <w:lang w:val="sr-Cyrl-CS"/>
        </w:rPr>
        <w:t>. ИНФРАСТРУКТУР</w:t>
      </w:r>
      <w:bookmarkEnd w:id="11"/>
      <w:r w:rsidRPr="00B04D6C">
        <w:rPr>
          <w:rFonts w:ascii="Times New Roman" w:hAnsi="Times New Roman" w:cs="Times New Roman"/>
          <w:sz w:val="28"/>
          <w:lang w:val="hr-HR"/>
        </w:rPr>
        <w:t>A</w:t>
      </w:r>
      <w:bookmarkEnd w:id="17"/>
    </w:p>
    <w:p w14:paraId="4E4E2B2C" w14:textId="77777777" w:rsidR="007A75E0" w:rsidRPr="00EE4CDE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18" w:name="_Toc174015551"/>
      <w:r w:rsidRPr="00B04D6C">
        <w:rPr>
          <w:rFonts w:ascii="Times New Roman" w:hAnsi="Times New Roman" w:cs="Times New Roman"/>
          <w:i w:val="0"/>
          <w:iCs w:val="0"/>
          <w:lang w:val="hr-HR"/>
        </w:rPr>
        <w:t>3</w:t>
      </w:r>
      <w:r w:rsidRPr="00EE4CDE">
        <w:rPr>
          <w:rFonts w:ascii="Times New Roman" w:hAnsi="Times New Roman" w:cs="Times New Roman"/>
          <w:i w:val="0"/>
          <w:iCs w:val="0"/>
          <w:lang w:val="sr-Cyrl-CS"/>
        </w:rPr>
        <w:t>.1. Капацитети пруга</w:t>
      </w:r>
      <w:bookmarkEnd w:id="18"/>
    </w:p>
    <w:p w14:paraId="27DB1D57" w14:textId="77777777" w:rsidR="007A75E0" w:rsidRPr="00EE4CDE" w:rsidRDefault="007A75E0" w:rsidP="00B04D6C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19" w:name="_Toc174015552"/>
      <w:r w:rsidRPr="00EE4CDE">
        <w:rPr>
          <w:rFonts w:ascii="Times New Roman" w:hAnsi="Times New Roman" w:cs="Times New Roman"/>
          <w:lang w:val="hr-HR"/>
        </w:rPr>
        <w:t>3</w:t>
      </w:r>
      <w:r w:rsidRPr="00EE4CDE">
        <w:rPr>
          <w:rFonts w:ascii="Times New Roman" w:hAnsi="Times New Roman" w:cs="Times New Roman"/>
          <w:lang w:val="ru-RU"/>
        </w:rPr>
        <w:t>.1.1. Дужин</w:t>
      </w:r>
      <w:r w:rsidRPr="00EE4CDE">
        <w:rPr>
          <w:rFonts w:ascii="Times New Roman" w:hAnsi="Times New Roman" w:cs="Times New Roman"/>
        </w:rPr>
        <w:t>a</w:t>
      </w:r>
      <w:r w:rsidRPr="00EE4CDE">
        <w:rPr>
          <w:rFonts w:ascii="Times New Roman" w:hAnsi="Times New Roman" w:cs="Times New Roman"/>
          <w:lang w:val="ru-RU"/>
        </w:rPr>
        <w:t xml:space="preserve"> пруга и колосијека</w:t>
      </w:r>
      <w:bookmarkEnd w:id="19"/>
      <w:r w:rsidRPr="00EE4CDE">
        <w:rPr>
          <w:rFonts w:ascii="Times New Roman" w:hAnsi="Times New Roman" w:cs="Times New Roman"/>
          <w:lang w:val="ru-RU"/>
        </w:rPr>
        <w:t xml:space="preserve"> </w:t>
      </w:r>
    </w:p>
    <w:p w14:paraId="16A82898" w14:textId="77777777" w:rsidR="00AF6721" w:rsidRDefault="00AF6721" w:rsidP="00B04D6C">
      <w:pPr>
        <w:spacing w:after="0"/>
        <w:rPr>
          <w:rFonts w:ascii="Times New Roman" w:hAnsi="Times New Roman" w:cs="Times New Roman"/>
          <w:b/>
          <w:lang w:val="sr-Cyrl-CS"/>
        </w:rPr>
      </w:pPr>
    </w:p>
    <w:p w14:paraId="789C9D48" w14:textId="53D4680A" w:rsidR="007A75E0" w:rsidRPr="00B04D6C" w:rsidRDefault="007A75E0" w:rsidP="00B04D6C">
      <w:pPr>
        <w:spacing w:after="0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ru-RU"/>
        </w:rPr>
        <w:t>Грађевинска дужина пруга Жељезница Републике Српске  а.д. Добој</w:t>
      </w:r>
      <w:r w:rsidRPr="00B04D6C">
        <w:rPr>
          <w:rFonts w:ascii="Times New Roman" w:hAnsi="Times New Roman" w:cs="Times New Roman"/>
          <w:lang w:val="sr-Cyrl-CS"/>
        </w:rPr>
        <w:t xml:space="preserve"> износи </w:t>
      </w:r>
      <w:r w:rsidRPr="00B04D6C">
        <w:rPr>
          <w:rFonts w:ascii="Times New Roman" w:hAnsi="Times New Roman" w:cs="Times New Roman"/>
          <w:lang w:val="ru-RU"/>
        </w:rPr>
        <w:t xml:space="preserve">416,996 </w:t>
      </w:r>
      <w:r w:rsidRPr="00B04D6C">
        <w:rPr>
          <w:rFonts w:ascii="Times New Roman" w:hAnsi="Times New Roman" w:cs="Times New Roman"/>
        </w:rPr>
        <w:t>km</w:t>
      </w:r>
      <w:r w:rsidRPr="00B04D6C">
        <w:rPr>
          <w:rFonts w:ascii="Times New Roman" w:hAnsi="Times New Roman" w:cs="Times New Roman"/>
          <w:lang w:val="ru-RU"/>
        </w:rPr>
        <w:t>.</w:t>
      </w:r>
    </w:p>
    <w:tbl>
      <w:tblPr>
        <w:tblW w:w="8747" w:type="dxa"/>
        <w:jc w:val="center"/>
        <w:tblLook w:val="0000" w:firstRow="0" w:lastRow="0" w:firstColumn="0" w:lastColumn="0" w:noHBand="0" w:noVBand="0"/>
      </w:tblPr>
      <w:tblGrid>
        <w:gridCol w:w="374"/>
        <w:gridCol w:w="6449"/>
        <w:gridCol w:w="1924"/>
      </w:tblGrid>
      <w:tr w:rsidR="007A75E0" w:rsidRPr="00B04D6C" w14:paraId="60A80197" w14:textId="77777777" w:rsidTr="00EC4D95">
        <w:trPr>
          <w:trHeight w:val="255"/>
          <w:jc w:val="center"/>
        </w:trPr>
        <w:tc>
          <w:tcPr>
            <w:tcW w:w="6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B4AB99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ab/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Грађевинска дужина пруга  ЖРС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CBE6EA8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km</w:t>
            </w:r>
          </w:p>
        </w:tc>
      </w:tr>
      <w:tr w:rsidR="007A75E0" w:rsidRPr="00B04D6C" w14:paraId="3BC51A69" w14:textId="77777777" w:rsidTr="00EC4D95">
        <w:trPr>
          <w:trHeight w:val="255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1E0B0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589D1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Нормалан колосијек                                                                       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4F484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398,857</w:t>
            </w:r>
          </w:p>
        </w:tc>
      </w:tr>
      <w:tr w:rsidR="007A75E0" w:rsidRPr="00B04D6C" w14:paraId="3300D837" w14:textId="77777777" w:rsidTr="00EC4D95">
        <w:trPr>
          <w:trHeight w:val="255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2F94E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2D093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Узани</w:t>
            </w:r>
            <w:proofErr w:type="spellEnd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колосијек</w:t>
            </w:r>
            <w:proofErr w:type="spellEnd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84376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</w:tr>
      <w:tr w:rsidR="007A75E0" w:rsidRPr="00B04D6C" w14:paraId="1856ADDD" w14:textId="77777777" w:rsidTr="00EC4D95">
        <w:trPr>
          <w:trHeight w:val="255"/>
          <w:jc w:val="center"/>
        </w:trPr>
        <w:tc>
          <w:tcPr>
            <w:tcW w:w="6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73815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Укупно</w:t>
            </w:r>
            <w:proofErr w:type="spellEnd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а+б</w:t>
            </w:r>
            <w:proofErr w:type="spellEnd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675EB" w14:textId="77777777" w:rsidR="007A75E0" w:rsidRPr="00B04D6C" w:rsidRDefault="007A75E0" w:rsidP="007358E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16,996</w:t>
            </w:r>
          </w:p>
        </w:tc>
      </w:tr>
    </w:tbl>
    <w:p w14:paraId="5058A391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</w:p>
    <w:p w14:paraId="7387D8E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</w:p>
    <w:tbl>
      <w:tblPr>
        <w:tblW w:w="8835" w:type="dxa"/>
        <w:jc w:val="center"/>
        <w:tblLook w:val="0000" w:firstRow="0" w:lastRow="0" w:firstColumn="0" w:lastColumn="0" w:noHBand="0" w:noVBand="0"/>
      </w:tblPr>
      <w:tblGrid>
        <w:gridCol w:w="390"/>
        <w:gridCol w:w="6657"/>
        <w:gridCol w:w="1788"/>
      </w:tblGrid>
      <w:tr w:rsidR="007A75E0" w:rsidRPr="00B04D6C" w14:paraId="6AFE4958" w14:textId="77777777" w:rsidTr="00EC4D95">
        <w:trPr>
          <w:trHeight w:val="267"/>
          <w:jc w:val="center"/>
        </w:trPr>
        <w:tc>
          <w:tcPr>
            <w:tcW w:w="7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D99E17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Грађевинска дужина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пруга на територији РС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36BD604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km</w:t>
            </w:r>
          </w:p>
        </w:tc>
      </w:tr>
      <w:tr w:rsidR="007A75E0" w:rsidRPr="00B04D6C" w14:paraId="54843144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09268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D66BE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Дужина пруга које су у експлоатацији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B3B06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353,212</w:t>
            </w:r>
          </w:p>
        </w:tc>
      </w:tr>
      <w:tr w:rsidR="007A75E0" w:rsidRPr="00B04D6C" w14:paraId="7125D1B8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2E09B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F918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Пруге затворене за саобраћај (ван експлаоатације)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E74DC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45,645</w:t>
            </w:r>
          </w:p>
        </w:tc>
      </w:tr>
      <w:tr w:rsidR="007A75E0" w:rsidRPr="00B04D6C" w14:paraId="2225294E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EB69B7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в.</w:t>
            </w: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4384A6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зана пруга Др.гр-Вардиште-Добрун-Вишеград (пруга је у експлоатацији у току туристичке сезоне)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48EC0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18,139</w:t>
            </w:r>
          </w:p>
        </w:tc>
      </w:tr>
      <w:tr w:rsidR="007A75E0" w:rsidRPr="00B04D6C" w14:paraId="609AD775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E48BE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г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29455D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Укупно (а+б+в)          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6DE4C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416,996</w:t>
            </w:r>
          </w:p>
        </w:tc>
      </w:tr>
      <w:tr w:rsidR="007A75E0" w:rsidRPr="00B04D6C" w14:paraId="1BA4A98C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8992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7DAAA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Степен коришћења пруга ЖРС (а/г)    кад је узана пруга ван експлоатације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C6468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84,70%</w:t>
            </w:r>
          </w:p>
        </w:tc>
      </w:tr>
      <w:tr w:rsidR="007A75E0" w:rsidRPr="00B04D6C" w14:paraId="25483819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92971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ђ.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795C3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Степен коришћења пруга ЖРС (а+в)/г   кад је узана пруга у експлоатацији  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93F24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89,05%</w:t>
            </w:r>
          </w:p>
        </w:tc>
      </w:tr>
    </w:tbl>
    <w:p w14:paraId="5E9CDFC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</w:p>
    <w:tbl>
      <w:tblPr>
        <w:tblW w:w="8762" w:type="dxa"/>
        <w:jc w:val="center"/>
        <w:tblLook w:val="0000" w:firstRow="0" w:lastRow="0" w:firstColumn="0" w:lastColumn="0" w:noHBand="0" w:noVBand="0"/>
      </w:tblPr>
      <w:tblGrid>
        <w:gridCol w:w="7167"/>
        <w:gridCol w:w="1595"/>
      </w:tblGrid>
      <w:tr w:rsidR="007A75E0" w:rsidRPr="00B04D6C" w14:paraId="7AB691C6" w14:textId="77777777" w:rsidTr="00EC4D95">
        <w:trPr>
          <w:trHeight w:val="267"/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43411D0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Грађевинска дужина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пруга које су у експлоатацији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4033936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km</w:t>
            </w:r>
          </w:p>
        </w:tc>
      </w:tr>
      <w:tr w:rsidR="007A75E0" w:rsidRPr="00B04D6C" w14:paraId="0DF82BAB" w14:textId="77777777" w:rsidTr="00EC4D95">
        <w:trPr>
          <w:trHeight w:val="267"/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34BDF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а.  Жељезнице РС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27611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353,212</w:t>
            </w:r>
          </w:p>
        </w:tc>
      </w:tr>
      <w:tr w:rsidR="007A75E0" w:rsidRPr="00B04D6C" w14:paraId="2093DDC8" w14:textId="77777777" w:rsidTr="00EC4D95">
        <w:trPr>
          <w:trHeight w:val="267"/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FE92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б. Железнице Србије ( на територији РС налази се дионица пруге Јабланица-Штрпци)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0798C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9,827</w:t>
            </w:r>
          </w:p>
        </w:tc>
      </w:tr>
      <w:tr w:rsidR="007A75E0" w:rsidRPr="00B04D6C" w14:paraId="73576453" w14:textId="77777777" w:rsidTr="00EC4D95">
        <w:trPr>
          <w:trHeight w:val="267"/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B0071D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Укупно (а+б)           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DCBFB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363,039</w:t>
            </w:r>
          </w:p>
        </w:tc>
      </w:tr>
    </w:tbl>
    <w:p w14:paraId="7AB0C600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</w:p>
    <w:p w14:paraId="6AA8E5F5" w14:textId="0949F43D" w:rsidR="007A75E0" w:rsidRDefault="007A75E0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752B75B7" w14:textId="77777777" w:rsidR="000425DE" w:rsidRPr="00B04D6C" w:rsidRDefault="000425DE" w:rsidP="00B04D6C">
      <w:pPr>
        <w:spacing w:after="0"/>
        <w:rPr>
          <w:rFonts w:ascii="Times New Roman" w:hAnsi="Times New Roman" w:cs="Times New Roman"/>
          <w:lang w:val="sr-Latn-BA"/>
        </w:rPr>
      </w:pPr>
    </w:p>
    <w:tbl>
      <w:tblPr>
        <w:tblW w:w="8804" w:type="dxa"/>
        <w:jc w:val="center"/>
        <w:tblLook w:val="0000" w:firstRow="0" w:lastRow="0" w:firstColumn="0" w:lastColumn="0" w:noHBand="0" w:noVBand="0"/>
      </w:tblPr>
      <w:tblGrid>
        <w:gridCol w:w="406"/>
        <w:gridCol w:w="6450"/>
        <w:gridCol w:w="1948"/>
      </w:tblGrid>
      <w:tr w:rsidR="007A75E0" w:rsidRPr="00B04D6C" w14:paraId="2DEA7634" w14:textId="77777777" w:rsidTr="000425DE">
        <w:trPr>
          <w:trHeight w:val="236"/>
          <w:jc w:val="center"/>
        </w:trPr>
        <w:tc>
          <w:tcPr>
            <w:tcW w:w="6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C8AE0D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ab/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Грађевинска дужина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станичних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колосијека (без гл.прол.кол.)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6E1579A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km</w:t>
            </w:r>
          </w:p>
        </w:tc>
      </w:tr>
      <w:tr w:rsidR="007A75E0" w:rsidRPr="00B04D6C" w14:paraId="63A63648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78C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6C2CF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Станични колосијеци у експлоатацији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C3D3D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137,375</w:t>
            </w:r>
          </w:p>
        </w:tc>
      </w:tr>
      <w:tr w:rsidR="007A75E0" w:rsidRPr="00B04D6C" w14:paraId="0028D4EC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D625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336D71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Колосијеци затворени за саобраћај (ван експлоатације)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A5201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26,830</w:t>
            </w:r>
          </w:p>
        </w:tc>
      </w:tr>
      <w:tr w:rsidR="007A75E0" w:rsidRPr="00B04D6C" w14:paraId="217C8417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D0C1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в.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4DA12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Станични колосијеци на прузи узаног колосијека (без гл.пр.колосијека)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EAA00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1,405</w:t>
            </w:r>
          </w:p>
        </w:tc>
      </w:tr>
      <w:tr w:rsidR="007A75E0" w:rsidRPr="00B04D6C" w14:paraId="72F85A40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421C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08459" w14:textId="77777777" w:rsidR="007A75E0" w:rsidRPr="00B04D6C" w:rsidRDefault="007A75E0" w:rsidP="00B04D6C">
            <w:pPr>
              <w:pStyle w:val="Header"/>
              <w:jc w:val="cent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Укупно (а+б+в)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1EE86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165,610</w:t>
            </w:r>
          </w:p>
        </w:tc>
      </w:tr>
      <w:tr w:rsidR="007A75E0" w:rsidRPr="00B04D6C" w14:paraId="1AE30A9F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B45B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DFF5B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Степен коришћења станичних колосијека (а/г) кад је узана пруга ван експлоатације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A0E49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82,95%</w:t>
            </w:r>
          </w:p>
        </w:tc>
      </w:tr>
      <w:tr w:rsidR="007A75E0" w:rsidRPr="00B04D6C" w14:paraId="52F94A1F" w14:textId="77777777" w:rsidTr="007B535B">
        <w:trPr>
          <w:trHeight w:val="236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B323B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ђ.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2CB51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Степен коришћења станичних колосијека (а+в)/г кад је узана пруга ван експлоатације (а+в)/г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E99A7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83,80%</w:t>
            </w:r>
          </w:p>
        </w:tc>
      </w:tr>
    </w:tbl>
    <w:p w14:paraId="4108B385" w14:textId="0CD052DD" w:rsidR="001E6C4C" w:rsidRDefault="001E6C4C" w:rsidP="000425DE">
      <w:pPr>
        <w:pStyle w:val="Heading3"/>
        <w:spacing w:after="0"/>
        <w:rPr>
          <w:rFonts w:ascii="Times New Roman" w:hAnsi="Times New Roman" w:cs="Times New Roman"/>
        </w:rPr>
      </w:pPr>
    </w:p>
    <w:p w14:paraId="2F079565" w14:textId="118477E9" w:rsidR="001E6C4C" w:rsidRDefault="001E6C4C" w:rsidP="001E6C4C"/>
    <w:p w14:paraId="21F8E509" w14:textId="77777777" w:rsidR="001E6C4C" w:rsidRPr="001E6C4C" w:rsidRDefault="001E6C4C" w:rsidP="001E6C4C"/>
    <w:p w14:paraId="3BA0161F" w14:textId="77777777" w:rsidR="001E6C4C" w:rsidRPr="001E6C4C" w:rsidRDefault="001E6C4C" w:rsidP="001E6C4C">
      <w:pPr>
        <w:pStyle w:val="Heading3"/>
        <w:spacing w:after="0"/>
        <w:rPr>
          <w:rFonts w:ascii="Times New Roman" w:hAnsi="Times New Roman" w:cs="Times New Roman"/>
          <w:sz w:val="12"/>
          <w:szCs w:val="12"/>
        </w:rPr>
      </w:pPr>
    </w:p>
    <w:p w14:paraId="612664A1" w14:textId="0A24AA25" w:rsidR="001E6C4C" w:rsidRPr="001E6C4C" w:rsidRDefault="007A75E0" w:rsidP="001E6C4C">
      <w:pPr>
        <w:pStyle w:val="Heading3"/>
        <w:spacing w:after="0"/>
      </w:pPr>
      <w:bookmarkStart w:id="20" w:name="_Toc174015553"/>
      <w:r w:rsidRPr="00B04D6C">
        <w:rPr>
          <w:rFonts w:ascii="Times New Roman" w:hAnsi="Times New Roman" w:cs="Times New Roman"/>
        </w:rPr>
        <w:t>3.</w:t>
      </w:r>
      <w:r w:rsidRPr="00B04D6C">
        <w:rPr>
          <w:rFonts w:ascii="Times New Roman" w:hAnsi="Times New Roman" w:cs="Times New Roman"/>
          <w:lang w:val="sr-Cyrl-CS"/>
        </w:rPr>
        <w:t>1</w:t>
      </w:r>
      <w:r w:rsidRPr="00B04D6C">
        <w:rPr>
          <w:rFonts w:ascii="Times New Roman" w:hAnsi="Times New Roman" w:cs="Times New Roman"/>
        </w:rPr>
        <w:t>.</w:t>
      </w:r>
      <w:r w:rsidRPr="00B04D6C">
        <w:rPr>
          <w:rFonts w:ascii="Times New Roman" w:hAnsi="Times New Roman" w:cs="Times New Roman"/>
          <w:lang w:val="sr-Cyrl-CS"/>
        </w:rPr>
        <w:t>2</w:t>
      </w:r>
      <w:r w:rsidRPr="00B04D6C">
        <w:rPr>
          <w:rFonts w:ascii="Times New Roman" w:hAnsi="Times New Roman" w:cs="Times New Roman"/>
        </w:rPr>
        <w:t>.</w:t>
      </w:r>
      <w:r w:rsidRPr="00B04D6C">
        <w:rPr>
          <w:rFonts w:ascii="Times New Roman" w:hAnsi="Times New Roman" w:cs="Times New Roman"/>
          <w:lang w:val="ru-RU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О</w:t>
      </w:r>
      <w:proofErr w:type="spellStart"/>
      <w:r w:rsidRPr="00B04D6C">
        <w:rPr>
          <w:rFonts w:ascii="Times New Roman" w:hAnsi="Times New Roman" w:cs="Times New Roman"/>
        </w:rPr>
        <w:t>совинско</w:t>
      </w:r>
      <w:proofErr w:type="spellEnd"/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оптерећење</w:t>
      </w:r>
      <w:bookmarkEnd w:id="20"/>
      <w:proofErr w:type="spellEnd"/>
    </w:p>
    <w:p w14:paraId="292E218C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hr-HR"/>
        </w:rPr>
      </w:pPr>
    </w:p>
    <w:p w14:paraId="7E285593" w14:textId="3DE983FB" w:rsidR="007A75E0" w:rsidRPr="00B04D6C" w:rsidRDefault="007A75E0" w:rsidP="00B04D6C">
      <w:pPr>
        <w:spacing w:after="0"/>
        <w:rPr>
          <w:rFonts w:ascii="Times New Roman" w:hAnsi="Times New Roman" w:cs="Times New Roman"/>
          <w:lang w:val="ru-RU"/>
        </w:rPr>
      </w:pPr>
      <w:r w:rsidRPr="00B04D6C">
        <w:rPr>
          <w:rFonts w:ascii="Times New Roman" w:hAnsi="Times New Roman" w:cs="Times New Roman"/>
          <w:lang w:val="ru-RU"/>
        </w:rPr>
        <w:tab/>
        <w:t>На територији Жељезница Републике Српске постоје три категорије пруга:</w:t>
      </w:r>
    </w:p>
    <w:tbl>
      <w:tblPr>
        <w:tblW w:w="8715" w:type="dxa"/>
        <w:jc w:val="center"/>
        <w:tblLook w:val="0000" w:firstRow="0" w:lastRow="0" w:firstColumn="0" w:lastColumn="0" w:noHBand="0" w:noVBand="0"/>
      </w:tblPr>
      <w:tblGrid>
        <w:gridCol w:w="368"/>
        <w:gridCol w:w="4341"/>
        <w:gridCol w:w="2160"/>
        <w:gridCol w:w="1888"/>
      </w:tblGrid>
      <w:tr w:rsidR="007A75E0" w:rsidRPr="00B04D6C" w14:paraId="428129B6" w14:textId="77777777" w:rsidTr="00EC4D95">
        <w:trPr>
          <w:trHeight w:val="255"/>
          <w:jc w:val="center"/>
        </w:trPr>
        <w:tc>
          <w:tcPr>
            <w:tcW w:w="46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C67F0B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Категорија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пруге</w:t>
            </w:r>
            <w:proofErr w:type="spellEnd"/>
          </w:p>
        </w:tc>
        <w:tc>
          <w:tcPr>
            <w:tcW w:w="4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A89C61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Дозвољено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оптерећење</w:t>
            </w:r>
            <w:proofErr w:type="spellEnd"/>
          </w:p>
        </w:tc>
      </w:tr>
      <w:tr w:rsidR="007A75E0" w:rsidRPr="00B04D6C" w14:paraId="4748BA36" w14:textId="77777777" w:rsidTr="00EC4D95">
        <w:trPr>
          <w:trHeight w:val="255"/>
          <w:jc w:val="center"/>
        </w:trPr>
        <w:tc>
          <w:tcPr>
            <w:tcW w:w="4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FE4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60D283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тона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осовини</w:t>
            </w:r>
            <w:proofErr w:type="spellEnd"/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1CB820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тона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/m</w:t>
            </w:r>
          </w:p>
        </w:tc>
      </w:tr>
      <w:tr w:rsidR="007A75E0" w:rsidRPr="00B04D6C" w14:paraId="539F5686" w14:textId="77777777" w:rsidTr="00EC4D95">
        <w:trPr>
          <w:trHeight w:val="255"/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C77C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B855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Д4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79DC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D555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A75E0" w:rsidRPr="00B04D6C" w14:paraId="320322CC" w14:textId="77777777" w:rsidTr="00EC4D95">
        <w:trPr>
          <w:trHeight w:val="255"/>
          <w:jc w:val="center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738C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б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B26C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Ц3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B885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B637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7A75E0" w:rsidRPr="00B04D6C" w14:paraId="4F140795" w14:textId="77777777" w:rsidTr="00EC4D95">
        <w:trPr>
          <w:trHeight w:val="255"/>
          <w:jc w:val="center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AB4C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68A9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Ц4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EA6B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20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E32E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8</w:t>
            </w:r>
          </w:p>
        </w:tc>
      </w:tr>
    </w:tbl>
    <w:p w14:paraId="4C34E99B" w14:textId="77777777" w:rsidR="007A75E0" w:rsidRPr="00B04D6C" w:rsidRDefault="007A75E0" w:rsidP="00B04D6C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1" w:name="_Toc174015554"/>
      <w:r w:rsidRPr="00B04D6C">
        <w:rPr>
          <w:rFonts w:ascii="Times New Roman" w:hAnsi="Times New Roman" w:cs="Times New Roman"/>
          <w:lang w:val="hr-HR"/>
        </w:rPr>
        <w:t>3</w:t>
      </w:r>
      <w:r w:rsidRPr="00B04D6C">
        <w:rPr>
          <w:rFonts w:ascii="Times New Roman" w:hAnsi="Times New Roman" w:cs="Times New Roman"/>
          <w:lang w:val="ru-RU"/>
        </w:rPr>
        <w:t>.1.</w:t>
      </w:r>
      <w:r w:rsidRPr="00B04D6C">
        <w:rPr>
          <w:rFonts w:ascii="Times New Roman" w:hAnsi="Times New Roman" w:cs="Times New Roman"/>
          <w:lang w:val="sr-Cyrl-CS"/>
        </w:rPr>
        <w:t>3</w:t>
      </w:r>
      <w:r w:rsidRPr="00B04D6C">
        <w:rPr>
          <w:rFonts w:ascii="Times New Roman" w:hAnsi="Times New Roman" w:cs="Times New Roman"/>
          <w:lang w:val="ru-RU"/>
        </w:rPr>
        <w:t>. Допуштене просјечне брзине на пругама</w:t>
      </w:r>
      <w:bookmarkEnd w:id="21"/>
    </w:p>
    <w:p w14:paraId="0E87BA8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tbl>
      <w:tblPr>
        <w:tblW w:w="9516" w:type="dxa"/>
        <w:jc w:val="center"/>
        <w:tblLook w:val="0000" w:firstRow="0" w:lastRow="0" w:firstColumn="0" w:lastColumn="0" w:noHBand="0" w:noVBand="0"/>
      </w:tblPr>
      <w:tblGrid>
        <w:gridCol w:w="466"/>
        <w:gridCol w:w="6210"/>
        <w:gridCol w:w="2840"/>
      </w:tblGrid>
      <w:tr w:rsidR="007A75E0" w:rsidRPr="00B04D6C" w14:paraId="497916AE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080C5B7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Р.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б.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D1D861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Пруга</w:t>
            </w:r>
            <w:proofErr w:type="spellEnd"/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0AE4AD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Допуштена просјечна брзина у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km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/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</w:t>
            </w:r>
          </w:p>
        </w:tc>
      </w:tr>
      <w:tr w:rsidR="00BB225D" w:rsidRPr="00B04D6C" w14:paraId="5FF6849F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7FA7C" w14:textId="77777777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148C1" w14:textId="29CFBE6F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proofErr w:type="spellStart"/>
            <w:r w:rsidRPr="00BB225D">
              <w:rPr>
                <w:sz w:val="20"/>
                <w:szCs w:val="20"/>
              </w:rPr>
              <w:t>Ент.гр</w:t>
            </w:r>
            <w:proofErr w:type="spellEnd"/>
            <w:r w:rsidRPr="00BB225D">
              <w:rPr>
                <w:sz w:val="20"/>
                <w:szCs w:val="20"/>
              </w:rPr>
              <w:t xml:space="preserve">. - </w:t>
            </w:r>
            <w:proofErr w:type="spellStart"/>
            <w:r w:rsidRPr="00BB225D">
              <w:rPr>
                <w:sz w:val="20"/>
                <w:szCs w:val="20"/>
              </w:rPr>
              <w:t>Шамац</w:t>
            </w:r>
            <w:proofErr w:type="spellEnd"/>
            <w:r w:rsidRPr="00BB225D">
              <w:rPr>
                <w:sz w:val="20"/>
                <w:szCs w:val="20"/>
              </w:rPr>
              <w:t xml:space="preserve"> - </w:t>
            </w:r>
            <w:proofErr w:type="spellStart"/>
            <w:r w:rsidRPr="00BB225D">
              <w:rPr>
                <w:sz w:val="20"/>
                <w:szCs w:val="20"/>
              </w:rPr>
              <w:t>Добој</w:t>
            </w:r>
            <w:proofErr w:type="spellEnd"/>
            <w:r w:rsidRPr="00BB225D">
              <w:rPr>
                <w:sz w:val="20"/>
                <w:szCs w:val="20"/>
              </w:rPr>
              <w:t xml:space="preserve"> - </w:t>
            </w:r>
            <w:proofErr w:type="spellStart"/>
            <w:r w:rsidRPr="00BB225D">
              <w:rPr>
                <w:sz w:val="20"/>
                <w:szCs w:val="20"/>
              </w:rPr>
              <w:t>ент.гр</w:t>
            </w:r>
            <w:proofErr w:type="spellEnd"/>
            <w:r w:rsidRPr="00BB225D">
              <w:rPr>
                <w:sz w:val="20"/>
                <w:szCs w:val="20"/>
              </w:rPr>
              <w:t>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0E88E" w14:textId="4409D05B" w:rsidR="00BB225D" w:rsidRPr="00845E01" w:rsidRDefault="00BC7D6F" w:rsidP="00845E01">
            <w:pPr>
              <w:pStyle w:val="Header"/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</w:rPr>
              <w:t>47,02</w:t>
            </w:r>
          </w:p>
        </w:tc>
      </w:tr>
      <w:tr w:rsidR="00BB225D" w:rsidRPr="00B04D6C" w14:paraId="1F1C9EA2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ABD54" w14:textId="77777777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DF2C4" w14:textId="49B32104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proofErr w:type="spellStart"/>
            <w:r w:rsidRPr="00BB225D">
              <w:rPr>
                <w:sz w:val="20"/>
                <w:szCs w:val="20"/>
              </w:rPr>
              <w:t>С.Костајница</w:t>
            </w:r>
            <w:proofErr w:type="spellEnd"/>
            <w:r w:rsidRPr="00BB225D">
              <w:rPr>
                <w:sz w:val="20"/>
                <w:szCs w:val="20"/>
              </w:rPr>
              <w:t xml:space="preserve"> - </w:t>
            </w:r>
            <w:proofErr w:type="spellStart"/>
            <w:r w:rsidRPr="00BB225D">
              <w:rPr>
                <w:sz w:val="20"/>
                <w:szCs w:val="20"/>
              </w:rPr>
              <w:t>Б.Лука</w:t>
            </w:r>
            <w:proofErr w:type="spellEnd"/>
            <w:r w:rsidRPr="00BB225D">
              <w:rPr>
                <w:sz w:val="20"/>
                <w:szCs w:val="20"/>
              </w:rPr>
              <w:t xml:space="preserve"> - </w:t>
            </w:r>
            <w:proofErr w:type="spellStart"/>
            <w:r w:rsidRPr="00BB225D">
              <w:rPr>
                <w:sz w:val="20"/>
                <w:szCs w:val="20"/>
              </w:rPr>
              <w:t>Н.Град</w:t>
            </w:r>
            <w:proofErr w:type="spellEnd"/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72C55" w14:textId="02D749ED" w:rsidR="00BB225D" w:rsidRPr="00BB225D" w:rsidRDefault="00BC7D6F" w:rsidP="00BB225D">
            <w:pPr>
              <w:pStyle w:val="Head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67,20</w:t>
            </w:r>
          </w:p>
        </w:tc>
      </w:tr>
      <w:tr w:rsidR="00BB225D" w:rsidRPr="00B04D6C" w14:paraId="1695E297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E79F4" w14:textId="77777777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95BF5" w14:textId="2C2B269B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proofErr w:type="spellStart"/>
            <w:r w:rsidRPr="00BB225D">
              <w:rPr>
                <w:sz w:val="20"/>
                <w:szCs w:val="20"/>
              </w:rPr>
              <w:t>Државна</w:t>
            </w:r>
            <w:proofErr w:type="spellEnd"/>
            <w:r w:rsidRPr="00BB225D">
              <w:rPr>
                <w:sz w:val="20"/>
                <w:szCs w:val="20"/>
              </w:rPr>
              <w:t xml:space="preserve"> </w:t>
            </w:r>
            <w:proofErr w:type="spellStart"/>
            <w:r w:rsidRPr="00BB225D">
              <w:rPr>
                <w:sz w:val="20"/>
                <w:szCs w:val="20"/>
              </w:rPr>
              <w:t>граница</w:t>
            </w:r>
            <w:proofErr w:type="spellEnd"/>
            <w:r w:rsidRPr="00BB225D">
              <w:rPr>
                <w:sz w:val="20"/>
                <w:szCs w:val="20"/>
              </w:rPr>
              <w:t xml:space="preserve"> – </w:t>
            </w:r>
            <w:proofErr w:type="spellStart"/>
            <w:r w:rsidRPr="00BB225D">
              <w:rPr>
                <w:sz w:val="20"/>
                <w:szCs w:val="20"/>
              </w:rPr>
              <w:t>Добрљин</w:t>
            </w:r>
            <w:proofErr w:type="spellEnd"/>
            <w:r w:rsidRPr="00BB225D">
              <w:rPr>
                <w:sz w:val="20"/>
                <w:szCs w:val="20"/>
              </w:rPr>
              <w:t xml:space="preserve"> - </w:t>
            </w:r>
            <w:proofErr w:type="spellStart"/>
            <w:r w:rsidRPr="00BB225D">
              <w:rPr>
                <w:sz w:val="20"/>
                <w:szCs w:val="20"/>
              </w:rPr>
              <w:t>Н.Град</w:t>
            </w:r>
            <w:proofErr w:type="spellEnd"/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9A96F" w14:textId="5F2C49B4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</w:rPr>
            </w:pPr>
            <w:r w:rsidRPr="00BB225D">
              <w:rPr>
                <w:sz w:val="20"/>
                <w:szCs w:val="20"/>
              </w:rPr>
              <w:t>73,29</w:t>
            </w:r>
          </w:p>
        </w:tc>
      </w:tr>
      <w:tr w:rsidR="00BB225D" w:rsidRPr="00B04D6C" w14:paraId="06790400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2777A" w14:textId="77777777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E34C6" w14:textId="33E9AAED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proofErr w:type="spellStart"/>
            <w:r w:rsidRPr="00BB225D">
              <w:rPr>
                <w:sz w:val="20"/>
                <w:szCs w:val="20"/>
              </w:rPr>
              <w:t>Н.Град</w:t>
            </w:r>
            <w:proofErr w:type="spellEnd"/>
            <w:r w:rsidRPr="00BB225D">
              <w:rPr>
                <w:sz w:val="20"/>
                <w:szCs w:val="20"/>
              </w:rPr>
              <w:t xml:space="preserve"> – </w:t>
            </w:r>
            <w:proofErr w:type="spellStart"/>
            <w:r w:rsidRPr="00BB225D">
              <w:rPr>
                <w:sz w:val="20"/>
                <w:szCs w:val="20"/>
              </w:rPr>
              <w:t>Блатна</w:t>
            </w:r>
            <w:proofErr w:type="spellEnd"/>
            <w:r w:rsidRPr="00BB225D">
              <w:rPr>
                <w:sz w:val="20"/>
                <w:szCs w:val="20"/>
              </w:rPr>
              <w:t xml:space="preserve"> - </w:t>
            </w:r>
            <w:proofErr w:type="spellStart"/>
            <w:r w:rsidRPr="00BB225D">
              <w:rPr>
                <w:sz w:val="20"/>
                <w:szCs w:val="20"/>
              </w:rPr>
              <w:t>ент.гр</w:t>
            </w:r>
            <w:proofErr w:type="spellEnd"/>
            <w:r w:rsidRPr="00BB225D">
              <w:rPr>
                <w:sz w:val="20"/>
                <w:szCs w:val="20"/>
              </w:rPr>
              <w:t>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B6546" w14:textId="1741D76B" w:rsidR="00BB225D" w:rsidRPr="00BB225D" w:rsidRDefault="00BC7D6F" w:rsidP="00BB225D">
            <w:pPr>
              <w:pStyle w:val="Head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47,30</w:t>
            </w:r>
          </w:p>
        </w:tc>
      </w:tr>
      <w:tr w:rsidR="00BB225D" w:rsidRPr="00B04D6C" w14:paraId="6D710557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C6337" w14:textId="45C51D5B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71E2F" w14:textId="4574C141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proofErr w:type="spellStart"/>
            <w:r w:rsidRPr="00BB225D">
              <w:rPr>
                <w:sz w:val="20"/>
                <w:szCs w:val="20"/>
              </w:rPr>
              <w:t>Ент.гр</w:t>
            </w:r>
            <w:proofErr w:type="spellEnd"/>
            <w:r w:rsidRPr="00BB225D">
              <w:rPr>
                <w:sz w:val="20"/>
                <w:szCs w:val="20"/>
              </w:rPr>
              <w:t xml:space="preserve">. - </w:t>
            </w:r>
            <w:proofErr w:type="spellStart"/>
            <w:r w:rsidRPr="00BB225D">
              <w:rPr>
                <w:sz w:val="20"/>
                <w:szCs w:val="20"/>
              </w:rPr>
              <w:t>Петрово</w:t>
            </w:r>
            <w:proofErr w:type="spellEnd"/>
            <w:r w:rsidRPr="00BB225D">
              <w:rPr>
                <w:sz w:val="20"/>
                <w:szCs w:val="20"/>
              </w:rPr>
              <w:t xml:space="preserve"> </w:t>
            </w:r>
            <w:proofErr w:type="spellStart"/>
            <w:r w:rsidRPr="00BB225D">
              <w:rPr>
                <w:sz w:val="20"/>
                <w:szCs w:val="20"/>
              </w:rPr>
              <w:t>Ново</w:t>
            </w:r>
            <w:proofErr w:type="spellEnd"/>
            <w:r w:rsidRPr="00BB225D">
              <w:rPr>
                <w:sz w:val="20"/>
                <w:szCs w:val="20"/>
              </w:rPr>
              <w:t xml:space="preserve"> - </w:t>
            </w:r>
            <w:proofErr w:type="spellStart"/>
            <w:r w:rsidRPr="00BB225D">
              <w:rPr>
                <w:sz w:val="20"/>
                <w:szCs w:val="20"/>
              </w:rPr>
              <w:t>Добој</w:t>
            </w:r>
            <w:proofErr w:type="spellEnd"/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DA573" w14:textId="16E45678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</w:rPr>
            </w:pPr>
            <w:r w:rsidRPr="00BB225D">
              <w:rPr>
                <w:sz w:val="20"/>
                <w:szCs w:val="20"/>
              </w:rPr>
              <w:t>50,00</w:t>
            </w:r>
          </w:p>
        </w:tc>
      </w:tr>
      <w:tr w:rsidR="00BB225D" w:rsidRPr="00B04D6C" w14:paraId="639C644E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6CF45" w14:textId="1E76CD09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A5CDC" w14:textId="07EE0BEB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proofErr w:type="spellStart"/>
            <w:r w:rsidRPr="00BB225D">
              <w:rPr>
                <w:sz w:val="20"/>
                <w:szCs w:val="20"/>
              </w:rPr>
              <w:t>Држ.гр</w:t>
            </w:r>
            <w:proofErr w:type="spellEnd"/>
            <w:r w:rsidRPr="00BB225D">
              <w:rPr>
                <w:sz w:val="20"/>
                <w:szCs w:val="20"/>
              </w:rPr>
              <w:t xml:space="preserve">. - </w:t>
            </w:r>
            <w:proofErr w:type="spellStart"/>
            <w:r w:rsidRPr="00BB225D">
              <w:rPr>
                <w:sz w:val="20"/>
                <w:szCs w:val="20"/>
              </w:rPr>
              <w:t>Брчко</w:t>
            </w:r>
            <w:proofErr w:type="spellEnd"/>
            <w:r w:rsidRPr="00BB225D">
              <w:rPr>
                <w:sz w:val="20"/>
                <w:szCs w:val="20"/>
              </w:rPr>
              <w:t xml:space="preserve"> - </w:t>
            </w:r>
            <w:proofErr w:type="spellStart"/>
            <w:r w:rsidRPr="00BB225D">
              <w:rPr>
                <w:sz w:val="20"/>
                <w:szCs w:val="20"/>
              </w:rPr>
              <w:t>ент.гр</w:t>
            </w:r>
            <w:proofErr w:type="spellEnd"/>
            <w:r w:rsidRPr="00BB225D">
              <w:rPr>
                <w:sz w:val="20"/>
                <w:szCs w:val="20"/>
              </w:rPr>
              <w:t>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9591C" w14:textId="3CB4DD87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</w:rPr>
            </w:pPr>
            <w:r w:rsidRPr="00BB225D">
              <w:rPr>
                <w:sz w:val="20"/>
                <w:szCs w:val="20"/>
              </w:rPr>
              <w:t>30,00</w:t>
            </w:r>
          </w:p>
        </w:tc>
      </w:tr>
      <w:tr w:rsidR="00BB225D" w:rsidRPr="00B04D6C" w14:paraId="6B8CD262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0FC13" w14:textId="301DFB71" w:rsidR="00BB225D" w:rsidRPr="00B04D6C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3226B" w14:textId="45F23485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proofErr w:type="spellStart"/>
            <w:r w:rsidRPr="00BB225D">
              <w:rPr>
                <w:sz w:val="20"/>
                <w:szCs w:val="20"/>
              </w:rPr>
              <w:t>Ент.гр</w:t>
            </w:r>
            <w:proofErr w:type="spellEnd"/>
            <w:r w:rsidRPr="00BB225D">
              <w:rPr>
                <w:sz w:val="20"/>
                <w:szCs w:val="20"/>
              </w:rPr>
              <w:t xml:space="preserve">. - </w:t>
            </w:r>
            <w:proofErr w:type="spellStart"/>
            <w:r w:rsidRPr="00BB225D">
              <w:rPr>
                <w:sz w:val="20"/>
                <w:szCs w:val="20"/>
              </w:rPr>
              <w:t>Зворник</w:t>
            </w:r>
            <w:proofErr w:type="spellEnd"/>
            <w:r w:rsidRPr="00BB225D">
              <w:rPr>
                <w:sz w:val="20"/>
                <w:szCs w:val="20"/>
              </w:rPr>
              <w:t xml:space="preserve"> </w:t>
            </w:r>
            <w:proofErr w:type="spellStart"/>
            <w:r w:rsidRPr="00BB225D">
              <w:rPr>
                <w:sz w:val="20"/>
                <w:szCs w:val="20"/>
              </w:rPr>
              <w:t>Нови</w:t>
            </w:r>
            <w:proofErr w:type="spellEnd"/>
            <w:r w:rsidRPr="00BB225D">
              <w:rPr>
                <w:sz w:val="20"/>
                <w:szCs w:val="20"/>
              </w:rPr>
              <w:t xml:space="preserve"> - </w:t>
            </w:r>
            <w:proofErr w:type="spellStart"/>
            <w:r w:rsidRPr="00BB225D">
              <w:rPr>
                <w:sz w:val="20"/>
                <w:szCs w:val="20"/>
              </w:rPr>
              <w:t>држ.гр</w:t>
            </w:r>
            <w:proofErr w:type="spellEnd"/>
            <w:r w:rsidRPr="00BB225D">
              <w:rPr>
                <w:sz w:val="20"/>
                <w:szCs w:val="20"/>
              </w:rPr>
              <w:t>.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C4196" w14:textId="2117B7A7" w:rsidR="00BB225D" w:rsidRPr="00845E01" w:rsidRDefault="00BC7D6F" w:rsidP="00845E01">
            <w:pPr>
              <w:pStyle w:val="Header"/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</w:rPr>
              <w:t>50,97</w:t>
            </w:r>
          </w:p>
        </w:tc>
      </w:tr>
      <w:tr w:rsidR="00BB225D" w:rsidRPr="00B04D6C" w14:paraId="07F0232F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0EF32" w14:textId="1A38F3D9" w:rsidR="00BB225D" w:rsidRPr="00EE4CDE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4FCFF" w14:textId="5C4E3FC9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proofErr w:type="spellStart"/>
            <w:r w:rsidRPr="00BB225D">
              <w:rPr>
                <w:sz w:val="20"/>
                <w:szCs w:val="20"/>
              </w:rPr>
              <w:t>Брезичани-Љубија</w:t>
            </w:r>
            <w:proofErr w:type="spellEnd"/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AA671" w14:textId="32408E41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Пруга ван експлоатације</w:t>
            </w:r>
          </w:p>
        </w:tc>
      </w:tr>
      <w:tr w:rsidR="00BB225D" w:rsidRPr="00B04D6C" w14:paraId="090D8D15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7CFD8" w14:textId="6868F115" w:rsidR="00BB225D" w:rsidRPr="00EE4CDE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D7786" w14:textId="1D74AB97" w:rsidR="00BB225D" w:rsidRPr="00BB225D" w:rsidRDefault="00BB225D" w:rsidP="00BB225D">
            <w:pPr>
              <w:pStyle w:val="Header"/>
              <w:rPr>
                <w:sz w:val="20"/>
                <w:szCs w:val="20"/>
                <w:lang w:val="sr-Cyrl-BA"/>
              </w:rPr>
            </w:pPr>
            <w:proofErr w:type="spellStart"/>
            <w:r w:rsidRPr="00BB225D">
              <w:rPr>
                <w:sz w:val="20"/>
                <w:szCs w:val="20"/>
              </w:rPr>
              <w:t>Омарска-Томашица</w:t>
            </w:r>
            <w:proofErr w:type="spellEnd"/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F124A" w14:textId="0CD7F127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  <w:lang w:val="sr-Cyrl-CS"/>
              </w:rPr>
            </w:pPr>
            <w:proofErr w:type="spellStart"/>
            <w:r w:rsidRPr="00BB225D">
              <w:rPr>
                <w:sz w:val="20"/>
                <w:szCs w:val="20"/>
              </w:rPr>
              <w:t>Пруга</w:t>
            </w:r>
            <w:proofErr w:type="spellEnd"/>
            <w:r w:rsidRPr="00BB225D">
              <w:rPr>
                <w:sz w:val="20"/>
                <w:szCs w:val="20"/>
              </w:rPr>
              <w:t xml:space="preserve"> </w:t>
            </w:r>
            <w:proofErr w:type="spellStart"/>
            <w:r w:rsidRPr="00BB225D">
              <w:rPr>
                <w:sz w:val="20"/>
                <w:szCs w:val="20"/>
              </w:rPr>
              <w:t>ван</w:t>
            </w:r>
            <w:proofErr w:type="spellEnd"/>
            <w:r w:rsidRPr="00BB225D">
              <w:rPr>
                <w:sz w:val="20"/>
                <w:szCs w:val="20"/>
              </w:rPr>
              <w:t xml:space="preserve"> </w:t>
            </w:r>
            <w:proofErr w:type="spellStart"/>
            <w:r w:rsidRPr="00BB225D">
              <w:rPr>
                <w:sz w:val="20"/>
                <w:szCs w:val="20"/>
              </w:rPr>
              <w:t>експлоатације</w:t>
            </w:r>
            <w:proofErr w:type="spellEnd"/>
          </w:p>
        </w:tc>
      </w:tr>
      <w:tr w:rsidR="00BB225D" w:rsidRPr="00B04D6C" w14:paraId="484F72FE" w14:textId="77777777" w:rsidTr="00EE4CDE">
        <w:trPr>
          <w:trHeight w:val="25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E2918" w14:textId="55D187E7" w:rsidR="00BB225D" w:rsidRPr="00EE4CDE" w:rsidRDefault="00BB225D" w:rsidP="00BB225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B5BD3" w14:textId="10BB6D77" w:rsidR="00BB225D" w:rsidRPr="00BB225D" w:rsidRDefault="00BB225D" w:rsidP="00BB225D">
            <w:pPr>
              <w:pStyle w:val="Header"/>
              <w:rPr>
                <w:sz w:val="20"/>
                <w:szCs w:val="20"/>
                <w:lang w:val="bs-Cyrl-BA"/>
              </w:rPr>
            </w:pPr>
            <w:proofErr w:type="spellStart"/>
            <w:r w:rsidRPr="00BB225D">
              <w:rPr>
                <w:sz w:val="20"/>
                <w:szCs w:val="20"/>
              </w:rPr>
              <w:t>Сремска</w:t>
            </w:r>
            <w:proofErr w:type="spellEnd"/>
            <w:r w:rsidRPr="00BB225D">
              <w:rPr>
                <w:sz w:val="20"/>
                <w:szCs w:val="20"/>
              </w:rPr>
              <w:t xml:space="preserve"> </w:t>
            </w:r>
            <w:proofErr w:type="spellStart"/>
            <w:r w:rsidRPr="00BB225D">
              <w:rPr>
                <w:sz w:val="20"/>
                <w:szCs w:val="20"/>
              </w:rPr>
              <w:t>Рача-Бијељина</w:t>
            </w:r>
            <w:proofErr w:type="spellEnd"/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EB340" w14:textId="4110661B" w:rsidR="00BB225D" w:rsidRPr="00BB225D" w:rsidRDefault="00BB225D" w:rsidP="00BB225D">
            <w:pPr>
              <w:pStyle w:val="Header"/>
              <w:jc w:val="center"/>
              <w:rPr>
                <w:sz w:val="20"/>
                <w:szCs w:val="20"/>
                <w:lang w:val="sr-Cyrl-CS"/>
              </w:rPr>
            </w:pPr>
            <w:proofErr w:type="spellStart"/>
            <w:r w:rsidRPr="00BB225D">
              <w:rPr>
                <w:sz w:val="20"/>
                <w:szCs w:val="20"/>
              </w:rPr>
              <w:t>Пруга</w:t>
            </w:r>
            <w:proofErr w:type="spellEnd"/>
            <w:r w:rsidRPr="00BB225D">
              <w:rPr>
                <w:sz w:val="20"/>
                <w:szCs w:val="20"/>
              </w:rPr>
              <w:t xml:space="preserve"> </w:t>
            </w:r>
            <w:proofErr w:type="spellStart"/>
            <w:r w:rsidRPr="00BB225D">
              <w:rPr>
                <w:sz w:val="20"/>
                <w:szCs w:val="20"/>
              </w:rPr>
              <w:t>ван</w:t>
            </w:r>
            <w:proofErr w:type="spellEnd"/>
            <w:r w:rsidRPr="00BB225D">
              <w:rPr>
                <w:sz w:val="20"/>
                <w:szCs w:val="20"/>
              </w:rPr>
              <w:t xml:space="preserve"> </w:t>
            </w:r>
            <w:proofErr w:type="spellStart"/>
            <w:r w:rsidRPr="00BB225D">
              <w:rPr>
                <w:sz w:val="20"/>
                <w:szCs w:val="20"/>
              </w:rPr>
              <w:t>експлоатације</w:t>
            </w:r>
            <w:proofErr w:type="spellEnd"/>
          </w:p>
        </w:tc>
      </w:tr>
    </w:tbl>
    <w:p w14:paraId="1F6CD664" w14:textId="297A8CFD" w:rsidR="007A75E0" w:rsidRPr="000425DE" w:rsidRDefault="007A75E0" w:rsidP="00B04D6C">
      <w:pPr>
        <w:spacing w:after="0"/>
        <w:rPr>
          <w:rFonts w:ascii="Times New Roman" w:hAnsi="Times New Roman" w:cs="Times New Roman"/>
          <w:lang w:val="hr-HR"/>
        </w:rPr>
      </w:pPr>
      <w:r w:rsidRPr="00B04D6C">
        <w:rPr>
          <w:rFonts w:ascii="Times New Roman" w:hAnsi="Times New Roman" w:cs="Times New Roman"/>
          <w:lang w:val="sr-Cyrl-CS"/>
        </w:rPr>
        <w:t xml:space="preserve">             </w:t>
      </w:r>
    </w:p>
    <w:p w14:paraId="432A2C8A" w14:textId="32CEC56E" w:rsidR="007A75E0" w:rsidRPr="00B04D6C" w:rsidRDefault="007A75E0" w:rsidP="00B204C5">
      <w:pPr>
        <w:pStyle w:val="Heading3"/>
        <w:spacing w:after="0"/>
        <w:rPr>
          <w:rFonts w:ascii="Times New Roman" w:hAnsi="Times New Roman" w:cs="Times New Roman"/>
          <w:b w:val="0"/>
          <w:lang w:val="sr-Cyrl-CS"/>
        </w:rPr>
      </w:pPr>
      <w:bookmarkStart w:id="22" w:name="_Toc174015555"/>
      <w:r w:rsidRPr="00B04D6C">
        <w:rPr>
          <w:rFonts w:ascii="Times New Roman" w:hAnsi="Times New Roman" w:cs="Times New Roman"/>
          <w:lang w:val="hr-HR"/>
        </w:rPr>
        <w:t xml:space="preserve">3.1.4. </w:t>
      </w:r>
      <w:r w:rsidRPr="00B04D6C">
        <w:rPr>
          <w:rFonts w:ascii="Times New Roman" w:hAnsi="Times New Roman" w:cs="Times New Roman"/>
          <w:lang w:val="sr-Cyrl-CS"/>
        </w:rPr>
        <w:t>Дужина електрифицираних пруга</w:t>
      </w:r>
      <w:bookmarkEnd w:id="22"/>
    </w:p>
    <w:tbl>
      <w:tblPr>
        <w:tblW w:w="6679" w:type="dxa"/>
        <w:jc w:val="center"/>
        <w:tblLook w:val="0000" w:firstRow="0" w:lastRow="0" w:firstColumn="0" w:lastColumn="0" w:noHBand="0" w:noVBand="0"/>
      </w:tblPr>
      <w:tblGrid>
        <w:gridCol w:w="368"/>
        <w:gridCol w:w="5351"/>
        <w:gridCol w:w="960"/>
      </w:tblGrid>
      <w:tr w:rsidR="007A75E0" w:rsidRPr="00B04D6C" w14:paraId="5C114888" w14:textId="77777777" w:rsidTr="00EC4D95">
        <w:trPr>
          <w:trHeight w:val="276"/>
          <w:jc w:val="center"/>
        </w:trPr>
        <w:tc>
          <w:tcPr>
            <w:tcW w:w="5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3FB812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Пруга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57E0C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spellEnd"/>
          </w:p>
        </w:tc>
      </w:tr>
      <w:tr w:rsidR="007A75E0" w:rsidRPr="00B04D6C" w14:paraId="61E5B5B1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86FC3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443F6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Шамац (ент.граница ЖРС/ЖФБиХ)-Добој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01015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62,172</w:t>
            </w:r>
          </w:p>
        </w:tc>
      </w:tr>
      <w:tr w:rsidR="007A75E0" w:rsidRPr="00B04D6C" w14:paraId="064A90BC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82CC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9BFB4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Добој-Маглај (ент,граница ЖРС/ЖФБиХ)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C4330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18,800</w:t>
            </w:r>
          </w:p>
        </w:tc>
      </w:tr>
      <w:tr w:rsidR="007A75E0" w:rsidRPr="00B04D6C" w14:paraId="55D4C475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F3F5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E75B3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Добој-Нови</w:t>
            </w:r>
            <w:proofErr w:type="spellEnd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Град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646BE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173,567</w:t>
            </w:r>
          </w:p>
        </w:tc>
      </w:tr>
      <w:tr w:rsidR="007A75E0" w:rsidRPr="00B04D6C" w14:paraId="4CE70FD6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1A9B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9FE26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Волиња-Нови</w:t>
            </w:r>
            <w:proofErr w:type="spellEnd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Град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7B1A7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19,384</w:t>
            </w:r>
          </w:p>
        </w:tc>
      </w:tr>
      <w:tr w:rsidR="007A75E0" w:rsidRPr="00B04D6C" w14:paraId="4CD29DB5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7591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2753E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Нови</w:t>
            </w:r>
            <w:proofErr w:type="spellEnd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Град-Блатна</w:t>
            </w:r>
            <w:proofErr w:type="spellEnd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Ент.граница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89ED7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19,600</w:t>
            </w:r>
          </w:p>
        </w:tc>
      </w:tr>
      <w:tr w:rsidR="007A75E0" w:rsidRPr="00B04D6C" w14:paraId="3D9EEB72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90F7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3BCA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Омарска-Томашица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8F369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12,525</w:t>
            </w:r>
          </w:p>
        </w:tc>
      </w:tr>
      <w:tr w:rsidR="007A75E0" w:rsidRPr="00B04D6C" w14:paraId="16B27ABA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B4843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FEFA1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Крчевине одвојак-Заједнице одвојак (триангла)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8E3A9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1,398</w:t>
            </w:r>
          </w:p>
        </w:tc>
      </w:tr>
      <w:tr w:rsidR="007A75E0" w:rsidRPr="00B04D6C" w14:paraId="75AE7541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AEB1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AA48F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Нови Град теретна-Мост на Сани одв. 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триангла</w:t>
            </w:r>
            <w:proofErr w:type="spellEnd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7C070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0,808</w:t>
            </w:r>
          </w:p>
        </w:tc>
      </w:tr>
      <w:tr w:rsidR="007A75E0" w:rsidRPr="00B04D6C" w14:paraId="2159F2EE" w14:textId="77777777" w:rsidTr="00EC4D95">
        <w:trPr>
          <w:trHeight w:val="276"/>
          <w:jc w:val="center"/>
        </w:trPr>
        <w:tc>
          <w:tcPr>
            <w:tcW w:w="5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0D5466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9FC89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308,254</w:t>
            </w:r>
          </w:p>
        </w:tc>
      </w:tr>
    </w:tbl>
    <w:p w14:paraId="719FEED3" w14:textId="1063C744" w:rsidR="001E6C4C" w:rsidRDefault="001E6C4C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hr-HR"/>
        </w:rPr>
      </w:pPr>
    </w:p>
    <w:p w14:paraId="5EE044D5" w14:textId="35DAE374" w:rsidR="00FE6659" w:rsidRDefault="00FE6659" w:rsidP="00FE6659">
      <w:pPr>
        <w:rPr>
          <w:lang w:val="hr-HR"/>
        </w:rPr>
      </w:pPr>
    </w:p>
    <w:p w14:paraId="29549DDA" w14:textId="77777777" w:rsidR="00FE6659" w:rsidRPr="00FE6659" w:rsidRDefault="00FE6659" w:rsidP="00FE6659">
      <w:pPr>
        <w:rPr>
          <w:lang w:val="hr-HR"/>
        </w:rPr>
      </w:pPr>
    </w:p>
    <w:p w14:paraId="155A1B15" w14:textId="03282AA1" w:rsidR="00FE6659" w:rsidRDefault="00FE6659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sz w:val="4"/>
          <w:szCs w:val="4"/>
          <w:lang w:val="hr-HR"/>
        </w:rPr>
      </w:pPr>
    </w:p>
    <w:p w14:paraId="36F8216E" w14:textId="77777777" w:rsidR="00FE6659" w:rsidRPr="00FE6659" w:rsidRDefault="00FE6659" w:rsidP="00FE6659">
      <w:pPr>
        <w:rPr>
          <w:lang w:val="hr-HR"/>
        </w:rPr>
      </w:pPr>
    </w:p>
    <w:p w14:paraId="78800CC8" w14:textId="3FBECA0D" w:rsidR="007A75E0" w:rsidRPr="007260EA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Latn-CS"/>
        </w:rPr>
      </w:pPr>
      <w:bookmarkStart w:id="23" w:name="_Toc174015556"/>
      <w:r w:rsidRPr="007260EA">
        <w:rPr>
          <w:rFonts w:ascii="Times New Roman" w:hAnsi="Times New Roman" w:cs="Times New Roman"/>
          <w:i w:val="0"/>
          <w:iCs w:val="0"/>
          <w:lang w:val="hr-HR"/>
        </w:rPr>
        <w:lastRenderedPageBreak/>
        <w:t>3</w:t>
      </w:r>
      <w:r w:rsidRPr="007260EA">
        <w:rPr>
          <w:rFonts w:ascii="Times New Roman" w:hAnsi="Times New Roman" w:cs="Times New Roman"/>
          <w:i w:val="0"/>
          <w:iCs w:val="0"/>
          <w:lang w:val="sr-Cyrl-CS"/>
        </w:rPr>
        <w:t>.2. Редовно одржавање  жељезничке инфраструктуре</w:t>
      </w:r>
      <w:bookmarkEnd w:id="23"/>
    </w:p>
    <w:p w14:paraId="63774772" w14:textId="77777777" w:rsidR="007A75E0" w:rsidRPr="007260EA" w:rsidRDefault="007A75E0" w:rsidP="00B04D6C">
      <w:pPr>
        <w:spacing w:after="0"/>
        <w:rPr>
          <w:rFonts w:ascii="Times New Roman" w:hAnsi="Times New Roman" w:cs="Times New Roman"/>
          <w:lang w:val="sr-Latn-CS"/>
        </w:rPr>
      </w:pPr>
    </w:p>
    <w:p w14:paraId="71FCD047" w14:textId="2EB08C19" w:rsidR="007A75E0" w:rsidRPr="00CF7DB2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iCs/>
        </w:rPr>
      </w:pPr>
      <w:r w:rsidRPr="007260EA">
        <w:rPr>
          <w:rFonts w:ascii="Times New Roman" w:hAnsi="Times New Roman" w:cs="Times New Roman"/>
          <w:bCs/>
          <w:iCs/>
          <w:lang w:val="sr-Cyrl-CS"/>
        </w:rPr>
        <w:t xml:space="preserve">Улагања у жељезничку инфраструктуру, како кроз редовно одржавање, тако и кроз капитална улагања, неопходан су чинилац за безбједно одвијање жељезничког саобраћаја на пругама Жељезница Републике Српске. </w:t>
      </w:r>
      <w:r w:rsidRPr="007260EA">
        <w:rPr>
          <w:rFonts w:ascii="Times New Roman" w:hAnsi="Times New Roman" w:cs="Times New Roman"/>
          <w:bCs/>
          <w:iCs/>
          <w:lang w:val="ru-RU"/>
        </w:rPr>
        <w:t>У овом поглављу је представљен план редовног одржавања у</w:t>
      </w:r>
      <w:r w:rsidRPr="007260EA">
        <w:rPr>
          <w:rFonts w:ascii="Times New Roman" w:hAnsi="Times New Roman" w:cs="Times New Roman"/>
          <w:bCs/>
          <w:iCs/>
          <w:lang w:val="sr-Cyrl-BA"/>
        </w:rPr>
        <w:t xml:space="preserve"> Пословима инфраструктуре</w:t>
      </w:r>
      <w:r w:rsidRPr="007260EA">
        <w:rPr>
          <w:rFonts w:ascii="Times New Roman" w:hAnsi="Times New Roman" w:cs="Times New Roman"/>
          <w:bCs/>
          <w:iCs/>
          <w:lang w:val="ru-RU"/>
        </w:rPr>
        <w:t>. Редовно одржавање је приказано кроз планиране норма часове, вриједносно исказане утрошке материјала и услуге трећих лица.</w:t>
      </w:r>
      <w:r w:rsidRPr="007260EA">
        <w:rPr>
          <w:rStyle w:val="FootnoteReference"/>
          <w:rFonts w:ascii="Times New Roman" w:hAnsi="Times New Roman" w:cs="Times New Roman"/>
          <w:bCs/>
          <w:iCs/>
          <w:lang w:val="ru-RU"/>
        </w:rPr>
        <w:footnoteReference w:id="1"/>
      </w:r>
      <w:r w:rsidRPr="007260EA">
        <w:rPr>
          <w:rFonts w:ascii="Times New Roman" w:hAnsi="Times New Roman" w:cs="Times New Roman"/>
          <w:bCs/>
          <w:iCs/>
          <w:lang w:val="sr-Latn-BA"/>
        </w:rPr>
        <w:t xml:space="preserve"> </w:t>
      </w:r>
      <w:r w:rsidR="00730EF9" w:rsidRPr="00CF7DB2">
        <w:rPr>
          <w:rFonts w:ascii="Times New Roman" w:hAnsi="Times New Roman" w:cs="Times New Roman"/>
          <w:lang w:val="sr-Cyrl-BA"/>
        </w:rPr>
        <w:t>У наредним табелама приказани су трошкови у оквиру расположивог буџета, планирани кроз Биланс успјеха, као и додатна средства која су потребна за одржавање, а нису обухваћена  расположивим буџетом.</w:t>
      </w:r>
    </w:p>
    <w:p w14:paraId="0ACF3B44" w14:textId="77777777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bCs/>
          <w:iCs/>
          <w:color w:val="BFBFBF"/>
          <w:sz w:val="4"/>
          <w:szCs w:val="4"/>
          <w:lang w:val="sr-Cyrl-CS"/>
        </w:rPr>
      </w:pPr>
    </w:p>
    <w:p w14:paraId="4B2162C3" w14:textId="77777777" w:rsidR="007A75E0" w:rsidRPr="00730EF9" w:rsidRDefault="007A75E0" w:rsidP="00B04D6C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4" w:name="_Toc174015557"/>
      <w:r w:rsidRPr="00730EF9">
        <w:rPr>
          <w:rFonts w:ascii="Times New Roman" w:hAnsi="Times New Roman" w:cs="Times New Roman"/>
          <w:lang w:val="hr-HR"/>
        </w:rPr>
        <w:t>3</w:t>
      </w:r>
      <w:r w:rsidRPr="00730EF9">
        <w:rPr>
          <w:rFonts w:ascii="Times New Roman" w:hAnsi="Times New Roman" w:cs="Times New Roman"/>
          <w:lang w:val="ru-RU"/>
        </w:rPr>
        <w:t>.2.1. Редовно одржавање</w:t>
      </w:r>
      <w:r w:rsidRPr="00730EF9">
        <w:rPr>
          <w:rFonts w:ascii="Times New Roman" w:hAnsi="Times New Roman" w:cs="Times New Roman"/>
          <w:lang w:val="sr-Cyrl-CS"/>
        </w:rPr>
        <w:t xml:space="preserve"> </w:t>
      </w:r>
      <w:r w:rsidRPr="00730EF9">
        <w:rPr>
          <w:rFonts w:ascii="Times New Roman" w:hAnsi="Times New Roman" w:cs="Times New Roman"/>
          <w:lang w:val="ru-RU"/>
        </w:rPr>
        <w:t>у Сектору за електротехничке послове</w:t>
      </w:r>
      <w:bookmarkEnd w:id="24"/>
    </w:p>
    <w:p w14:paraId="5AD6C27B" w14:textId="77777777" w:rsidR="007A75E0" w:rsidRPr="00730EF9" w:rsidRDefault="007A75E0" w:rsidP="00B04D6C">
      <w:pPr>
        <w:spacing w:after="0"/>
        <w:ind w:firstLine="600"/>
        <w:jc w:val="both"/>
        <w:rPr>
          <w:rFonts w:ascii="Times New Roman" w:hAnsi="Times New Roman" w:cs="Times New Roman"/>
          <w:bCs/>
          <w:iCs/>
          <w:lang w:val="ru-RU"/>
        </w:rPr>
      </w:pPr>
    </w:p>
    <w:p w14:paraId="5545AD96" w14:textId="65EF1C25" w:rsidR="00AB6D6F" w:rsidRDefault="007A75E0" w:rsidP="00AF6721">
      <w:pPr>
        <w:spacing w:after="0" w:line="360" w:lineRule="auto"/>
        <w:ind w:firstLine="601"/>
        <w:jc w:val="both"/>
        <w:rPr>
          <w:rFonts w:ascii="Times New Roman" w:hAnsi="Times New Roman" w:cs="Times New Roman"/>
          <w:bCs/>
          <w:iCs/>
          <w:lang w:val="ru-RU"/>
        </w:rPr>
      </w:pPr>
      <w:r w:rsidRPr="00730EF9">
        <w:rPr>
          <w:rFonts w:ascii="Times New Roman" w:hAnsi="Times New Roman" w:cs="Times New Roman"/>
          <w:bCs/>
          <w:iCs/>
          <w:lang w:val="ru-RU"/>
        </w:rPr>
        <w:t>Планирани утрошци материјала и ангажовање радне снаге неопходни су за редовно одржавање сигнално-сигурносних постројења, контактне мреже, телекомуникација, електроенергетских постројења, даљинског управљања и јаке струје. Структура планираних вриједносно исказаних утрошака материјала за одржавање у сопственој режији у Сектору за електро</w:t>
      </w:r>
      <w:r w:rsidR="0034078E">
        <w:rPr>
          <w:rFonts w:ascii="Times New Roman" w:hAnsi="Times New Roman" w:cs="Times New Roman"/>
          <w:bCs/>
          <w:iCs/>
          <w:lang w:val="ru-RU"/>
        </w:rPr>
        <w:t>-</w:t>
      </w:r>
      <w:r w:rsidRPr="00730EF9">
        <w:rPr>
          <w:rFonts w:ascii="Times New Roman" w:hAnsi="Times New Roman" w:cs="Times New Roman"/>
          <w:bCs/>
          <w:iCs/>
          <w:lang w:val="ru-RU"/>
        </w:rPr>
        <w:t>техничке послове у планском периоду је</w:t>
      </w:r>
      <w:r w:rsidR="00D92AD0">
        <w:rPr>
          <w:rFonts w:ascii="Times New Roman" w:hAnsi="Times New Roman" w:cs="Times New Roman"/>
          <w:bCs/>
          <w:iCs/>
          <w:lang w:val="ru-RU"/>
        </w:rPr>
        <w:t xml:space="preserve"> сљ</w:t>
      </w:r>
      <w:r w:rsidRPr="00730EF9">
        <w:rPr>
          <w:rFonts w:ascii="Times New Roman" w:hAnsi="Times New Roman" w:cs="Times New Roman"/>
          <w:bCs/>
          <w:iCs/>
          <w:lang w:val="ru-RU"/>
        </w:rPr>
        <w:t>едећа:</w:t>
      </w:r>
    </w:p>
    <w:p w14:paraId="0E601C19" w14:textId="77777777" w:rsidR="00AE172A" w:rsidRDefault="00AE172A" w:rsidP="00AE172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408768AA" w14:textId="126FE5D6" w:rsidR="00AE172A" w:rsidRDefault="00AE172A" w:rsidP="00AE172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proofErr w:type="spellStart"/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Табела</w:t>
      </w:r>
      <w:proofErr w:type="spellEnd"/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12.</w:t>
      </w:r>
      <w:r w:rsidR="0096788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Ребаланс </w:t>
      </w:r>
      <w:proofErr w:type="spellStart"/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План</w:t>
      </w:r>
      <w:proofErr w:type="spellEnd"/>
      <w:r w:rsidR="0096788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>а</w:t>
      </w:r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вриједносно</w:t>
      </w:r>
      <w:proofErr w:type="spellEnd"/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исказаних</w:t>
      </w:r>
      <w:proofErr w:type="spellEnd"/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утрошака</w:t>
      </w:r>
      <w:proofErr w:type="spellEnd"/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материјала</w:t>
      </w:r>
      <w:proofErr w:type="spellEnd"/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за</w:t>
      </w:r>
      <w:proofErr w:type="spellEnd"/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одржавање</w:t>
      </w:r>
      <w:proofErr w:type="spellEnd"/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у </w:t>
      </w:r>
      <w:proofErr w:type="spellStart"/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сопственој</w:t>
      </w:r>
      <w:proofErr w:type="spellEnd"/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режији</w:t>
      </w:r>
      <w:proofErr w:type="spellEnd"/>
    </w:p>
    <w:tbl>
      <w:tblPr>
        <w:tblW w:w="9625" w:type="dxa"/>
        <w:jc w:val="center"/>
        <w:tblLook w:val="04A0" w:firstRow="1" w:lastRow="0" w:firstColumn="1" w:lastColumn="0" w:noHBand="0" w:noVBand="1"/>
      </w:tblPr>
      <w:tblGrid>
        <w:gridCol w:w="698"/>
        <w:gridCol w:w="4793"/>
        <w:gridCol w:w="1397"/>
        <w:gridCol w:w="1457"/>
        <w:gridCol w:w="1280"/>
      </w:tblGrid>
      <w:tr w:rsidR="00AE172A" w:rsidRPr="00AE172A" w14:paraId="50DBD664" w14:textId="77777777" w:rsidTr="00CE3B5C">
        <w:trPr>
          <w:trHeight w:val="298"/>
          <w:jc w:val="center"/>
        </w:trPr>
        <w:tc>
          <w:tcPr>
            <w:tcW w:w="6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7FBEF7A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Р.б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4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71F166E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13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EAC3E39" w14:textId="67A6CDCC" w:rsidR="00AE172A" w:rsidRPr="00AE172A" w:rsidRDefault="009D1A92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  <w:r w:rsid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 xml:space="preserve">                                        у КМ</w:t>
            </w:r>
          </w:p>
        </w:tc>
      </w:tr>
      <w:tr w:rsidR="00AE172A" w:rsidRPr="00AE172A" w14:paraId="55CCC65E" w14:textId="77777777" w:rsidTr="00CE3B5C">
        <w:trPr>
          <w:trHeight w:val="298"/>
          <w:jc w:val="center"/>
        </w:trPr>
        <w:tc>
          <w:tcPr>
            <w:tcW w:w="6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BC9153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1FCC36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3E9E9CB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2024.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FBAD0BC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2025.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CE69AC9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2026.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AE172A" w:rsidRPr="00AE172A" w14:paraId="3B7B2C96" w14:textId="77777777" w:rsidTr="00CE3B5C">
        <w:trPr>
          <w:trHeight w:val="1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BE2EA94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47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4DEEDB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D11F27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CA4DB9B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B89AB3E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AE172A" w:rsidRPr="00AE172A" w14:paraId="2A1D5B22" w14:textId="77777777" w:rsidTr="00AE172A">
        <w:trPr>
          <w:trHeight w:val="754"/>
          <w:jc w:val="center"/>
        </w:trPr>
        <w:tc>
          <w:tcPr>
            <w:tcW w:w="9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7F6A3FC5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I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вриједносно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исказаних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утрошака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материјала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сопственој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режији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(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планирано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кроз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Биланс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успјеха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оквиру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расположивог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буџета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AE172A" w:rsidRPr="00AE172A" w14:paraId="3C59E5C8" w14:textId="77777777" w:rsidTr="00AE172A">
        <w:trPr>
          <w:trHeight w:val="298"/>
          <w:jc w:val="center"/>
        </w:trPr>
        <w:tc>
          <w:tcPr>
            <w:tcW w:w="54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3DF6DA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3D85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343.096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E946F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271.329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14D94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93.129</w:t>
            </w:r>
          </w:p>
        </w:tc>
      </w:tr>
      <w:tr w:rsidR="00AE172A" w:rsidRPr="00AE172A" w14:paraId="432D03BD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0FA47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60B7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ТК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2E0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37.940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FC4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46.315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E87CF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46.385</w:t>
            </w:r>
          </w:p>
        </w:tc>
      </w:tr>
      <w:tr w:rsidR="00AE172A" w:rsidRPr="00AE172A" w14:paraId="315D7834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46F2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9139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СС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135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22.144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9F66E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5.860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F9D2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6.374</w:t>
            </w:r>
          </w:p>
        </w:tc>
      </w:tr>
      <w:tr w:rsidR="00AE172A" w:rsidRPr="00AE172A" w14:paraId="11883CF3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26D9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4495E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КМ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82A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24.780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080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11.150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789E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1.750</w:t>
            </w:r>
          </w:p>
        </w:tc>
      </w:tr>
      <w:tr w:rsidR="00AE172A" w:rsidRPr="00AE172A" w14:paraId="4FA120FE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F585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5AE7B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ЕЕП и ЈС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833E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258.232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C433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208.004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9E13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38.620</w:t>
            </w:r>
          </w:p>
        </w:tc>
      </w:tr>
      <w:tr w:rsidR="00AE172A" w:rsidRPr="00AE172A" w14:paraId="79684E42" w14:textId="77777777" w:rsidTr="00AE172A">
        <w:trPr>
          <w:trHeight w:val="298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B8457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0F62A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ЦДУ и ДУ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8D24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3566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75DDB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E172A" w:rsidRPr="00AE172A" w14:paraId="0BD7E856" w14:textId="77777777" w:rsidTr="00AE172A">
        <w:trPr>
          <w:trHeight w:val="298"/>
          <w:jc w:val="center"/>
        </w:trPr>
        <w:tc>
          <w:tcPr>
            <w:tcW w:w="54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8F208E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0B4B0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746.438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09A40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571.970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A930B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767.543</w:t>
            </w:r>
          </w:p>
        </w:tc>
      </w:tr>
      <w:tr w:rsidR="00AE172A" w:rsidRPr="00AE172A" w14:paraId="558FC66F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8EED3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F0EB7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ТК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431E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157.980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90A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81.502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7524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90.194</w:t>
            </w:r>
          </w:p>
        </w:tc>
      </w:tr>
      <w:tr w:rsidR="00AE172A" w:rsidRPr="00AE172A" w14:paraId="1FF003A3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80CC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B7DF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СС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D4D5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318.339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0BBA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229.041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F26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401.606</w:t>
            </w:r>
          </w:p>
        </w:tc>
      </w:tr>
      <w:tr w:rsidR="00AE172A" w:rsidRPr="00AE172A" w14:paraId="5BD08CA0" w14:textId="77777777" w:rsidTr="00CE3B5C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834FE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3.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5D7A0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КМ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0FC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102.246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52D6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141.511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693CB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156.851</w:t>
            </w:r>
          </w:p>
        </w:tc>
      </w:tr>
      <w:tr w:rsidR="00AE172A" w:rsidRPr="00AE172A" w14:paraId="3E3F9F3A" w14:textId="77777777" w:rsidTr="00CE3B5C">
        <w:trPr>
          <w:trHeight w:val="284"/>
          <w:jc w:val="center"/>
        </w:trPr>
        <w:tc>
          <w:tcPr>
            <w:tcW w:w="6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FCF52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1623D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ЕЕП и ЈС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BC1E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167.031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78B6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119.072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C240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118.049</w:t>
            </w:r>
          </w:p>
        </w:tc>
      </w:tr>
      <w:tr w:rsidR="00AE172A" w:rsidRPr="00AE172A" w14:paraId="52A66FC5" w14:textId="77777777" w:rsidTr="00AE172A">
        <w:trPr>
          <w:trHeight w:val="298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36C2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7D48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ЦДУ и ДУ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ED9B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843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6FA7E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843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4B3E6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843</w:t>
            </w:r>
          </w:p>
        </w:tc>
      </w:tr>
      <w:tr w:rsidR="00AE172A" w:rsidRPr="00AE172A" w14:paraId="072E58B1" w14:textId="77777777" w:rsidTr="00AE172A">
        <w:trPr>
          <w:trHeight w:val="554"/>
          <w:jc w:val="center"/>
        </w:trPr>
        <w:tc>
          <w:tcPr>
            <w:tcW w:w="54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561AC416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ел-техничке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послове</w:t>
            </w:r>
            <w:proofErr w:type="spellEnd"/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BE172EE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1.089.534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30306B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843.299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625E77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860.671</w:t>
            </w:r>
          </w:p>
        </w:tc>
      </w:tr>
      <w:tr w:rsidR="00AE172A" w:rsidRPr="00AE172A" w14:paraId="4C8C18DA" w14:textId="77777777" w:rsidTr="00AE172A">
        <w:trPr>
          <w:trHeight w:val="626"/>
          <w:jc w:val="center"/>
        </w:trPr>
        <w:tc>
          <w:tcPr>
            <w:tcW w:w="9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180D2D35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II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вриједносно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исказаних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утрошака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материјала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сопственој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режији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додатна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која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а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нису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обухваћена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расположивим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буџетом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AE172A" w:rsidRPr="00AE172A" w14:paraId="59FFCB42" w14:textId="77777777" w:rsidTr="00AE172A">
        <w:trPr>
          <w:trHeight w:val="298"/>
          <w:jc w:val="center"/>
        </w:trPr>
        <w:tc>
          <w:tcPr>
            <w:tcW w:w="54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A251CA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8901F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89.000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B1A7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96.000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3CF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96.000</w:t>
            </w:r>
          </w:p>
        </w:tc>
      </w:tr>
      <w:tr w:rsidR="00AE172A" w:rsidRPr="00AE172A" w14:paraId="73052D3A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5776C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338E9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ТК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11D7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6515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B9C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</w:tr>
      <w:tr w:rsidR="00AE172A" w:rsidRPr="00AE172A" w14:paraId="65FE4915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4FD89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4729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СС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DA4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4664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275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</w:tr>
      <w:tr w:rsidR="00AE172A" w:rsidRPr="00AE172A" w14:paraId="5330FA8A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691BA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18A61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КМ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65DBD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05D6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A4F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</w:tr>
      <w:tr w:rsidR="00AE172A" w:rsidRPr="00AE172A" w14:paraId="178786A7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85361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38282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ЕЕП и ЈС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A000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0F3B3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1C96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AE172A" w:rsidRPr="00AE172A" w14:paraId="2812B138" w14:textId="77777777" w:rsidTr="00AE172A">
        <w:trPr>
          <w:trHeight w:val="298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5642C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0CBF8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ЦДУ и ДУ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B6B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79193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8A15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</w:tr>
      <w:tr w:rsidR="00AE172A" w:rsidRPr="00AE172A" w14:paraId="41931D94" w14:textId="77777777" w:rsidTr="00AE172A">
        <w:trPr>
          <w:trHeight w:val="298"/>
          <w:jc w:val="center"/>
        </w:trPr>
        <w:tc>
          <w:tcPr>
            <w:tcW w:w="54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257BAC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65684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260.000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1E87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260.000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0B16B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260.000</w:t>
            </w:r>
          </w:p>
        </w:tc>
      </w:tr>
      <w:tr w:rsidR="00AE172A" w:rsidRPr="00AE172A" w14:paraId="21E6EBA4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28A16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8473B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ТК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18916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4E4F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8923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</w:tr>
      <w:tr w:rsidR="00AE172A" w:rsidRPr="00AE172A" w14:paraId="35652827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AC9F2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1ACF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СС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B657F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17AFF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7BE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</w:tr>
      <w:tr w:rsidR="00AE172A" w:rsidRPr="00AE172A" w14:paraId="67A8C437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2299A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2ACB9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КМ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FC63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513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3A98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</w:tr>
      <w:tr w:rsidR="00AE172A" w:rsidRPr="00AE172A" w14:paraId="71239814" w14:textId="77777777" w:rsidTr="00AE172A">
        <w:trPr>
          <w:trHeight w:val="284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C5A81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8EF9D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ЕЕП и ЈС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3153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2E7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9776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</w:tr>
      <w:tr w:rsidR="00AE172A" w:rsidRPr="00AE172A" w14:paraId="2EB62E46" w14:textId="77777777" w:rsidTr="00AE172A">
        <w:trPr>
          <w:trHeight w:val="298"/>
          <w:jc w:val="center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E2E2C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E5860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ЦДУ и ДУ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479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819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480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</w:tr>
      <w:tr w:rsidR="00AE172A" w:rsidRPr="00AE172A" w14:paraId="0B7C0FA1" w14:textId="77777777" w:rsidTr="00AE172A">
        <w:trPr>
          <w:trHeight w:val="626"/>
          <w:jc w:val="center"/>
        </w:trPr>
        <w:tc>
          <w:tcPr>
            <w:tcW w:w="54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1E19FA17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II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ел-техничке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послове</w:t>
            </w:r>
            <w:proofErr w:type="spellEnd"/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59C0E58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349.000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EDF413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356.000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5D4B04B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356.000</w:t>
            </w:r>
          </w:p>
        </w:tc>
      </w:tr>
      <w:tr w:rsidR="00AE172A" w:rsidRPr="00AE172A" w14:paraId="38E077B5" w14:textId="77777777" w:rsidTr="00AE172A">
        <w:trPr>
          <w:trHeight w:val="654"/>
          <w:jc w:val="center"/>
        </w:trPr>
        <w:tc>
          <w:tcPr>
            <w:tcW w:w="54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317059EC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III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потребна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у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сопственој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режији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Сектору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ел-техничке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послове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(I+II)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E3682AF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1.438.534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C404625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1.199.299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8CFD9B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1.216.671</w:t>
            </w:r>
          </w:p>
        </w:tc>
      </w:tr>
    </w:tbl>
    <w:p w14:paraId="04AD1C85" w14:textId="3E179271" w:rsidR="00AE172A" w:rsidRDefault="00AE172A" w:rsidP="00AF6721">
      <w:pPr>
        <w:spacing w:after="0" w:line="360" w:lineRule="auto"/>
        <w:ind w:firstLine="601"/>
        <w:jc w:val="both"/>
        <w:rPr>
          <w:rFonts w:ascii="Times New Roman" w:hAnsi="Times New Roman" w:cs="Times New Roman"/>
          <w:bCs/>
          <w:iCs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                                                                                                                        </w:t>
      </w:r>
      <w:r w:rsidRPr="008E01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</w:t>
      </w:r>
    </w:p>
    <w:p w14:paraId="112F7B17" w14:textId="35E7126A" w:rsidR="00277BE1" w:rsidRPr="00730EF9" w:rsidRDefault="00050703" w:rsidP="00B04D6C">
      <w:pPr>
        <w:spacing w:after="0"/>
        <w:rPr>
          <w:rFonts w:ascii="Times New Roman" w:hAnsi="Times New Roman" w:cs="Times New Roman"/>
          <w:bCs/>
          <w:iCs/>
          <w:lang w:val="hr-HR"/>
        </w:rPr>
      </w:pPr>
      <w:r>
        <w:rPr>
          <w:rFonts w:ascii="Times New Roman" w:hAnsi="Times New Roman" w:cs="Times New Roman"/>
          <w:bCs/>
          <w:iCs/>
        </w:rPr>
        <w:t xml:space="preserve">  </w:t>
      </w:r>
      <w:r w:rsidR="007A75E0" w:rsidRPr="00730EF9">
        <w:rPr>
          <w:rFonts w:ascii="Times New Roman" w:hAnsi="Times New Roman" w:cs="Times New Roman"/>
          <w:bCs/>
          <w:iCs/>
          <w:lang w:val="ru-RU"/>
        </w:rPr>
        <w:t xml:space="preserve">План ангажовања радне снаге исказан кроз норма часове представљен је </w:t>
      </w:r>
      <w:r w:rsidR="007A75E0" w:rsidRPr="00730EF9">
        <w:rPr>
          <w:rFonts w:ascii="Times New Roman" w:hAnsi="Times New Roman" w:cs="Times New Roman"/>
          <w:bCs/>
          <w:iCs/>
          <w:lang w:val="sr-Cyrl-BA"/>
        </w:rPr>
        <w:t xml:space="preserve">у </w:t>
      </w:r>
      <w:r w:rsidR="00D92AD0">
        <w:rPr>
          <w:rFonts w:ascii="Times New Roman" w:hAnsi="Times New Roman" w:cs="Times New Roman"/>
          <w:bCs/>
          <w:iCs/>
          <w:lang w:val="ru-RU"/>
        </w:rPr>
        <w:t>сљ</w:t>
      </w:r>
      <w:r w:rsidR="007679BE">
        <w:rPr>
          <w:rFonts w:ascii="Times New Roman" w:hAnsi="Times New Roman" w:cs="Times New Roman"/>
          <w:bCs/>
          <w:iCs/>
          <w:lang w:val="ru-RU"/>
        </w:rPr>
        <w:t>едећој табели:</w:t>
      </w:r>
    </w:p>
    <w:tbl>
      <w:tblPr>
        <w:tblW w:w="9757" w:type="dxa"/>
        <w:jc w:val="center"/>
        <w:tblLook w:val="0000" w:firstRow="0" w:lastRow="0" w:firstColumn="0" w:lastColumn="0" w:noHBand="0" w:noVBand="0"/>
      </w:tblPr>
      <w:tblGrid>
        <w:gridCol w:w="5020"/>
        <w:gridCol w:w="1585"/>
        <w:gridCol w:w="1804"/>
        <w:gridCol w:w="1348"/>
      </w:tblGrid>
      <w:tr w:rsidR="007A75E0" w:rsidRPr="00395AF7" w14:paraId="54AEF70D" w14:textId="77777777" w:rsidTr="00E60233">
        <w:trPr>
          <w:trHeight w:val="370"/>
          <w:jc w:val="center"/>
        </w:trPr>
        <w:tc>
          <w:tcPr>
            <w:tcW w:w="8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1DBB9" w14:textId="6ECFF083" w:rsidR="007A75E0" w:rsidRPr="00395AF7" w:rsidRDefault="007A75E0" w:rsidP="0096788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Табела</w:t>
            </w:r>
            <w:proofErr w:type="spellEnd"/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13.</w:t>
            </w:r>
            <w:r w:rsidR="0096788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 w:rsidR="0096788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ангажовања</w:t>
            </w:r>
            <w:proofErr w:type="spellEnd"/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радне</w:t>
            </w:r>
            <w:proofErr w:type="spellEnd"/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снаге</w:t>
            </w:r>
            <w:proofErr w:type="spellEnd"/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исказан</w:t>
            </w:r>
            <w:proofErr w:type="spellEnd"/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кроз</w:t>
            </w:r>
            <w:proofErr w:type="spellEnd"/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норма</w:t>
            </w:r>
            <w:proofErr w:type="spellEnd"/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часове</w:t>
            </w:r>
            <w:proofErr w:type="spellEnd"/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73528" w14:textId="77777777" w:rsidR="007A75E0" w:rsidRPr="00395AF7" w:rsidRDefault="007A75E0" w:rsidP="00B04D6C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7A75E0" w:rsidRPr="00395AF7" w14:paraId="40307597" w14:textId="77777777" w:rsidTr="00C067CB">
        <w:trPr>
          <w:trHeight w:val="286"/>
          <w:jc w:val="center"/>
        </w:trPr>
        <w:tc>
          <w:tcPr>
            <w:tcW w:w="5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489E6A" w14:textId="77777777" w:rsidR="007A75E0" w:rsidRPr="00395AF7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395A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73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17F2298B" w14:textId="73EE6D05" w:rsidR="007A75E0" w:rsidRPr="00395AF7" w:rsidRDefault="009D1A92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0F3F77" w:rsidRPr="00395AF7" w14:paraId="2A65C1C4" w14:textId="77777777" w:rsidTr="00C067CB">
        <w:trPr>
          <w:trHeight w:val="286"/>
          <w:jc w:val="center"/>
        </w:trPr>
        <w:tc>
          <w:tcPr>
            <w:tcW w:w="5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1BEF42" w14:textId="77777777" w:rsidR="000F3F77" w:rsidRPr="00395AF7" w:rsidRDefault="000F3F77" w:rsidP="000F3F77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0B682CE" w14:textId="28153118" w:rsidR="000F3F77" w:rsidRPr="00395AF7" w:rsidRDefault="000F3F77" w:rsidP="00AE17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AE1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4</w:t>
            </w: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год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4C4EBC8" w14:textId="3B9332B7" w:rsidR="000F3F77" w:rsidRPr="00395AF7" w:rsidRDefault="000F3F77" w:rsidP="00AE17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AE1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5</w:t>
            </w: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год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196346A" w14:textId="1BFBD098" w:rsidR="000F3F77" w:rsidRPr="00395AF7" w:rsidRDefault="000F3F77" w:rsidP="00AE17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AE1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6</w:t>
            </w:r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год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7A75E0" w:rsidRPr="00395AF7" w14:paraId="7D7A2B0A" w14:textId="77777777" w:rsidTr="00C067CB">
        <w:trPr>
          <w:trHeight w:val="179"/>
          <w:jc w:val="center"/>
        </w:trPr>
        <w:tc>
          <w:tcPr>
            <w:tcW w:w="502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CC74E67" w14:textId="77777777" w:rsidR="007A75E0" w:rsidRPr="00395AF7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58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51782DC" w14:textId="77777777" w:rsidR="007A75E0" w:rsidRPr="00395AF7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8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20409AB" w14:textId="77777777" w:rsidR="007A75E0" w:rsidRPr="00395AF7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3FF38D22" w14:textId="77777777" w:rsidR="007A75E0" w:rsidRPr="00395AF7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</w:tr>
      <w:tr w:rsidR="00AE172A" w:rsidRPr="00395AF7" w14:paraId="7AAF678D" w14:textId="77777777" w:rsidTr="00AE172A">
        <w:trPr>
          <w:trHeight w:val="412"/>
          <w:jc w:val="center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2D208BB" w14:textId="77777777" w:rsidR="00AE172A" w:rsidRPr="00D565B9" w:rsidRDefault="00AE172A" w:rsidP="00AE172A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D565B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Сектор</w:t>
            </w:r>
            <w:proofErr w:type="spellEnd"/>
            <w:r w:rsidRPr="00D565B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D565B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за</w:t>
            </w:r>
            <w:proofErr w:type="spellEnd"/>
            <w:r w:rsidRPr="00D565B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D565B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ел-техничке</w:t>
            </w:r>
            <w:proofErr w:type="spellEnd"/>
            <w:r w:rsidRPr="00D565B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D565B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послове</w:t>
            </w:r>
            <w:proofErr w:type="spellEnd"/>
            <w:r w:rsidRPr="00D565B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(</w:t>
            </w:r>
            <w:proofErr w:type="spellStart"/>
            <w:r w:rsidRPr="00D565B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а+б</w:t>
            </w:r>
            <w:proofErr w:type="spellEnd"/>
            <w:r w:rsidRPr="00D565B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EA5CF90" w14:textId="296746B5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250.796  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A18BB27" w14:textId="5F9FE3B4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255.344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1D099F7" w14:textId="6060EFB0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259.994   </w:t>
            </w:r>
          </w:p>
        </w:tc>
      </w:tr>
      <w:tr w:rsidR="00AE172A" w:rsidRPr="00395AF7" w14:paraId="2BBC2320" w14:textId="77777777" w:rsidTr="00AE172A">
        <w:trPr>
          <w:trHeight w:val="286"/>
          <w:jc w:val="center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6248FB9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а) </w:t>
            </w:r>
            <w:proofErr w:type="spellStart"/>
            <w:r w:rsidRPr="00395AF7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Инвестиционо</w:t>
            </w:r>
            <w:proofErr w:type="spellEnd"/>
            <w:r w:rsidRPr="00395AF7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3AA7DA8" w14:textId="6DA9CFFE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26.035  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EA35A84" w14:textId="79385C3E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26.406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BD4548B" w14:textId="2A959B7E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26.788   </w:t>
            </w:r>
          </w:p>
        </w:tc>
      </w:tr>
      <w:tr w:rsidR="00AE172A" w:rsidRPr="00395AF7" w14:paraId="0F777C66" w14:textId="77777777" w:rsidTr="00AE172A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C592A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Инвестиционо</w:t>
            </w:r>
            <w:proofErr w:type="spellEnd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 ТК </w:t>
            </w: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59897" w14:textId="333932E0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5.059   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BCE45" w14:textId="1D08434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5.062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4F8BE" w14:textId="4E10007A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5.064   </w:t>
            </w:r>
          </w:p>
        </w:tc>
      </w:tr>
      <w:tr w:rsidR="00AE172A" w:rsidRPr="00395AF7" w14:paraId="3C5CA179" w14:textId="77777777" w:rsidTr="00AE172A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C13B1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Инвестиционо</w:t>
            </w:r>
            <w:proofErr w:type="spellEnd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 СС </w:t>
            </w: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C67CE" w14:textId="2E23DA66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9.967   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74970" w14:textId="74AC1EFD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10.188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9346A" w14:textId="1856D426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10.416   </w:t>
            </w:r>
          </w:p>
        </w:tc>
      </w:tr>
      <w:tr w:rsidR="00AE172A" w:rsidRPr="00395AF7" w14:paraId="185C8EDF" w14:textId="77777777" w:rsidTr="00AE172A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B6610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Инвестиционо</w:t>
            </w:r>
            <w:proofErr w:type="spellEnd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 КМ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75C1C" w14:textId="1237B582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5.774   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59861" w14:textId="360D7DEF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5.851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3A4F8" w14:textId="5D43BA30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5.931   </w:t>
            </w:r>
          </w:p>
        </w:tc>
      </w:tr>
      <w:tr w:rsidR="00AE172A" w:rsidRPr="00395AF7" w14:paraId="25C48197" w14:textId="77777777" w:rsidTr="00AE172A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1AD25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Инвестиционо</w:t>
            </w:r>
            <w:proofErr w:type="spellEnd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 ЕЕП и ЈС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C3DC2" w14:textId="6DFEA1C1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5.235   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A02BD" w14:textId="26345314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5.305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7B62D" w14:textId="542622DB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5.377   </w:t>
            </w:r>
          </w:p>
        </w:tc>
      </w:tr>
      <w:tr w:rsidR="00AE172A" w:rsidRPr="00395AF7" w14:paraId="2DFAF7F2" w14:textId="77777777" w:rsidTr="00AE172A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C3BE5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Инвестиционо</w:t>
            </w:r>
            <w:proofErr w:type="spellEnd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 ЦДУ и ДУ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2B7B4" w14:textId="5950C98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E4371" w14:textId="1BEC5A0B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E11BC" w14:textId="21FA4DD9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AE172A" w:rsidRPr="00395AF7" w14:paraId="5BF30F61" w14:textId="77777777" w:rsidTr="00AE172A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006BD8F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б) </w:t>
            </w:r>
            <w:proofErr w:type="spellStart"/>
            <w:r w:rsidRPr="00395AF7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Текуће</w:t>
            </w:r>
            <w:proofErr w:type="spellEnd"/>
            <w:r w:rsidRPr="00395AF7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DA2D03B" w14:textId="1C499478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224.761  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A1B4F40" w14:textId="78941B8F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228.938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4BC0406" w14:textId="3C1273A3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233.206   </w:t>
            </w:r>
          </w:p>
        </w:tc>
      </w:tr>
      <w:tr w:rsidR="00AE172A" w:rsidRPr="00395AF7" w14:paraId="6CC6FC88" w14:textId="77777777" w:rsidTr="00AE172A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1D4BB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Текуће</w:t>
            </w:r>
            <w:proofErr w:type="spellEnd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 ТК </w:t>
            </w: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AD144" w14:textId="15E32822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43.667   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AF48B" w14:textId="514B9651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44.521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46657" w14:textId="34095A4D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45.405   </w:t>
            </w:r>
          </w:p>
        </w:tc>
      </w:tr>
      <w:tr w:rsidR="00AE172A" w:rsidRPr="00395AF7" w14:paraId="1A0C821B" w14:textId="77777777" w:rsidTr="00AE172A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2E0F3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Текуће</w:t>
            </w:r>
            <w:proofErr w:type="spellEnd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 СС </w:t>
            </w: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C815A" w14:textId="771125EF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48.783  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B2094" w14:textId="7A65FA8F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49.515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DA129" w14:textId="7D917E38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50.273   </w:t>
            </w:r>
          </w:p>
        </w:tc>
      </w:tr>
      <w:tr w:rsidR="00AE172A" w:rsidRPr="00395AF7" w14:paraId="62119D07" w14:textId="77777777" w:rsidTr="00AE172A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801F9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Текуће</w:t>
            </w:r>
            <w:proofErr w:type="spellEnd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 КМ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0A831" w14:textId="1F914ABF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84.003  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127A7" w14:textId="61E0481D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85.634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B394B" w14:textId="275120A8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87.322   </w:t>
            </w:r>
          </w:p>
        </w:tc>
      </w:tr>
      <w:tr w:rsidR="00AE172A" w:rsidRPr="00395AF7" w14:paraId="6BCDEC20" w14:textId="77777777" w:rsidTr="00AE172A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20AE1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Текуће</w:t>
            </w:r>
            <w:proofErr w:type="spellEnd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 ЕЕП и ЈС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844D0" w14:textId="3D6BAAC2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45.122  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4A8B1" w14:textId="3C49C369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46.082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872EE" w14:textId="7BA2050F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47.020   </w:t>
            </w:r>
          </w:p>
        </w:tc>
      </w:tr>
      <w:tr w:rsidR="00AE172A" w:rsidRPr="00395AF7" w14:paraId="3B0EDA48" w14:textId="77777777" w:rsidTr="00AE172A">
        <w:trPr>
          <w:trHeight w:val="303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87565" w14:textId="77777777" w:rsidR="00AE172A" w:rsidRPr="00395AF7" w:rsidRDefault="00AE172A" w:rsidP="00AE17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Текуће</w:t>
            </w:r>
            <w:proofErr w:type="spellEnd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395AF7">
              <w:rPr>
                <w:rFonts w:ascii="Times New Roman" w:hAnsi="Times New Roman" w:cs="Times New Roman"/>
                <w:sz w:val="18"/>
                <w:szCs w:val="18"/>
              </w:rPr>
              <w:t xml:space="preserve"> ЦДУ и ДУ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C8193" w14:textId="1D4FAFA9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3.186  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3D517" w14:textId="06B6E56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3.186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2DAC0" w14:textId="47DF3838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hAnsi="Times New Roman" w:cs="Times New Roman"/>
                <w:sz w:val="18"/>
                <w:szCs w:val="18"/>
              </w:rPr>
              <w:t xml:space="preserve">3.186   </w:t>
            </w:r>
          </w:p>
        </w:tc>
      </w:tr>
    </w:tbl>
    <w:p w14:paraId="46C6EAE5" w14:textId="77777777" w:rsidR="00403E71" w:rsidRDefault="00403E71" w:rsidP="000A61BB">
      <w:pPr>
        <w:spacing w:after="0" w:line="360" w:lineRule="auto"/>
        <w:jc w:val="both"/>
        <w:rPr>
          <w:rFonts w:ascii="Times New Roman" w:hAnsi="Times New Roman" w:cs="Times New Roman"/>
          <w:bCs/>
          <w:iCs/>
          <w:lang w:val="ru-RU"/>
        </w:rPr>
      </w:pPr>
    </w:p>
    <w:p w14:paraId="04467C4E" w14:textId="68CA6F97" w:rsidR="00361C1E" w:rsidRDefault="007A75E0" w:rsidP="000A61BB">
      <w:pPr>
        <w:spacing w:after="0" w:line="36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277BE1">
        <w:rPr>
          <w:rFonts w:ascii="Times New Roman" w:hAnsi="Times New Roman" w:cs="Times New Roman"/>
          <w:bCs/>
          <w:iCs/>
          <w:lang w:val="ru-RU"/>
        </w:rPr>
        <w:t xml:space="preserve">Осим одржавања у сопственој режији, за адекватно функционисање жељезничке инфраструктуре у наредном периоду је неопходно и одржавање које ће се вршити од стране трећих лица. Планирано ангажовање трећих лица у одржавању у Сектору за електротехничке послове приказано је у наредној табели. </w:t>
      </w:r>
    </w:p>
    <w:p w14:paraId="1DEC8811" w14:textId="67444FE9" w:rsidR="00AE172A" w:rsidRPr="00CB15D1" w:rsidRDefault="00AE172A" w:rsidP="00CB15D1">
      <w:pPr>
        <w:spacing w:after="0"/>
        <w:rPr>
          <w:rFonts w:ascii="Times New Roman" w:hAnsi="Times New Roman" w:cs="Times New Roman"/>
          <w:b/>
          <w:sz w:val="20"/>
          <w:szCs w:val="20"/>
          <w:lang w:val="ru-RU"/>
        </w:rPr>
      </w:pPr>
      <w:proofErr w:type="spellStart"/>
      <w:r w:rsidRPr="00CB15D1">
        <w:rPr>
          <w:rFonts w:ascii="Times New Roman" w:hAnsi="Times New Roman" w:cs="Times New Roman"/>
          <w:b/>
          <w:sz w:val="20"/>
          <w:szCs w:val="20"/>
        </w:rPr>
        <w:t>Табела</w:t>
      </w:r>
      <w:proofErr w:type="spellEnd"/>
      <w:r w:rsidRPr="00CB15D1">
        <w:rPr>
          <w:rFonts w:ascii="Times New Roman" w:hAnsi="Times New Roman" w:cs="Times New Roman"/>
          <w:b/>
          <w:sz w:val="20"/>
          <w:szCs w:val="20"/>
        </w:rPr>
        <w:t xml:space="preserve"> 14.</w:t>
      </w:r>
      <w:r w:rsidR="0096788C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 Ребаланс </w:t>
      </w:r>
      <w:proofErr w:type="spellStart"/>
      <w:r w:rsidRPr="00CB15D1">
        <w:rPr>
          <w:rFonts w:ascii="Times New Roman" w:hAnsi="Times New Roman" w:cs="Times New Roman"/>
          <w:b/>
          <w:sz w:val="20"/>
          <w:szCs w:val="20"/>
        </w:rPr>
        <w:t>План</w:t>
      </w:r>
      <w:proofErr w:type="spellEnd"/>
      <w:r w:rsidR="0096788C">
        <w:rPr>
          <w:rFonts w:ascii="Times New Roman" w:hAnsi="Times New Roman" w:cs="Times New Roman"/>
          <w:b/>
          <w:sz w:val="20"/>
          <w:szCs w:val="20"/>
          <w:lang w:val="sr-Cyrl-BA"/>
        </w:rPr>
        <w:t>а</w:t>
      </w:r>
      <w:r w:rsidRPr="00CB15D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B15D1">
        <w:rPr>
          <w:rFonts w:ascii="Times New Roman" w:hAnsi="Times New Roman" w:cs="Times New Roman"/>
          <w:b/>
          <w:sz w:val="20"/>
          <w:szCs w:val="20"/>
        </w:rPr>
        <w:t>вриједносно</w:t>
      </w:r>
      <w:proofErr w:type="spellEnd"/>
      <w:r w:rsidRPr="00CB15D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B15D1">
        <w:rPr>
          <w:rFonts w:ascii="Times New Roman" w:hAnsi="Times New Roman" w:cs="Times New Roman"/>
          <w:b/>
          <w:sz w:val="20"/>
          <w:szCs w:val="20"/>
        </w:rPr>
        <w:t>исказаних</w:t>
      </w:r>
      <w:proofErr w:type="spellEnd"/>
      <w:r w:rsidRPr="00CB15D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B15D1">
        <w:rPr>
          <w:rFonts w:ascii="Times New Roman" w:hAnsi="Times New Roman" w:cs="Times New Roman"/>
          <w:b/>
          <w:sz w:val="20"/>
          <w:szCs w:val="20"/>
        </w:rPr>
        <w:t>утрошака</w:t>
      </w:r>
      <w:proofErr w:type="spellEnd"/>
      <w:r w:rsidRPr="00CB15D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B15D1">
        <w:rPr>
          <w:rFonts w:ascii="Times New Roman" w:hAnsi="Times New Roman" w:cs="Times New Roman"/>
          <w:b/>
          <w:sz w:val="20"/>
          <w:szCs w:val="20"/>
        </w:rPr>
        <w:t>материјала</w:t>
      </w:r>
      <w:proofErr w:type="spellEnd"/>
      <w:r w:rsidRPr="00CB15D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B15D1">
        <w:rPr>
          <w:rFonts w:ascii="Times New Roman" w:hAnsi="Times New Roman" w:cs="Times New Roman"/>
          <w:b/>
          <w:sz w:val="20"/>
          <w:szCs w:val="20"/>
        </w:rPr>
        <w:t>за</w:t>
      </w:r>
      <w:proofErr w:type="spellEnd"/>
      <w:r w:rsidRPr="00CB15D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B15D1">
        <w:rPr>
          <w:rFonts w:ascii="Times New Roman" w:hAnsi="Times New Roman" w:cs="Times New Roman"/>
          <w:b/>
          <w:sz w:val="20"/>
          <w:szCs w:val="20"/>
        </w:rPr>
        <w:t>одржавање</w:t>
      </w:r>
      <w:proofErr w:type="spellEnd"/>
      <w:r w:rsidRPr="00CB15D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B15D1">
        <w:rPr>
          <w:rFonts w:ascii="Times New Roman" w:hAnsi="Times New Roman" w:cs="Times New Roman"/>
          <w:b/>
          <w:sz w:val="20"/>
          <w:szCs w:val="20"/>
        </w:rPr>
        <w:t>од</w:t>
      </w:r>
      <w:proofErr w:type="spellEnd"/>
      <w:r w:rsidRPr="00CB15D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B15D1">
        <w:rPr>
          <w:rFonts w:ascii="Times New Roman" w:hAnsi="Times New Roman" w:cs="Times New Roman"/>
          <w:b/>
          <w:sz w:val="20"/>
          <w:szCs w:val="20"/>
        </w:rPr>
        <w:t>стране</w:t>
      </w:r>
      <w:proofErr w:type="spellEnd"/>
      <w:r w:rsidRPr="00CB15D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B15D1">
        <w:rPr>
          <w:rFonts w:ascii="Times New Roman" w:hAnsi="Times New Roman" w:cs="Times New Roman"/>
          <w:b/>
          <w:sz w:val="20"/>
          <w:szCs w:val="20"/>
        </w:rPr>
        <w:t>трећих</w:t>
      </w:r>
      <w:proofErr w:type="spellEnd"/>
      <w:r w:rsidRPr="00CB15D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B15D1">
        <w:rPr>
          <w:rFonts w:ascii="Times New Roman" w:hAnsi="Times New Roman" w:cs="Times New Roman"/>
          <w:b/>
          <w:sz w:val="20"/>
          <w:szCs w:val="20"/>
        </w:rPr>
        <w:t>лица</w:t>
      </w:r>
      <w:proofErr w:type="spellEnd"/>
      <w:r w:rsidRPr="00CB15D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B15D1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CB15D1">
        <w:rPr>
          <w:rFonts w:ascii="Times New Roman" w:hAnsi="Times New Roman" w:cs="Times New Roman"/>
          <w:b/>
          <w:sz w:val="16"/>
          <w:szCs w:val="16"/>
          <w:lang w:val="sr-Cyrl-BA"/>
        </w:rPr>
        <w:t>у КМ</w:t>
      </w:r>
      <w:r w:rsidRPr="00CB15D1">
        <w:rPr>
          <w:rFonts w:ascii="Times New Roman" w:hAnsi="Times New Roman" w:cs="Times New Roman"/>
          <w:b/>
          <w:sz w:val="20"/>
          <w:szCs w:val="20"/>
        </w:rPr>
        <w:t xml:space="preserve">   </w:t>
      </w:r>
    </w:p>
    <w:tbl>
      <w:tblPr>
        <w:tblW w:w="9162" w:type="dxa"/>
        <w:jc w:val="center"/>
        <w:tblLook w:val="04A0" w:firstRow="1" w:lastRow="0" w:firstColumn="1" w:lastColumn="0" w:noHBand="0" w:noVBand="1"/>
      </w:tblPr>
      <w:tblGrid>
        <w:gridCol w:w="664"/>
        <w:gridCol w:w="4563"/>
        <w:gridCol w:w="1330"/>
        <w:gridCol w:w="1386"/>
        <w:gridCol w:w="1219"/>
      </w:tblGrid>
      <w:tr w:rsidR="00AE172A" w:rsidRPr="00AE172A" w14:paraId="4446E7EB" w14:textId="77777777" w:rsidTr="0036600F">
        <w:trPr>
          <w:trHeight w:val="279"/>
          <w:jc w:val="center"/>
        </w:trPr>
        <w:tc>
          <w:tcPr>
            <w:tcW w:w="6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BC6E46" w14:textId="1FB01F8B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E172A">
              <w:rPr>
                <w:b/>
                <w:bCs/>
                <w:lang w:val="ru-RU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45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F4314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9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1D3353" w14:textId="4D885492" w:rsidR="00AE172A" w:rsidRPr="00AE172A" w:rsidRDefault="009D1A92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AE172A" w:rsidRPr="00AE172A" w14:paraId="6CE23A68" w14:textId="77777777" w:rsidTr="0036600F">
        <w:trPr>
          <w:trHeight w:val="279"/>
          <w:jc w:val="center"/>
        </w:trPr>
        <w:tc>
          <w:tcPr>
            <w:tcW w:w="6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3C0A5E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5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6BCD8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679EAF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2024.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3F6EED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2025.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8F3B4A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2026.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</w:tr>
      <w:tr w:rsidR="00AE172A" w:rsidRPr="00AE172A" w14:paraId="5103980B" w14:textId="77777777" w:rsidTr="0036600F">
        <w:trPr>
          <w:trHeight w:val="279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78E49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A4C93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89D3C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64EE1F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1007AF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AE172A" w:rsidRPr="00AE172A" w14:paraId="43550765" w14:textId="77777777" w:rsidTr="0036600F">
        <w:trPr>
          <w:trHeight w:val="465"/>
          <w:jc w:val="center"/>
        </w:trPr>
        <w:tc>
          <w:tcPr>
            <w:tcW w:w="91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11ECC52D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I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трошкова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одражавања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стране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трећих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лица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(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планирано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кроз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Биланс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успјеха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оквиру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расположивог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буџета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AE172A" w:rsidRPr="00AE172A" w14:paraId="5FED5782" w14:textId="77777777" w:rsidTr="0036600F">
        <w:trPr>
          <w:trHeight w:val="279"/>
          <w:jc w:val="center"/>
        </w:trPr>
        <w:tc>
          <w:tcPr>
            <w:tcW w:w="52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098270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DC6DF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451.060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33E18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333.455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1D38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212.850</w:t>
            </w:r>
          </w:p>
        </w:tc>
      </w:tr>
      <w:tr w:rsidR="00AE172A" w:rsidRPr="00AE172A" w14:paraId="2E5E0220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2F22A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10A3A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ТК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2C2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54.700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F99D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26.850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8B1E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14.850</w:t>
            </w:r>
          </w:p>
        </w:tc>
      </w:tr>
      <w:tr w:rsidR="00AE172A" w:rsidRPr="00AE172A" w14:paraId="2ED098BB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44E3B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A1326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СС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759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75.700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4109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86.000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C832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86.000</w:t>
            </w:r>
          </w:p>
        </w:tc>
      </w:tr>
      <w:tr w:rsidR="00AE172A" w:rsidRPr="00AE172A" w14:paraId="0DC74DA8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019CC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A751C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КМ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B906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D7F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1863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E172A" w:rsidRPr="00AE172A" w14:paraId="56D20DC1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AE8A5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BC7C7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ЕЕП и ЈС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DBD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320.660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541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220.605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D375F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112.000</w:t>
            </w:r>
          </w:p>
        </w:tc>
      </w:tr>
      <w:tr w:rsidR="00AE172A" w:rsidRPr="00AE172A" w14:paraId="7C4DD29E" w14:textId="77777777" w:rsidTr="0036600F">
        <w:trPr>
          <w:trHeight w:val="279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68193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5C3CA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ЦДУ и 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D8A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4D77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391D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E172A" w:rsidRPr="00AE172A" w14:paraId="05142422" w14:textId="77777777" w:rsidTr="0036600F">
        <w:trPr>
          <w:trHeight w:val="279"/>
          <w:jc w:val="center"/>
        </w:trPr>
        <w:tc>
          <w:tcPr>
            <w:tcW w:w="52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5F37B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A87BB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100.160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5E6CD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96.234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42675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96.754</w:t>
            </w:r>
          </w:p>
        </w:tc>
      </w:tr>
      <w:tr w:rsidR="00AE172A" w:rsidRPr="00AE172A" w14:paraId="782D8811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AE6B8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20DCA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ТК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DC6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CD23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D908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</w:tr>
      <w:tr w:rsidR="00AE172A" w:rsidRPr="00AE172A" w14:paraId="427D5280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9E0E7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5A09C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СС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5E55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BEA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2.124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6D27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2.214</w:t>
            </w:r>
          </w:p>
        </w:tc>
      </w:tr>
      <w:tr w:rsidR="00AE172A" w:rsidRPr="00AE172A" w14:paraId="1B260B0A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2D077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44883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КМ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96EB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61.500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7A3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61.300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0080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61.500</w:t>
            </w:r>
          </w:p>
        </w:tc>
      </w:tr>
      <w:tr w:rsidR="00AE172A" w:rsidRPr="00AE172A" w14:paraId="31716E2D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23EA0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383F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ЕЕП и ЈС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A498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20.660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680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20.810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4FA4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21.040</w:t>
            </w:r>
          </w:p>
        </w:tc>
      </w:tr>
      <w:tr w:rsidR="00AE172A" w:rsidRPr="00AE172A" w14:paraId="173A4833" w14:textId="77777777" w:rsidTr="0036600F">
        <w:trPr>
          <w:trHeight w:val="279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C70AA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B0C10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ЦДУ и 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AA7A5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12B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11C5F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</w:tr>
      <w:tr w:rsidR="00AE172A" w:rsidRPr="00AE172A" w14:paraId="295F9CC5" w14:textId="77777777" w:rsidTr="0036600F">
        <w:trPr>
          <w:trHeight w:val="491"/>
          <w:jc w:val="center"/>
        </w:trPr>
        <w:tc>
          <w:tcPr>
            <w:tcW w:w="52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31F07E48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ел-техничке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послове</w:t>
            </w:r>
            <w:proofErr w:type="spellEnd"/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2295B0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551.220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795472D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429.689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4D84F1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309.604</w:t>
            </w:r>
          </w:p>
        </w:tc>
      </w:tr>
      <w:tr w:rsidR="00AE172A" w:rsidRPr="00AE172A" w14:paraId="389674F0" w14:textId="77777777" w:rsidTr="0036600F">
        <w:trPr>
          <w:trHeight w:val="465"/>
          <w:jc w:val="center"/>
        </w:trPr>
        <w:tc>
          <w:tcPr>
            <w:tcW w:w="91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540E0303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II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трошкова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одржавања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стране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трећих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лица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додатна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која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а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нису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обухваћена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расположивим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буџетом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AE172A" w:rsidRPr="00AE172A" w14:paraId="3E6A941A" w14:textId="77777777" w:rsidTr="0036600F">
        <w:trPr>
          <w:trHeight w:val="279"/>
          <w:jc w:val="center"/>
        </w:trPr>
        <w:tc>
          <w:tcPr>
            <w:tcW w:w="52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10F5C6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19DE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43D46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F9EC3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</w:tr>
      <w:tr w:rsidR="00AE172A" w:rsidRPr="00AE172A" w14:paraId="60BD382D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08DA1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60759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ТК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9B1B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F100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F53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</w:tr>
      <w:tr w:rsidR="00AE172A" w:rsidRPr="00AE172A" w14:paraId="384BA127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0FBD6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2F09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СС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547E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55903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AFDE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</w:tr>
      <w:tr w:rsidR="00AE172A" w:rsidRPr="00AE172A" w14:paraId="2DB24BC8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23646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904DA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КМ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0ED6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21A50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181F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E172A" w:rsidRPr="00AE172A" w14:paraId="79E0B469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20E6D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02C1C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ЕЕП и ЈС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1713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F2C5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324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</w:tr>
      <w:tr w:rsidR="00AE172A" w:rsidRPr="00AE172A" w14:paraId="79207191" w14:textId="77777777" w:rsidTr="0036600F">
        <w:trPr>
          <w:trHeight w:val="279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62751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1BFB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ЦДУ и 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1F95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883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C3BF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E172A" w:rsidRPr="00AE172A" w14:paraId="47F4BA08" w14:textId="77777777" w:rsidTr="0036600F">
        <w:trPr>
          <w:trHeight w:val="279"/>
          <w:jc w:val="center"/>
        </w:trPr>
        <w:tc>
          <w:tcPr>
            <w:tcW w:w="52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B1B931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A6DD4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23.000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466E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23.000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CCD18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23.000</w:t>
            </w:r>
          </w:p>
        </w:tc>
      </w:tr>
      <w:tr w:rsidR="00AE172A" w:rsidRPr="00AE172A" w14:paraId="29225CF4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1941C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BA96B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ТК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F775D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109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2B2E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</w:tr>
      <w:tr w:rsidR="00AE172A" w:rsidRPr="00AE172A" w14:paraId="39CBB9C8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BCEE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0CA75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СС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B5BC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AEDD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054A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</w:tr>
      <w:tr w:rsidR="00AE172A" w:rsidRPr="00AE172A" w14:paraId="78A4B2F0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2F596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463B8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КМ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56B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B89E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753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E172A" w:rsidRPr="00AE172A" w14:paraId="3DD6699E" w14:textId="77777777" w:rsidTr="0036600F">
        <w:trPr>
          <w:trHeight w:val="265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18EBB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D8B5A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ЕЕП и ЈС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D95B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53D8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F72DD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</w:tr>
      <w:tr w:rsidR="00AE172A" w:rsidRPr="00AE172A" w14:paraId="7437ACD0" w14:textId="77777777" w:rsidTr="0036600F">
        <w:trPr>
          <w:trHeight w:val="279"/>
          <w:jc w:val="center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EAA5D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A9511" w14:textId="77777777" w:rsidR="00AE172A" w:rsidRPr="00AE172A" w:rsidRDefault="00AE172A" w:rsidP="00AE1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ЦДУ и 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7A81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96BB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66F47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</w:tr>
      <w:tr w:rsidR="00AE172A" w:rsidRPr="00AE172A" w14:paraId="336A25B4" w14:textId="77777777" w:rsidTr="0036600F">
        <w:trPr>
          <w:trHeight w:val="438"/>
          <w:jc w:val="center"/>
        </w:trPr>
        <w:tc>
          <w:tcPr>
            <w:tcW w:w="52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16EDA658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II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ел-техничке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послове</w:t>
            </w:r>
            <w:proofErr w:type="spellEnd"/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6133E55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73.000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B4B1DD8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73.000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BC4AE94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73.000</w:t>
            </w:r>
          </w:p>
        </w:tc>
      </w:tr>
      <w:tr w:rsidR="00AE172A" w:rsidRPr="00AE172A" w14:paraId="7EE17258" w14:textId="77777777" w:rsidTr="0036600F">
        <w:trPr>
          <w:trHeight w:val="544"/>
          <w:jc w:val="center"/>
        </w:trPr>
        <w:tc>
          <w:tcPr>
            <w:tcW w:w="52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0A353E3D" w14:textId="77777777" w:rsidR="00AE172A" w:rsidRPr="00AE172A" w:rsidRDefault="00AE172A" w:rsidP="00AE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III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Укупно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потребна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стране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трећих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лица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Сектору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ел-техничке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послове</w:t>
            </w:r>
            <w:proofErr w:type="spellEnd"/>
            <w:r w:rsidRPr="00AE1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(I+II)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7A16774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624.220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60A96F2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502.689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F4D9889" w14:textId="77777777" w:rsidR="00AE172A" w:rsidRPr="00AE172A" w:rsidRDefault="00AE172A" w:rsidP="00AE1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E17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382.604</w:t>
            </w:r>
          </w:p>
        </w:tc>
      </w:tr>
    </w:tbl>
    <w:p w14:paraId="7E379D87" w14:textId="77777777" w:rsidR="00B24FCD" w:rsidRPr="00B24FCD" w:rsidRDefault="00B24FCD" w:rsidP="00B24FCD">
      <w:pPr>
        <w:rPr>
          <w:lang w:val="ru-RU"/>
        </w:rPr>
      </w:pPr>
    </w:p>
    <w:p w14:paraId="1DC44457" w14:textId="1A24BC6D" w:rsidR="000A61BB" w:rsidRDefault="000A61BB" w:rsidP="000A61BB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5" w:name="_Toc174015558"/>
      <w:r w:rsidRPr="007260EA">
        <w:rPr>
          <w:rFonts w:ascii="Times New Roman" w:hAnsi="Times New Roman" w:cs="Times New Roman"/>
          <w:lang w:val="ru-RU"/>
        </w:rPr>
        <w:lastRenderedPageBreak/>
        <w:t>3.2.2. Редовно одржавање</w:t>
      </w:r>
      <w:r w:rsidRPr="007260EA">
        <w:rPr>
          <w:rFonts w:ascii="Times New Roman" w:hAnsi="Times New Roman" w:cs="Times New Roman"/>
          <w:lang w:val="sr-Cyrl-CS"/>
        </w:rPr>
        <w:t xml:space="preserve"> </w:t>
      </w:r>
      <w:r w:rsidRPr="007260EA">
        <w:rPr>
          <w:rFonts w:ascii="Times New Roman" w:hAnsi="Times New Roman" w:cs="Times New Roman"/>
          <w:lang w:val="ru-RU"/>
        </w:rPr>
        <w:t>у Сектору за грађевинске послове</w:t>
      </w:r>
      <w:bookmarkEnd w:id="25"/>
    </w:p>
    <w:p w14:paraId="65B4BC7E" w14:textId="77777777" w:rsidR="000A61BB" w:rsidRDefault="000A61BB" w:rsidP="00B04D6C">
      <w:pPr>
        <w:spacing w:after="0" w:line="360" w:lineRule="auto"/>
        <w:ind w:firstLine="600"/>
        <w:jc w:val="both"/>
        <w:rPr>
          <w:rFonts w:ascii="Times New Roman" w:hAnsi="Times New Roman" w:cs="Times New Roman"/>
          <w:bCs/>
          <w:iCs/>
          <w:lang w:val="ru-RU"/>
        </w:rPr>
      </w:pPr>
    </w:p>
    <w:p w14:paraId="620A1640" w14:textId="417D7CE9" w:rsidR="00B840E9" w:rsidRDefault="007A75E0" w:rsidP="00852B3E">
      <w:pPr>
        <w:spacing w:after="0" w:line="360" w:lineRule="auto"/>
        <w:ind w:firstLine="600"/>
        <w:jc w:val="both"/>
        <w:rPr>
          <w:rFonts w:ascii="Times New Roman" w:hAnsi="Times New Roman" w:cs="Times New Roman"/>
          <w:bCs/>
          <w:iCs/>
          <w:lang w:val="ru-RU"/>
        </w:rPr>
      </w:pPr>
      <w:r w:rsidRPr="007260EA">
        <w:rPr>
          <w:rFonts w:ascii="Times New Roman" w:hAnsi="Times New Roman" w:cs="Times New Roman"/>
          <w:bCs/>
          <w:iCs/>
          <w:lang w:val="ru-RU"/>
        </w:rPr>
        <w:t>Планирани утрошци материјала, ангажовање сопствене радне снаге, као и услуге трећих лица у Сектору за грађевинске послове односе се на редовно одржавање горњег и доњег строја, објеката и механизације. Структура наведених планираних величина у Сектору за грађевинске по</w:t>
      </w:r>
      <w:r w:rsidR="00D92AD0">
        <w:rPr>
          <w:rFonts w:ascii="Times New Roman" w:hAnsi="Times New Roman" w:cs="Times New Roman"/>
          <w:bCs/>
          <w:iCs/>
          <w:lang w:val="ru-RU"/>
        </w:rPr>
        <w:t>слове у планском периоду је сљ</w:t>
      </w:r>
      <w:r w:rsidRPr="007260EA">
        <w:rPr>
          <w:rFonts w:ascii="Times New Roman" w:hAnsi="Times New Roman" w:cs="Times New Roman"/>
          <w:bCs/>
          <w:iCs/>
          <w:lang w:val="ru-RU"/>
        </w:rPr>
        <w:t>едећа:</w:t>
      </w:r>
    </w:p>
    <w:p w14:paraId="43ED999B" w14:textId="0E52A1C8" w:rsidR="005A1C4B" w:rsidRDefault="005A1C4B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  <w:r w:rsidRPr="005A1C4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>Табела 15.</w:t>
      </w:r>
      <w:r w:rsidR="0096788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Ребаланс</w:t>
      </w:r>
      <w:r w:rsidRPr="005A1C4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План</w:t>
      </w:r>
      <w:r w:rsidR="0096788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>а</w:t>
      </w:r>
      <w:r w:rsidRPr="005A1C4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вриједносно исказаних утрошака материјала за одржавање у сопственој режији   </w:t>
      </w:r>
      <w:r w:rsidR="00C7467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Latn-BA"/>
        </w:rPr>
        <w:t xml:space="preserve">                                                                                                                           </w:t>
      </w:r>
      <w:r w:rsidRPr="005A1C4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     у КМ</w:t>
      </w:r>
    </w:p>
    <w:tbl>
      <w:tblPr>
        <w:tblW w:w="9620" w:type="dxa"/>
        <w:jc w:val="center"/>
        <w:tblLook w:val="04A0" w:firstRow="1" w:lastRow="0" w:firstColumn="1" w:lastColumn="0" w:noHBand="0" w:noVBand="1"/>
      </w:tblPr>
      <w:tblGrid>
        <w:gridCol w:w="980"/>
        <w:gridCol w:w="4240"/>
        <w:gridCol w:w="1500"/>
        <w:gridCol w:w="1360"/>
        <w:gridCol w:w="1540"/>
      </w:tblGrid>
      <w:tr w:rsidR="005A1C4B" w:rsidRPr="005A1C4B" w14:paraId="5FA50CD3" w14:textId="77777777" w:rsidTr="00CE3B5C">
        <w:trPr>
          <w:trHeight w:val="270"/>
          <w:jc w:val="center"/>
        </w:trPr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D2AB643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</w:t>
            </w:r>
            <w:proofErr w:type="spellEnd"/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4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A9EF1D8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4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EB0CC93" w14:textId="3BF6DCC8" w:rsidR="005A1C4B" w:rsidRPr="00CE3B5C" w:rsidRDefault="009D1A92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5A1C4B" w:rsidRPr="005A1C4B" w14:paraId="4170F03A" w14:textId="77777777" w:rsidTr="00CE3B5C">
        <w:trPr>
          <w:trHeight w:val="270"/>
          <w:jc w:val="center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E9EA5F" w14:textId="77777777" w:rsidR="005A1C4B" w:rsidRPr="00CE3B5C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D111AE" w14:textId="77777777" w:rsidR="005A1C4B" w:rsidRPr="00CE3B5C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8A031E0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2024. </w:t>
            </w:r>
            <w:proofErr w:type="spellStart"/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</w:t>
            </w:r>
            <w:proofErr w:type="spellEnd"/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4A64D59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2025. </w:t>
            </w:r>
            <w:proofErr w:type="spellStart"/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</w:t>
            </w:r>
            <w:proofErr w:type="spellEnd"/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AF2032F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2026. </w:t>
            </w:r>
            <w:proofErr w:type="spellStart"/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</w:t>
            </w:r>
            <w:proofErr w:type="spellEnd"/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</w:tr>
      <w:tr w:rsidR="005A1C4B" w:rsidRPr="005A1C4B" w14:paraId="347989E0" w14:textId="77777777" w:rsidTr="00CE3B5C">
        <w:trPr>
          <w:trHeight w:val="270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4BCA5DB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43392A7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98E1789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B29E12C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0B03F4E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5</w:t>
            </w:r>
          </w:p>
        </w:tc>
      </w:tr>
      <w:tr w:rsidR="005A1C4B" w:rsidRPr="005A1C4B" w14:paraId="7FB6AA11" w14:textId="77777777" w:rsidTr="005A1C4B">
        <w:trPr>
          <w:trHeight w:val="780"/>
          <w:jc w:val="center"/>
        </w:trPr>
        <w:tc>
          <w:tcPr>
            <w:tcW w:w="9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35AB17A3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вриједносно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исказаних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утрошака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материјала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сопственој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режији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(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планирано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кроз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Биланс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успјеха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оквиру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расположивог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буџета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5A1C4B" w:rsidRPr="005A1C4B" w14:paraId="32008B29" w14:textId="77777777" w:rsidTr="005A1C4B">
        <w:trPr>
          <w:trHeight w:val="285"/>
          <w:jc w:val="center"/>
        </w:trPr>
        <w:tc>
          <w:tcPr>
            <w:tcW w:w="5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A756EC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E623E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1.860.152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BBB71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2.359.990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2AC81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2.026.590</w:t>
            </w:r>
          </w:p>
        </w:tc>
      </w:tr>
      <w:tr w:rsidR="005A1C4B" w:rsidRPr="005A1C4B" w14:paraId="4EF9F2CC" w14:textId="77777777" w:rsidTr="005A1C4B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76382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E1543C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горњег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строја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94BC1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1.761.052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E94D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2.256.290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22608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1.923.840</w:t>
            </w:r>
          </w:p>
        </w:tc>
      </w:tr>
      <w:tr w:rsidR="005A1C4B" w:rsidRPr="005A1C4B" w14:paraId="1234867B" w14:textId="77777777" w:rsidTr="005A1C4B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4598B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C16BF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доњег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строја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4A6A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71.100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CB15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91.700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BA0CB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90.750</w:t>
            </w:r>
          </w:p>
        </w:tc>
      </w:tr>
      <w:tr w:rsidR="005A1C4B" w:rsidRPr="005A1C4B" w14:paraId="75CADD83" w14:textId="77777777" w:rsidTr="005A1C4B">
        <w:trPr>
          <w:trHeight w:val="270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7E48B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76364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објеката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C453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28.000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48B8F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12.000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A938A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12.000</w:t>
            </w:r>
          </w:p>
        </w:tc>
      </w:tr>
      <w:tr w:rsidR="005A1C4B" w:rsidRPr="005A1C4B" w14:paraId="39A6D0B2" w14:textId="77777777" w:rsidTr="005A1C4B">
        <w:trPr>
          <w:trHeight w:val="270"/>
          <w:jc w:val="center"/>
        </w:trPr>
        <w:tc>
          <w:tcPr>
            <w:tcW w:w="5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A0D644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8A2ED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140.640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F4F17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151.100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A12FB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151.100</w:t>
            </w:r>
          </w:p>
        </w:tc>
      </w:tr>
      <w:tr w:rsidR="005A1C4B" w:rsidRPr="005A1C4B" w14:paraId="21134819" w14:textId="77777777" w:rsidTr="005A1C4B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0844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6FD1B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горњег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строја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DDEF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60.990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EDAB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9CC7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40.100</w:t>
            </w:r>
          </w:p>
        </w:tc>
      </w:tr>
      <w:tr w:rsidR="005A1C4B" w:rsidRPr="005A1C4B" w14:paraId="1FEFF2B8" w14:textId="77777777" w:rsidTr="005A1C4B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BDB2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9754F7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доњег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строја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78F3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C75D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40065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80.000</w:t>
            </w:r>
          </w:p>
        </w:tc>
      </w:tr>
      <w:tr w:rsidR="005A1C4B" w:rsidRPr="005A1C4B" w14:paraId="5E7ADD5E" w14:textId="77777777" w:rsidTr="005A1C4B">
        <w:trPr>
          <w:trHeight w:val="270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F3005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220BFB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објеката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5FB2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39.650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FC63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41.000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622B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31.000</w:t>
            </w:r>
          </w:p>
        </w:tc>
      </w:tr>
      <w:tr w:rsidR="005A1C4B" w:rsidRPr="005A1C4B" w14:paraId="76B4D16C" w14:textId="77777777" w:rsidTr="005A1C4B">
        <w:trPr>
          <w:trHeight w:val="675"/>
          <w:jc w:val="center"/>
        </w:trPr>
        <w:tc>
          <w:tcPr>
            <w:tcW w:w="5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2A8B3F82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грађевинске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послове</w:t>
            </w:r>
            <w:proofErr w:type="spellEnd"/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B102855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2.000.792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5E81101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2.511.090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2E1422E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2.177.690</w:t>
            </w:r>
          </w:p>
        </w:tc>
      </w:tr>
      <w:tr w:rsidR="005A1C4B" w:rsidRPr="005A1C4B" w14:paraId="6B7DE06E" w14:textId="77777777" w:rsidTr="005A1C4B">
        <w:trPr>
          <w:trHeight w:val="690"/>
          <w:jc w:val="center"/>
        </w:trPr>
        <w:tc>
          <w:tcPr>
            <w:tcW w:w="9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11D31FF6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II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вриједносно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исказаних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утрошака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материјала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сопственој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режији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(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додатна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која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потребна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а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нису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обухваћена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расположивим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буџетом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5A1C4B" w:rsidRPr="005A1C4B" w14:paraId="26F03CAA" w14:textId="77777777" w:rsidTr="005A1C4B">
        <w:trPr>
          <w:trHeight w:val="285"/>
          <w:jc w:val="center"/>
        </w:trPr>
        <w:tc>
          <w:tcPr>
            <w:tcW w:w="5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17C16A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3D740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580A1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53D0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5A1C4B" w:rsidRPr="005A1C4B" w14:paraId="1774EFD3" w14:textId="77777777" w:rsidTr="005A1C4B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0106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B83705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горњег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строја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8D9C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C8EDD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6B0E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A1C4B" w:rsidRPr="005A1C4B" w14:paraId="39A9BC3D" w14:textId="77777777" w:rsidTr="005A1C4B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12F51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212313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доњег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строја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5211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1891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239A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A1C4B" w:rsidRPr="005A1C4B" w14:paraId="68136038" w14:textId="77777777" w:rsidTr="005A1C4B">
        <w:trPr>
          <w:trHeight w:val="270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73C36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DCB79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објеката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38AFE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084A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2ECCD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A1C4B" w:rsidRPr="005A1C4B" w14:paraId="0696ABB6" w14:textId="77777777" w:rsidTr="005A1C4B">
        <w:trPr>
          <w:trHeight w:val="270"/>
          <w:jc w:val="center"/>
        </w:trPr>
        <w:tc>
          <w:tcPr>
            <w:tcW w:w="5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5F25D3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AF58E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B239F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27F32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A1C4B" w:rsidRPr="005A1C4B" w14:paraId="131102A6" w14:textId="77777777" w:rsidTr="005A1C4B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6130C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559A75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горњег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строја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784F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4790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497D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A1C4B" w:rsidRPr="005A1C4B" w14:paraId="1E8A27D8" w14:textId="77777777" w:rsidTr="005A1C4B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F63AA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BF1D91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доњег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строја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0EFB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7BB7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EEBB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A1C4B" w:rsidRPr="005A1C4B" w14:paraId="2C3429E7" w14:textId="77777777" w:rsidTr="005A1C4B">
        <w:trPr>
          <w:trHeight w:val="270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74DE1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3845C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објеката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8C2D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4A28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8FA9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A1C4B" w:rsidRPr="005A1C4B" w14:paraId="3199937C" w14:textId="77777777" w:rsidTr="005A1C4B">
        <w:trPr>
          <w:trHeight w:val="570"/>
          <w:jc w:val="center"/>
        </w:trPr>
        <w:tc>
          <w:tcPr>
            <w:tcW w:w="5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68383EC9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II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грађевинске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послове</w:t>
            </w:r>
            <w:proofErr w:type="spellEnd"/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0CD83E1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74926ED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C674A48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A1C4B" w:rsidRPr="005A1C4B" w14:paraId="2F63BB21" w14:textId="77777777" w:rsidTr="005A1C4B">
        <w:trPr>
          <w:trHeight w:val="735"/>
          <w:jc w:val="center"/>
        </w:trPr>
        <w:tc>
          <w:tcPr>
            <w:tcW w:w="5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6BBBC207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III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потребна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у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сопственој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режији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Сектору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грађевинске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послове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(I+II)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D0F7969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2.000.792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5B17627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2.511.090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40E9B2C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2.177.690</w:t>
            </w:r>
          </w:p>
        </w:tc>
      </w:tr>
    </w:tbl>
    <w:p w14:paraId="47F054E3" w14:textId="635DF358" w:rsidR="000425DE" w:rsidRDefault="000425DE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2DC70ED7" w14:textId="77777777" w:rsidR="005A1C4B" w:rsidRDefault="005A1C4B" w:rsidP="005A1C4B">
      <w:pPr>
        <w:spacing w:after="0"/>
        <w:rPr>
          <w:rFonts w:ascii="Times New Roman" w:hAnsi="Times New Roman" w:cs="Times New Roman"/>
          <w:bCs/>
          <w:iCs/>
          <w:lang w:val="sr-Cyrl-BA"/>
        </w:rPr>
      </w:pPr>
    </w:p>
    <w:p w14:paraId="12506479" w14:textId="77777777" w:rsidR="005A1C4B" w:rsidRDefault="005A1C4B" w:rsidP="005A1C4B">
      <w:pPr>
        <w:spacing w:after="0"/>
        <w:rPr>
          <w:rFonts w:ascii="Times New Roman" w:hAnsi="Times New Roman" w:cs="Times New Roman"/>
          <w:bCs/>
          <w:iCs/>
          <w:lang w:val="sr-Cyrl-BA"/>
        </w:rPr>
      </w:pPr>
    </w:p>
    <w:p w14:paraId="61EDE68B" w14:textId="77777777" w:rsidR="005A1C4B" w:rsidRDefault="005A1C4B" w:rsidP="005A1C4B">
      <w:pPr>
        <w:spacing w:after="0"/>
        <w:rPr>
          <w:rFonts w:ascii="Times New Roman" w:hAnsi="Times New Roman" w:cs="Times New Roman"/>
          <w:bCs/>
          <w:iCs/>
          <w:lang w:val="sr-Cyrl-BA"/>
        </w:rPr>
      </w:pPr>
    </w:p>
    <w:p w14:paraId="1F8CA427" w14:textId="77777777" w:rsidR="005A1C4B" w:rsidRDefault="005A1C4B" w:rsidP="005A1C4B">
      <w:pPr>
        <w:spacing w:after="0"/>
        <w:rPr>
          <w:rFonts w:ascii="Times New Roman" w:hAnsi="Times New Roman" w:cs="Times New Roman"/>
          <w:bCs/>
          <w:iCs/>
          <w:lang w:val="sr-Cyrl-BA"/>
        </w:rPr>
      </w:pPr>
    </w:p>
    <w:p w14:paraId="7BFF4EBF" w14:textId="62CF6249" w:rsidR="005A1C4B" w:rsidRDefault="005A1C4B" w:rsidP="005A1C4B">
      <w:pPr>
        <w:spacing w:after="0"/>
        <w:rPr>
          <w:rFonts w:ascii="Times New Roman" w:hAnsi="Times New Roman" w:cs="Times New Roman"/>
          <w:bCs/>
          <w:iCs/>
          <w:lang w:val="ru-RU"/>
        </w:rPr>
      </w:pPr>
      <w:r>
        <w:rPr>
          <w:rFonts w:ascii="Times New Roman" w:hAnsi="Times New Roman" w:cs="Times New Roman"/>
          <w:bCs/>
          <w:iCs/>
          <w:lang w:val="sr-Cyrl-BA"/>
        </w:rPr>
        <w:lastRenderedPageBreak/>
        <w:t>П</w:t>
      </w:r>
      <w:r w:rsidRPr="00730EF9">
        <w:rPr>
          <w:rFonts w:ascii="Times New Roman" w:hAnsi="Times New Roman" w:cs="Times New Roman"/>
          <w:bCs/>
          <w:iCs/>
          <w:lang w:val="ru-RU"/>
        </w:rPr>
        <w:t xml:space="preserve">лан ангажовања радне снаге исказан кроз норма часове представљен је </w:t>
      </w:r>
      <w:r w:rsidRPr="00730EF9">
        <w:rPr>
          <w:rFonts w:ascii="Times New Roman" w:hAnsi="Times New Roman" w:cs="Times New Roman"/>
          <w:bCs/>
          <w:iCs/>
          <w:lang w:val="sr-Cyrl-BA"/>
        </w:rPr>
        <w:t xml:space="preserve">у </w:t>
      </w:r>
      <w:r>
        <w:rPr>
          <w:rFonts w:ascii="Times New Roman" w:hAnsi="Times New Roman" w:cs="Times New Roman"/>
          <w:bCs/>
          <w:iCs/>
          <w:lang w:val="ru-RU"/>
        </w:rPr>
        <w:t>сљедећој табели:</w:t>
      </w:r>
    </w:p>
    <w:p w14:paraId="264D632B" w14:textId="77777777" w:rsidR="005A1C4B" w:rsidRDefault="005A1C4B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tbl>
      <w:tblPr>
        <w:tblW w:w="9430" w:type="dxa"/>
        <w:jc w:val="center"/>
        <w:tblLook w:val="04A0" w:firstRow="1" w:lastRow="0" w:firstColumn="1" w:lastColumn="0" w:noHBand="0" w:noVBand="1"/>
      </w:tblPr>
      <w:tblGrid>
        <w:gridCol w:w="5366"/>
        <w:gridCol w:w="1319"/>
        <w:gridCol w:w="1320"/>
        <w:gridCol w:w="1425"/>
      </w:tblGrid>
      <w:tr w:rsidR="00FC456D" w:rsidRPr="00395AF7" w14:paraId="1222DEEC" w14:textId="77777777" w:rsidTr="00FC456D">
        <w:trPr>
          <w:trHeight w:val="267"/>
          <w:jc w:val="center"/>
        </w:trPr>
        <w:tc>
          <w:tcPr>
            <w:tcW w:w="80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7824E" w14:textId="67436F09" w:rsidR="00FC456D" w:rsidRPr="00395AF7" w:rsidRDefault="00FC456D" w:rsidP="00FC45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Табела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16.</w:t>
            </w:r>
            <w:r w:rsidR="009678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 Ребаланс</w:t>
            </w:r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 w:rsidR="009678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ангажовања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радне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снаге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исказан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кроз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норма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часове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EB497" w14:textId="77777777" w:rsidR="00FC456D" w:rsidRPr="00395AF7" w:rsidRDefault="00FC456D" w:rsidP="00FC45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C456D" w:rsidRPr="00395AF7" w14:paraId="5D7195AF" w14:textId="77777777" w:rsidTr="00FC456D">
        <w:trPr>
          <w:trHeight w:val="252"/>
          <w:jc w:val="center"/>
        </w:trPr>
        <w:tc>
          <w:tcPr>
            <w:tcW w:w="536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CEC3F2" w14:textId="77777777" w:rsidR="00FC456D" w:rsidRPr="00395AF7" w:rsidRDefault="00FC456D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06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400E4E" w14:textId="02C25834" w:rsidR="00FC456D" w:rsidRPr="00395AF7" w:rsidRDefault="009D1A92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FC456D" w:rsidRPr="00395AF7" w14:paraId="04D7B3C4" w14:textId="77777777" w:rsidTr="005A1C4B">
        <w:trPr>
          <w:trHeight w:val="252"/>
          <w:jc w:val="center"/>
        </w:trPr>
        <w:tc>
          <w:tcPr>
            <w:tcW w:w="53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88421F" w14:textId="77777777" w:rsidR="00FC456D" w:rsidRPr="00395AF7" w:rsidRDefault="00FC456D" w:rsidP="00FC45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5DA084" w14:textId="43DC2BB0" w:rsidR="00FC456D" w:rsidRPr="00395AF7" w:rsidRDefault="005A1C4B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</w:t>
            </w:r>
            <w:r w:rsidR="00FC456D"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="00FC456D"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="00FC456D"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E3A818" w14:textId="00163148" w:rsidR="00FC456D" w:rsidRPr="00395AF7" w:rsidRDefault="00FC456D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A1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B466C7" w14:textId="5B68321D" w:rsidR="00FC456D" w:rsidRPr="00395AF7" w:rsidRDefault="00FC456D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="005A1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026</w:t>
            </w:r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FC456D" w:rsidRPr="00395AF7" w14:paraId="60EC076F" w14:textId="77777777" w:rsidTr="005A1C4B">
        <w:trPr>
          <w:trHeight w:val="267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82704" w14:textId="77777777" w:rsidR="00FC456D" w:rsidRPr="00395AF7" w:rsidRDefault="00FC456D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DA2DD" w14:textId="77777777" w:rsidR="00FC456D" w:rsidRPr="00395AF7" w:rsidRDefault="00FC456D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DCD07" w14:textId="77777777" w:rsidR="00FC456D" w:rsidRPr="00395AF7" w:rsidRDefault="00FC456D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42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2F7018" w14:textId="77777777" w:rsidR="00FC456D" w:rsidRPr="00395AF7" w:rsidRDefault="00FC456D" w:rsidP="00FC4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5A1C4B" w:rsidRPr="00395AF7" w14:paraId="6CF05B42" w14:textId="77777777" w:rsidTr="005A1C4B">
        <w:trPr>
          <w:trHeight w:val="267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9E60870" w14:textId="77777777" w:rsidR="005A1C4B" w:rsidRPr="00395AF7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Сектор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за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грађевинске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послове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а+б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8DE85BB" w14:textId="6EBAFC0B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198.048  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BD36FE" w14:textId="1B3A539F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189.522   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4F382DE" w14:textId="4285342A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186.488   </w:t>
            </w:r>
          </w:p>
        </w:tc>
      </w:tr>
      <w:tr w:rsidR="005A1C4B" w:rsidRPr="00395AF7" w14:paraId="14E3A879" w14:textId="77777777" w:rsidTr="005A1C4B">
        <w:trPr>
          <w:trHeight w:val="252"/>
          <w:jc w:val="center"/>
        </w:trPr>
        <w:tc>
          <w:tcPr>
            <w:tcW w:w="536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E04C" w14:textId="77777777" w:rsidR="005A1C4B" w:rsidRPr="00395AF7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а)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Инвестиционо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3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9E0C" w14:textId="28629FE6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26.222  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2156B" w14:textId="262FE35C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14.876   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C624B" w14:textId="1615E85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13.019   </w:t>
            </w:r>
          </w:p>
        </w:tc>
      </w:tr>
      <w:tr w:rsidR="005A1C4B" w:rsidRPr="00395AF7" w14:paraId="07CB5839" w14:textId="77777777" w:rsidTr="005A1C4B">
        <w:trPr>
          <w:trHeight w:val="252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2E509" w14:textId="77777777" w:rsidR="005A1C4B" w:rsidRPr="00395AF7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горњег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строја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97FDE" w14:textId="6373CB76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24.191</w:t>
            </w:r>
          </w:p>
        </w:tc>
        <w:tc>
          <w:tcPr>
            <w:tcW w:w="13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57F7" w14:textId="05699A3B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12.586</w:t>
            </w:r>
          </w:p>
        </w:tc>
        <w:tc>
          <w:tcPr>
            <w:tcW w:w="142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A8349" w14:textId="420C3D74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10.863</w:t>
            </w:r>
          </w:p>
        </w:tc>
      </w:tr>
      <w:tr w:rsidR="005A1C4B" w:rsidRPr="00395AF7" w14:paraId="77F68454" w14:textId="77777777" w:rsidTr="005A1C4B">
        <w:trPr>
          <w:trHeight w:val="252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427E0" w14:textId="77777777" w:rsidR="005A1C4B" w:rsidRPr="00395AF7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доњег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строја</w:t>
            </w:r>
            <w:proofErr w:type="spellEnd"/>
          </w:p>
        </w:tc>
        <w:tc>
          <w:tcPr>
            <w:tcW w:w="131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A7372" w14:textId="5961052F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1.731</w:t>
            </w:r>
          </w:p>
        </w:tc>
        <w:tc>
          <w:tcPr>
            <w:tcW w:w="132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BC9A8" w14:textId="6DACA8DA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2.090</w:t>
            </w:r>
          </w:p>
        </w:tc>
        <w:tc>
          <w:tcPr>
            <w:tcW w:w="1425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42BF1" w14:textId="2A96D0E1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1.956</w:t>
            </w:r>
          </w:p>
        </w:tc>
      </w:tr>
      <w:tr w:rsidR="005A1C4B" w:rsidRPr="00395AF7" w14:paraId="7A15F355" w14:textId="77777777" w:rsidTr="005A1C4B">
        <w:trPr>
          <w:trHeight w:val="252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F8B2B" w14:textId="77777777" w:rsidR="005A1C4B" w:rsidRPr="00395AF7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објеката</w:t>
            </w:r>
            <w:proofErr w:type="spellEnd"/>
          </w:p>
        </w:tc>
        <w:tc>
          <w:tcPr>
            <w:tcW w:w="131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AC5D0" w14:textId="585CCCAD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3AA8E" w14:textId="516F87BB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FC4D" w14:textId="09008F20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</w:tr>
      <w:tr w:rsidR="005A1C4B" w:rsidRPr="00395AF7" w14:paraId="1D3A5160" w14:textId="77777777" w:rsidTr="005A1C4B">
        <w:trPr>
          <w:trHeight w:val="252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4EA28" w14:textId="77777777" w:rsidR="005A1C4B" w:rsidRPr="00395AF7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395AF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б)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Текуће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7D820" w14:textId="3496E923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171.826   </w:t>
            </w:r>
          </w:p>
        </w:tc>
        <w:tc>
          <w:tcPr>
            <w:tcW w:w="13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0410" w14:textId="29C1598A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174.646   </w:t>
            </w:r>
          </w:p>
        </w:tc>
        <w:tc>
          <w:tcPr>
            <w:tcW w:w="142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7BBBF" w14:textId="5B0B7AE0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173.469   </w:t>
            </w:r>
          </w:p>
        </w:tc>
      </w:tr>
      <w:tr w:rsidR="005A1C4B" w:rsidRPr="00395AF7" w14:paraId="2092341C" w14:textId="77777777" w:rsidTr="005A1C4B">
        <w:trPr>
          <w:trHeight w:val="252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0922F" w14:textId="77777777" w:rsidR="005A1C4B" w:rsidRPr="00395AF7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горњег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строја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0BC2" w14:textId="5ACEAE4E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50.808</w:t>
            </w:r>
          </w:p>
        </w:tc>
        <w:tc>
          <w:tcPr>
            <w:tcW w:w="13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06E4" w14:textId="4E7AF5E5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52.590</w:t>
            </w:r>
          </w:p>
        </w:tc>
        <w:tc>
          <w:tcPr>
            <w:tcW w:w="142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922495" w14:textId="2DA76D70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51.366</w:t>
            </w:r>
          </w:p>
        </w:tc>
      </w:tr>
      <w:tr w:rsidR="005A1C4B" w:rsidRPr="00395AF7" w14:paraId="69DECDE8" w14:textId="77777777" w:rsidTr="005A1C4B">
        <w:trPr>
          <w:trHeight w:val="252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5D0B1" w14:textId="77777777" w:rsidR="005A1C4B" w:rsidRPr="00395AF7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доњег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строја</w:t>
            </w:r>
            <w:proofErr w:type="spellEnd"/>
          </w:p>
        </w:tc>
        <w:tc>
          <w:tcPr>
            <w:tcW w:w="131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3EAD2" w14:textId="2262B5C5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117.798</w:t>
            </w:r>
          </w:p>
        </w:tc>
        <w:tc>
          <w:tcPr>
            <w:tcW w:w="132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4FEE" w14:textId="28414691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118.556</w:t>
            </w:r>
          </w:p>
        </w:tc>
        <w:tc>
          <w:tcPr>
            <w:tcW w:w="1425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0B4EE7" w14:textId="1B323AAF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118.653</w:t>
            </w:r>
          </w:p>
        </w:tc>
      </w:tr>
      <w:tr w:rsidR="005A1C4B" w:rsidRPr="00395AF7" w14:paraId="2C636F6C" w14:textId="77777777" w:rsidTr="005A1C4B">
        <w:trPr>
          <w:trHeight w:val="267"/>
          <w:jc w:val="center"/>
        </w:trPr>
        <w:tc>
          <w:tcPr>
            <w:tcW w:w="53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E1CE4" w14:textId="77777777" w:rsidR="005A1C4B" w:rsidRPr="00395AF7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5AF7">
              <w:rPr>
                <w:rFonts w:ascii="Times New Roman" w:eastAsia="Times New Roman" w:hAnsi="Times New Roman" w:cs="Times New Roman"/>
                <w:sz w:val="18"/>
                <w:szCs w:val="18"/>
              </w:rPr>
              <w:t>објеката</w:t>
            </w:r>
            <w:proofErr w:type="spellEnd"/>
          </w:p>
        </w:tc>
        <w:tc>
          <w:tcPr>
            <w:tcW w:w="131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727FA" w14:textId="771ACAF1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3.220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570CC" w14:textId="43CB0B4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3.500</w:t>
            </w: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506D2" w14:textId="481929C1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>3.450</w:t>
            </w:r>
          </w:p>
        </w:tc>
      </w:tr>
    </w:tbl>
    <w:p w14:paraId="4C34CEF3" w14:textId="124DA055" w:rsidR="00AF6721" w:rsidRDefault="00AF6721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470C990C" w14:textId="794F3385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6E7869D4" w14:textId="2B837F60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6EBA49AF" w14:textId="0282DA80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7105018A" w14:textId="317D4B04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4AF084C0" w14:textId="6360F98C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 </w:t>
      </w:r>
      <w:proofErr w:type="spellStart"/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Табела</w:t>
      </w:r>
      <w:proofErr w:type="spellEnd"/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>7</w:t>
      </w:r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 w:rsidR="0096788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Ребаланс </w:t>
      </w:r>
      <w:proofErr w:type="spellStart"/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План</w:t>
      </w:r>
      <w:proofErr w:type="spellEnd"/>
      <w:r w:rsidR="0096788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>а</w:t>
      </w:r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трошкова одржавања од стране трећих лица             </w:t>
      </w:r>
      <w:r w:rsidR="005A1C4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              </w:t>
      </w:r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</w:t>
      </w:r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r w:rsidRPr="00DD385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у КМ</w:t>
      </w:r>
    </w:p>
    <w:p w14:paraId="19A35A6B" w14:textId="26916FA6" w:rsidR="00CB035D" w:rsidRDefault="00CB035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tbl>
      <w:tblPr>
        <w:tblW w:w="9995" w:type="dxa"/>
        <w:jc w:val="center"/>
        <w:tblLook w:val="04A0" w:firstRow="1" w:lastRow="0" w:firstColumn="1" w:lastColumn="0" w:noHBand="0" w:noVBand="1"/>
      </w:tblPr>
      <w:tblGrid>
        <w:gridCol w:w="1083"/>
        <w:gridCol w:w="4900"/>
        <w:gridCol w:w="1499"/>
        <w:gridCol w:w="1089"/>
        <w:gridCol w:w="1424"/>
      </w:tblGrid>
      <w:tr w:rsidR="005A1C4B" w:rsidRPr="005A1C4B" w14:paraId="737ABFEB" w14:textId="77777777" w:rsidTr="005A1C4B">
        <w:trPr>
          <w:trHeight w:val="339"/>
          <w:jc w:val="center"/>
        </w:trPr>
        <w:tc>
          <w:tcPr>
            <w:tcW w:w="10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8DB5608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</w:t>
            </w:r>
            <w:proofErr w:type="spellEnd"/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48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1803204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01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E0BBDBD" w14:textId="55C78C0D" w:rsidR="005A1C4B" w:rsidRPr="00CE3B5C" w:rsidRDefault="009D1A92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5A1C4B" w:rsidRPr="005A1C4B" w14:paraId="1E4037C9" w14:textId="77777777" w:rsidTr="005A1C4B">
        <w:trPr>
          <w:trHeight w:val="339"/>
          <w:jc w:val="center"/>
        </w:trPr>
        <w:tc>
          <w:tcPr>
            <w:tcW w:w="10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21866B" w14:textId="77777777" w:rsidR="005A1C4B" w:rsidRPr="00CE3B5C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2E8E03" w14:textId="77777777" w:rsidR="005A1C4B" w:rsidRPr="00CE3B5C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10AEC72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2024. </w:t>
            </w:r>
            <w:proofErr w:type="spellStart"/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</w:t>
            </w:r>
            <w:proofErr w:type="spellEnd"/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B1DA5DC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2025. </w:t>
            </w:r>
            <w:proofErr w:type="spellStart"/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</w:t>
            </w:r>
            <w:proofErr w:type="spellEnd"/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B70B799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2026. </w:t>
            </w:r>
            <w:proofErr w:type="spellStart"/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</w:t>
            </w:r>
            <w:proofErr w:type="spellEnd"/>
            <w:r w:rsidRPr="00CE3B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</w:tr>
      <w:tr w:rsidR="005A1C4B" w:rsidRPr="005A1C4B" w14:paraId="22AAAEDD" w14:textId="77777777" w:rsidTr="005A1C4B">
        <w:trPr>
          <w:trHeight w:val="150"/>
          <w:jc w:val="center"/>
        </w:trPr>
        <w:tc>
          <w:tcPr>
            <w:tcW w:w="10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0A8CD46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8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6D7B333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C026AEB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3CC8679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4FA645" w14:textId="77777777" w:rsidR="005A1C4B" w:rsidRPr="00CE3B5C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5</w:t>
            </w:r>
          </w:p>
        </w:tc>
      </w:tr>
      <w:tr w:rsidR="005A1C4B" w:rsidRPr="005A1C4B" w14:paraId="548712ED" w14:textId="77777777" w:rsidTr="005A1C4B">
        <w:trPr>
          <w:trHeight w:val="775"/>
          <w:jc w:val="center"/>
        </w:trPr>
        <w:tc>
          <w:tcPr>
            <w:tcW w:w="9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09030943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трошкова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одражавања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стране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трећих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лица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(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планирано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кроз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Биланс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успјеха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оквиру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расположивог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буџета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5A1C4B" w:rsidRPr="005A1C4B" w14:paraId="0D5B3D62" w14:textId="77777777" w:rsidTr="005A1C4B">
        <w:trPr>
          <w:trHeight w:val="358"/>
          <w:jc w:val="center"/>
        </w:trPr>
        <w:tc>
          <w:tcPr>
            <w:tcW w:w="5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EDE1CB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BFE77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284.900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5DED47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38.500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6492A9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46.000</w:t>
            </w:r>
          </w:p>
        </w:tc>
      </w:tr>
      <w:tr w:rsidR="005A1C4B" w:rsidRPr="005A1C4B" w14:paraId="3A3D24C8" w14:textId="77777777" w:rsidTr="005A1C4B">
        <w:trPr>
          <w:trHeight w:val="321"/>
          <w:jc w:val="center"/>
        </w:trPr>
        <w:tc>
          <w:tcPr>
            <w:tcW w:w="10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E7FDE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C2204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горњег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строја</w:t>
            </w:r>
            <w:proofErr w:type="spellEnd"/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E067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16.500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9555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9.000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0F7D0D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9.000</w:t>
            </w:r>
          </w:p>
        </w:tc>
      </w:tr>
      <w:tr w:rsidR="005A1C4B" w:rsidRPr="005A1C4B" w14:paraId="71ADB1AE" w14:textId="77777777" w:rsidTr="005A1C4B">
        <w:trPr>
          <w:trHeight w:val="321"/>
          <w:jc w:val="center"/>
        </w:trPr>
        <w:tc>
          <w:tcPr>
            <w:tcW w:w="10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8D197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4D6BE5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доњег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строја</w:t>
            </w:r>
            <w:proofErr w:type="spellEnd"/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E218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237.500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E8B82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28.500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1ADD6F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36.000</w:t>
            </w:r>
          </w:p>
        </w:tc>
      </w:tr>
      <w:tr w:rsidR="005A1C4B" w:rsidRPr="005A1C4B" w14:paraId="6900CFCB" w14:textId="77777777" w:rsidTr="005A1C4B">
        <w:trPr>
          <w:trHeight w:val="339"/>
          <w:jc w:val="center"/>
        </w:trPr>
        <w:tc>
          <w:tcPr>
            <w:tcW w:w="10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4F8E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6D16D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објеката</w:t>
            </w:r>
            <w:proofErr w:type="spellEnd"/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D3071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30.900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43D5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F01B1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sz w:val="18"/>
                <w:szCs w:val="18"/>
              </w:rPr>
              <w:t>1.000</w:t>
            </w:r>
          </w:p>
        </w:tc>
      </w:tr>
      <w:tr w:rsidR="005A1C4B" w:rsidRPr="005A1C4B" w14:paraId="3BE09309" w14:textId="77777777" w:rsidTr="005A1C4B">
        <w:trPr>
          <w:trHeight w:val="358"/>
          <w:jc w:val="center"/>
        </w:trPr>
        <w:tc>
          <w:tcPr>
            <w:tcW w:w="5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309F8C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Текуће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5A0EA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421.000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DB0FCB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295.200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9AFF8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355.500</w:t>
            </w:r>
          </w:p>
        </w:tc>
      </w:tr>
      <w:tr w:rsidR="005A1C4B" w:rsidRPr="005A1C4B" w14:paraId="5D57ED8D" w14:textId="77777777" w:rsidTr="005A1C4B">
        <w:trPr>
          <w:trHeight w:val="321"/>
          <w:jc w:val="center"/>
        </w:trPr>
        <w:tc>
          <w:tcPr>
            <w:tcW w:w="10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5A739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9CFF37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горњег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строја</w:t>
            </w:r>
            <w:proofErr w:type="spellEnd"/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9BB9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213.500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DF1A2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153.200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CB9D22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213.500</w:t>
            </w:r>
          </w:p>
        </w:tc>
      </w:tr>
      <w:tr w:rsidR="005A1C4B" w:rsidRPr="005A1C4B" w14:paraId="5136C3EB" w14:textId="77777777" w:rsidTr="005A1C4B">
        <w:trPr>
          <w:trHeight w:val="321"/>
          <w:jc w:val="center"/>
        </w:trPr>
        <w:tc>
          <w:tcPr>
            <w:tcW w:w="10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3003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DBAB40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доњег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строја</w:t>
            </w:r>
            <w:proofErr w:type="spellEnd"/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66A7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200.000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FFB8C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142.000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1EC66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142.000</w:t>
            </w:r>
          </w:p>
        </w:tc>
      </w:tr>
      <w:tr w:rsidR="005A1C4B" w:rsidRPr="005A1C4B" w14:paraId="6313A527" w14:textId="77777777" w:rsidTr="005A1C4B">
        <w:trPr>
          <w:trHeight w:val="339"/>
          <w:jc w:val="center"/>
        </w:trPr>
        <w:tc>
          <w:tcPr>
            <w:tcW w:w="10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6F76C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4EB709" w14:textId="77777777" w:rsidR="005A1C4B" w:rsidRPr="005A1C4B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објеката</w:t>
            </w:r>
            <w:proofErr w:type="spellEnd"/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0B514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F8DD0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064B1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A1C4B" w:rsidRPr="005A1C4B" w14:paraId="1377E50C" w14:textId="77777777" w:rsidTr="005A1C4B">
        <w:trPr>
          <w:trHeight w:val="604"/>
          <w:jc w:val="center"/>
        </w:trPr>
        <w:tc>
          <w:tcPr>
            <w:tcW w:w="5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03B3B49F" w14:textId="77777777" w:rsidR="005A1C4B" w:rsidRPr="005A1C4B" w:rsidRDefault="005A1C4B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грађевинске</w:t>
            </w:r>
            <w:proofErr w:type="spellEnd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1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послове</w:t>
            </w:r>
            <w:proofErr w:type="spellEnd"/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2024D702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705.900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405937C0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333.700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39BC9A4A" w14:textId="77777777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401.500</w:t>
            </w:r>
          </w:p>
        </w:tc>
      </w:tr>
    </w:tbl>
    <w:p w14:paraId="0345414E" w14:textId="3690BEE8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69F8980E" w14:textId="1041232C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2DEF0995" w14:textId="4EFE3087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089879DF" w14:textId="77777777" w:rsidR="00FC456D" w:rsidRDefault="00FC456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7E17142F" w14:textId="13DE510C" w:rsidR="00CB035D" w:rsidRPr="00CB035D" w:rsidRDefault="00CB035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</w:rPr>
      </w:pPr>
    </w:p>
    <w:p w14:paraId="52D807A9" w14:textId="22B03E5F" w:rsidR="00CB035D" w:rsidRDefault="00CB035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0903DB38" w14:textId="542FBEF7" w:rsidR="00F75B4C" w:rsidRDefault="00F75B4C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46BDE30B" w14:textId="77777777" w:rsidR="00F75B4C" w:rsidRDefault="00F75B4C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2E28F1C8" w14:textId="77777777" w:rsidR="00CB035D" w:rsidRDefault="00CB035D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1DED5E50" w14:textId="77777777" w:rsidR="00CB035D" w:rsidRPr="00CB035D" w:rsidRDefault="00CB035D" w:rsidP="00CB035D">
      <w:pPr>
        <w:rPr>
          <w:sz w:val="4"/>
          <w:szCs w:val="4"/>
          <w:lang w:val="hr-HR"/>
        </w:rPr>
      </w:pPr>
    </w:p>
    <w:p w14:paraId="0B7D2CD7" w14:textId="1C232336" w:rsidR="007A75E0" w:rsidRPr="007260EA" w:rsidRDefault="007A75E0" w:rsidP="00B04D6C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6" w:name="_Toc174015559"/>
      <w:r w:rsidRPr="007260EA">
        <w:rPr>
          <w:rFonts w:ascii="Times New Roman" w:hAnsi="Times New Roman" w:cs="Times New Roman"/>
          <w:lang w:val="hr-HR"/>
        </w:rPr>
        <w:lastRenderedPageBreak/>
        <w:t>3</w:t>
      </w:r>
      <w:r w:rsidRPr="007260EA">
        <w:rPr>
          <w:rFonts w:ascii="Times New Roman" w:hAnsi="Times New Roman" w:cs="Times New Roman"/>
          <w:lang w:val="ru-RU"/>
        </w:rPr>
        <w:t>.2.3. Редовно одржавање</w:t>
      </w:r>
      <w:r w:rsidRPr="007260EA">
        <w:rPr>
          <w:rFonts w:ascii="Times New Roman" w:hAnsi="Times New Roman" w:cs="Times New Roman"/>
          <w:lang w:val="sr-Cyrl-CS"/>
        </w:rPr>
        <w:t xml:space="preserve"> </w:t>
      </w:r>
      <w:r w:rsidRPr="007260EA">
        <w:rPr>
          <w:rFonts w:ascii="Times New Roman" w:hAnsi="Times New Roman" w:cs="Times New Roman"/>
          <w:lang w:val="ru-RU"/>
        </w:rPr>
        <w:t>у С</w:t>
      </w:r>
      <w:r w:rsidR="00FD2FDA">
        <w:rPr>
          <w:rFonts w:ascii="Times New Roman" w:hAnsi="Times New Roman" w:cs="Times New Roman"/>
          <w:lang w:val="ru-RU"/>
        </w:rPr>
        <w:t>лужби</w:t>
      </w:r>
      <w:r w:rsidRPr="007260EA">
        <w:rPr>
          <w:rFonts w:ascii="Times New Roman" w:hAnsi="Times New Roman" w:cs="Times New Roman"/>
          <w:lang w:val="ru-RU"/>
        </w:rPr>
        <w:t xml:space="preserve"> за развој, инвестиције и </w:t>
      </w:r>
      <w:r w:rsidR="00FD2FDA">
        <w:rPr>
          <w:rFonts w:ascii="Times New Roman" w:hAnsi="Times New Roman" w:cs="Times New Roman"/>
          <w:lang w:val="ru-RU"/>
        </w:rPr>
        <w:t>планирање у Пословима</w:t>
      </w:r>
      <w:r w:rsidRPr="007260EA">
        <w:rPr>
          <w:rFonts w:ascii="Times New Roman" w:hAnsi="Times New Roman" w:cs="Times New Roman"/>
          <w:lang w:val="ru-RU"/>
        </w:rPr>
        <w:t xml:space="preserve"> инфраструктуре</w:t>
      </w:r>
      <w:bookmarkEnd w:id="26"/>
      <w:r w:rsidRPr="007260EA">
        <w:rPr>
          <w:rFonts w:ascii="Times New Roman" w:hAnsi="Times New Roman" w:cs="Times New Roman"/>
          <w:lang w:val="ru-RU"/>
        </w:rPr>
        <w:t xml:space="preserve"> </w:t>
      </w:r>
    </w:p>
    <w:p w14:paraId="5C2DF24B" w14:textId="77777777" w:rsidR="007A75E0" w:rsidRPr="00217093" w:rsidRDefault="007A75E0" w:rsidP="00B04D6C">
      <w:pPr>
        <w:spacing w:after="0"/>
        <w:ind w:firstLine="480"/>
        <w:jc w:val="both"/>
        <w:rPr>
          <w:rStyle w:val="Heading3Char"/>
          <w:rFonts w:ascii="Times New Roman" w:eastAsiaTheme="minorEastAsia" w:hAnsi="Times New Roman" w:cs="Times New Roman"/>
          <w:sz w:val="12"/>
          <w:szCs w:val="12"/>
          <w:lang w:val="ru-RU"/>
        </w:rPr>
      </w:pPr>
    </w:p>
    <w:p w14:paraId="69B51E4E" w14:textId="0DF3964E" w:rsidR="007A75E0" w:rsidRDefault="007A75E0" w:rsidP="00B04D6C">
      <w:pPr>
        <w:spacing w:before="120" w:after="0" w:line="360" w:lineRule="auto"/>
        <w:jc w:val="both"/>
        <w:rPr>
          <w:rFonts w:ascii="Times New Roman" w:hAnsi="Times New Roman" w:cs="Times New Roman"/>
          <w:bCs/>
          <w:iCs/>
          <w:lang w:val="sr-Latn-BA"/>
        </w:rPr>
      </w:pPr>
      <w:r w:rsidRPr="007260EA">
        <w:rPr>
          <w:rFonts w:ascii="Times New Roman" w:hAnsi="Times New Roman" w:cs="Times New Roman"/>
          <w:bCs/>
          <w:iCs/>
          <w:lang w:val="ru-RU"/>
        </w:rPr>
        <w:tab/>
        <w:t>У наставку је приказан план одржавања у С</w:t>
      </w:r>
      <w:r w:rsidR="007D3CCA">
        <w:rPr>
          <w:rFonts w:ascii="Times New Roman" w:hAnsi="Times New Roman" w:cs="Times New Roman"/>
          <w:bCs/>
          <w:iCs/>
          <w:lang w:val="ru-RU"/>
        </w:rPr>
        <w:t>лужби</w:t>
      </w:r>
      <w:r w:rsidRPr="007260EA">
        <w:rPr>
          <w:rFonts w:ascii="Times New Roman" w:hAnsi="Times New Roman" w:cs="Times New Roman"/>
          <w:bCs/>
          <w:iCs/>
          <w:lang w:val="ru-RU"/>
        </w:rPr>
        <w:t xml:space="preserve"> за развој, инвестиције и </w:t>
      </w:r>
      <w:r w:rsidR="007D3CCA">
        <w:rPr>
          <w:rFonts w:ascii="Times New Roman" w:hAnsi="Times New Roman" w:cs="Times New Roman"/>
          <w:bCs/>
          <w:iCs/>
          <w:lang w:val="ru-RU"/>
        </w:rPr>
        <w:t>планирање у Пословима</w:t>
      </w:r>
      <w:r w:rsidRPr="007260EA">
        <w:rPr>
          <w:rFonts w:ascii="Times New Roman" w:hAnsi="Times New Roman" w:cs="Times New Roman"/>
          <w:bCs/>
          <w:iCs/>
          <w:lang w:val="ru-RU"/>
        </w:rPr>
        <w:t xml:space="preserve"> инфраструктуре.</w:t>
      </w:r>
    </w:p>
    <w:tbl>
      <w:tblPr>
        <w:tblW w:w="9569" w:type="dxa"/>
        <w:jc w:val="center"/>
        <w:tblLook w:val="0000" w:firstRow="0" w:lastRow="0" w:firstColumn="0" w:lastColumn="0" w:noHBand="0" w:noVBand="0"/>
      </w:tblPr>
      <w:tblGrid>
        <w:gridCol w:w="5055"/>
        <w:gridCol w:w="1512"/>
        <w:gridCol w:w="1514"/>
        <w:gridCol w:w="1488"/>
      </w:tblGrid>
      <w:tr w:rsidR="007A75E0" w:rsidRPr="007260EA" w14:paraId="17522592" w14:textId="77777777" w:rsidTr="005E3B4D">
        <w:trPr>
          <w:trHeight w:val="326"/>
          <w:jc w:val="center"/>
        </w:trPr>
        <w:tc>
          <w:tcPr>
            <w:tcW w:w="80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6EF682" w14:textId="30D876AB" w:rsidR="007A75E0" w:rsidRPr="007260EA" w:rsidRDefault="007A75E0" w:rsidP="00572C58">
            <w:pPr>
              <w:spacing w:after="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</w:pPr>
            <w:r w:rsidRPr="007260E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  <w:t>Табела 18.</w:t>
            </w:r>
            <w:r w:rsidRPr="007260E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96788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Ребаланс </w:t>
            </w:r>
            <w:r w:rsidRPr="007260E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План</w:t>
            </w:r>
            <w:r w:rsidR="0096788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а</w:t>
            </w:r>
            <w:r w:rsidRPr="007260E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редовног одржавања у С</w:t>
            </w:r>
            <w:r w:rsidR="00572C5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лужби</w:t>
            </w:r>
            <w:r w:rsidRPr="007260E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за развој, инвестиције и </w:t>
            </w:r>
            <w:r w:rsidR="00572C5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планирање</w:t>
            </w:r>
            <w:r w:rsidRPr="007260E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F3A01C" w14:textId="65F72EF6" w:rsidR="007A75E0" w:rsidRPr="007260EA" w:rsidRDefault="00B24FCD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у КМ</w:t>
            </w:r>
          </w:p>
        </w:tc>
      </w:tr>
      <w:tr w:rsidR="007A75E0" w:rsidRPr="007260EA" w14:paraId="4C007E38" w14:textId="77777777" w:rsidTr="00217093">
        <w:trPr>
          <w:trHeight w:val="264"/>
          <w:jc w:val="center"/>
        </w:trPr>
        <w:tc>
          <w:tcPr>
            <w:tcW w:w="5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5780BE2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7260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96CBFA2" w14:textId="294B2EF3" w:rsidR="007A75E0" w:rsidRPr="007260EA" w:rsidRDefault="009D1A92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9B778B" w:rsidRPr="007260EA" w14:paraId="68B0C7B2" w14:textId="77777777" w:rsidTr="005E3B4D">
        <w:trPr>
          <w:trHeight w:val="264"/>
          <w:jc w:val="center"/>
        </w:trPr>
        <w:tc>
          <w:tcPr>
            <w:tcW w:w="5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F7186A" w14:textId="77777777" w:rsidR="009B778B" w:rsidRPr="007260EA" w:rsidRDefault="009B778B" w:rsidP="009B778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14:paraId="27706DD4" w14:textId="3BFD4FCF" w:rsidR="009B778B" w:rsidRPr="007260EA" w:rsidRDefault="009B778B" w:rsidP="005E3B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>202</w:t>
            </w:r>
            <w:r w:rsidR="005E3B4D"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  <w:t>4</w:t>
            </w:r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proofErr w:type="spellStart"/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>год</w:t>
            </w:r>
            <w:proofErr w:type="spellEnd"/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14:paraId="1F323742" w14:textId="01DC111C" w:rsidR="009B778B" w:rsidRPr="007260EA" w:rsidRDefault="009B778B" w:rsidP="005E3B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>202</w:t>
            </w:r>
            <w:r w:rsidR="005E3B4D"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  <w:t>5</w:t>
            </w:r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proofErr w:type="spellStart"/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>год</w:t>
            </w:r>
            <w:proofErr w:type="spellEnd"/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14:paraId="647E9F43" w14:textId="50EE8537" w:rsidR="009B778B" w:rsidRPr="007260EA" w:rsidRDefault="009B778B" w:rsidP="005E3B4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>202</w:t>
            </w:r>
            <w:r w:rsidR="005E3B4D"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  <w:t>6</w:t>
            </w:r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proofErr w:type="spellStart"/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>год</w:t>
            </w:r>
            <w:proofErr w:type="spellEnd"/>
            <w:r w:rsidRPr="005B11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</w:tr>
      <w:tr w:rsidR="007A75E0" w:rsidRPr="007260EA" w14:paraId="104DF010" w14:textId="77777777" w:rsidTr="005E3B4D">
        <w:trPr>
          <w:trHeight w:val="117"/>
          <w:jc w:val="center"/>
        </w:trPr>
        <w:tc>
          <w:tcPr>
            <w:tcW w:w="505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9E941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7260E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64A8B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7260E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51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6677F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7260E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D6B66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7260E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</w:tr>
      <w:tr w:rsidR="005E3B4D" w:rsidRPr="007260EA" w14:paraId="5E8BAE46" w14:textId="77777777" w:rsidTr="005E3B4D">
        <w:trPr>
          <w:trHeight w:val="280"/>
          <w:jc w:val="center"/>
        </w:trPr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F5EA5" w14:textId="77777777" w:rsidR="005E3B4D" w:rsidRPr="007260EA" w:rsidRDefault="005E3B4D" w:rsidP="005E3B4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260E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1.Текуће одржавање у сопственој режији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EA8B3" w14:textId="557E0EC5" w:rsidR="005E3B4D" w:rsidRPr="005E3B4D" w:rsidRDefault="005E3B4D" w:rsidP="005E3B4D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8.798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A9CD0" w14:textId="67F510EA" w:rsidR="005E3B4D" w:rsidRPr="005E3B4D" w:rsidRDefault="005E3B4D" w:rsidP="005E3B4D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EC3D5" w14:textId="170ECB8A" w:rsidR="005E3B4D" w:rsidRPr="005E3B4D" w:rsidRDefault="005E3B4D" w:rsidP="005E3B4D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E3B4D" w:rsidRPr="007260EA" w14:paraId="79A9B14C" w14:textId="77777777" w:rsidTr="005E3B4D">
        <w:trPr>
          <w:trHeight w:val="264"/>
          <w:jc w:val="center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9A2D9" w14:textId="77777777" w:rsidR="005E3B4D" w:rsidRPr="007260EA" w:rsidRDefault="005E3B4D" w:rsidP="005E3B4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260E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2. </w:t>
            </w:r>
            <w:r w:rsidRPr="007260EA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Текуће</w:t>
            </w:r>
            <w:r w:rsidRPr="007260E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одржавање од стране трећих лица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93C7F" w14:textId="65B99742" w:rsidR="005E3B4D" w:rsidRPr="005E3B4D" w:rsidRDefault="005E3B4D" w:rsidP="005E3B4D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8.000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28990" w14:textId="5F16D6F1" w:rsidR="005E3B4D" w:rsidRPr="005E3B4D" w:rsidRDefault="005E3B4D" w:rsidP="005E3B4D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42059" w14:textId="702DC6FB" w:rsidR="005E3B4D" w:rsidRPr="005E3B4D" w:rsidRDefault="005E3B4D" w:rsidP="005E3B4D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E3B4D" w:rsidRPr="007260EA" w14:paraId="5CE8D434" w14:textId="77777777" w:rsidTr="005E3B4D">
        <w:trPr>
          <w:trHeight w:val="264"/>
          <w:jc w:val="center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B60DA" w14:textId="20C187A1" w:rsidR="005E3B4D" w:rsidRPr="005E3B4D" w:rsidRDefault="005E3B4D" w:rsidP="005E3B4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3</w:t>
            </w:r>
            <w:r w:rsidRPr="005E3B4D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Инвестиционо</w:t>
            </w:r>
            <w:r w:rsidRPr="005E3B4D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 одржавање од стране трећих лица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F5022" w14:textId="2737719D" w:rsidR="005E3B4D" w:rsidRPr="005E3B4D" w:rsidRDefault="005E3B4D" w:rsidP="005E3B4D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66.500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1E006" w14:textId="150E5334" w:rsidR="005E3B4D" w:rsidRPr="005E3B4D" w:rsidRDefault="005E3B4D" w:rsidP="005E3B4D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C1E72" w14:textId="619AAA16" w:rsidR="005E3B4D" w:rsidRPr="005E3B4D" w:rsidRDefault="005E3B4D" w:rsidP="005E3B4D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A75E0" w:rsidRPr="007260EA" w14:paraId="4EA83A74" w14:textId="77777777" w:rsidTr="005E3B4D">
        <w:trPr>
          <w:trHeight w:val="264"/>
          <w:jc w:val="center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3AEEF" w14:textId="0B0F0CA6" w:rsidR="007A75E0" w:rsidRPr="007260EA" w:rsidRDefault="007A75E0" w:rsidP="00B04D6C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  <w:lang w:val="sr-Cyrl-CS"/>
              </w:rPr>
            </w:pPr>
            <w:r w:rsidRPr="007260EA">
              <w:rPr>
                <w:rFonts w:ascii="Times New Roman" w:hAnsi="Times New Roman" w:cs="Times New Roman"/>
                <w:b/>
                <w:sz w:val="18"/>
                <w:szCs w:val="18"/>
                <w:lang w:val="sr-Cyrl-CS"/>
              </w:rPr>
              <w:t>УКУПНО  (1+2</w:t>
            </w:r>
            <w:r w:rsidR="005E3B4D">
              <w:rPr>
                <w:rFonts w:ascii="Times New Roman" w:hAnsi="Times New Roman" w:cs="Times New Roman"/>
                <w:b/>
                <w:sz w:val="18"/>
                <w:szCs w:val="18"/>
                <w:lang w:val="sr-Cyrl-CS"/>
              </w:rPr>
              <w:t>+3</w:t>
            </w:r>
            <w:r w:rsidRPr="007260EA">
              <w:rPr>
                <w:rFonts w:ascii="Times New Roman" w:hAnsi="Times New Roman" w:cs="Times New Roman"/>
                <w:b/>
                <w:sz w:val="18"/>
                <w:szCs w:val="18"/>
                <w:lang w:val="sr-Cyrl-CS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B109D" w14:textId="7989CE64" w:rsidR="007A75E0" w:rsidRPr="005E3B4D" w:rsidRDefault="005E3B4D" w:rsidP="00C56665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5E3B4D"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  <w:t>83.298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958BD" w14:textId="77777777" w:rsidR="007A75E0" w:rsidRPr="005E3B4D" w:rsidRDefault="00C65336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E0E52" w14:textId="77777777" w:rsidR="007A75E0" w:rsidRPr="005E3B4D" w:rsidRDefault="00C65336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B4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</w:tbl>
    <w:p w14:paraId="26D745BD" w14:textId="77777777" w:rsidR="007A75E0" w:rsidRPr="007260EA" w:rsidRDefault="007A75E0" w:rsidP="00B04D6C">
      <w:pPr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</w:p>
    <w:p w14:paraId="77EC1F41" w14:textId="7970949C" w:rsidR="00B55CE0" w:rsidRPr="007260EA" w:rsidRDefault="00B55CE0" w:rsidP="00B55CE0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7" w:name="_Toc174015560"/>
      <w:r w:rsidRPr="007260EA">
        <w:rPr>
          <w:rFonts w:ascii="Times New Roman" w:hAnsi="Times New Roman" w:cs="Times New Roman"/>
          <w:lang w:val="hr-HR"/>
        </w:rPr>
        <w:t>3</w:t>
      </w:r>
      <w:r w:rsidRPr="007260EA">
        <w:rPr>
          <w:rFonts w:ascii="Times New Roman" w:hAnsi="Times New Roman" w:cs="Times New Roman"/>
          <w:lang w:val="ru-RU"/>
        </w:rPr>
        <w:t>.2.</w:t>
      </w:r>
      <w:r>
        <w:rPr>
          <w:rFonts w:ascii="Times New Roman" w:hAnsi="Times New Roman" w:cs="Times New Roman"/>
          <w:lang w:val="ru-RU"/>
        </w:rPr>
        <w:t>4</w:t>
      </w:r>
      <w:r w:rsidRPr="007260EA">
        <w:rPr>
          <w:rFonts w:ascii="Times New Roman" w:hAnsi="Times New Roman" w:cs="Times New Roman"/>
          <w:lang w:val="ru-RU"/>
        </w:rPr>
        <w:t xml:space="preserve">. </w:t>
      </w:r>
      <w:r>
        <w:rPr>
          <w:rFonts w:ascii="Times New Roman" w:hAnsi="Times New Roman" w:cs="Times New Roman"/>
          <w:lang w:val="ru-RU"/>
        </w:rPr>
        <w:t>Служба за механизовано одржавање пруга</w:t>
      </w:r>
      <w:bookmarkEnd w:id="27"/>
      <w:r w:rsidRPr="007260EA">
        <w:rPr>
          <w:rFonts w:ascii="Times New Roman" w:hAnsi="Times New Roman" w:cs="Times New Roman"/>
          <w:lang w:val="ru-RU"/>
        </w:rPr>
        <w:t xml:space="preserve"> </w:t>
      </w:r>
    </w:p>
    <w:p w14:paraId="4C070213" w14:textId="13B84018" w:rsidR="00B55CE0" w:rsidRDefault="00B55CE0" w:rsidP="00B55CE0">
      <w:pPr>
        <w:spacing w:after="0"/>
        <w:rPr>
          <w:rFonts w:ascii="Times New Roman" w:hAnsi="Times New Roman" w:cs="Times New Roman"/>
          <w:sz w:val="16"/>
          <w:szCs w:val="16"/>
          <w:lang w:val="ru-RU"/>
        </w:rPr>
      </w:pPr>
    </w:p>
    <w:p w14:paraId="1E7F8D2C" w14:textId="77777777" w:rsidR="00C56665" w:rsidRDefault="00C56665" w:rsidP="00B55CE0">
      <w:pPr>
        <w:spacing w:after="0"/>
        <w:rPr>
          <w:rFonts w:ascii="Times New Roman" w:hAnsi="Times New Roman" w:cs="Times New Roman"/>
          <w:sz w:val="16"/>
          <w:szCs w:val="16"/>
          <w:lang w:val="ru-RU"/>
        </w:rPr>
      </w:pPr>
    </w:p>
    <w:tbl>
      <w:tblPr>
        <w:tblW w:w="9943" w:type="dxa"/>
        <w:jc w:val="center"/>
        <w:tblLook w:val="04A0" w:firstRow="1" w:lastRow="0" w:firstColumn="1" w:lastColumn="0" w:noHBand="0" w:noVBand="1"/>
      </w:tblPr>
      <w:tblGrid>
        <w:gridCol w:w="4202"/>
        <w:gridCol w:w="164"/>
        <w:gridCol w:w="735"/>
        <w:gridCol w:w="842"/>
        <w:gridCol w:w="233"/>
        <w:gridCol w:w="314"/>
        <w:gridCol w:w="1335"/>
        <w:gridCol w:w="112"/>
        <w:gridCol w:w="308"/>
        <w:gridCol w:w="1324"/>
        <w:gridCol w:w="138"/>
        <w:gridCol w:w="236"/>
      </w:tblGrid>
      <w:tr w:rsidR="00C56665" w:rsidRPr="00C56665" w14:paraId="0CCD3A9E" w14:textId="77777777" w:rsidTr="00C56665">
        <w:trPr>
          <w:trHeight w:val="209"/>
          <w:jc w:val="center"/>
        </w:trPr>
        <w:tc>
          <w:tcPr>
            <w:tcW w:w="8245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C6386" w14:textId="0F13573B" w:rsidR="00C56665" w:rsidRPr="00C56665" w:rsidRDefault="00C56665" w:rsidP="009678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19. </w:t>
            </w:r>
            <w:r w:rsidR="00967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="00967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вриједносно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исказаних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утрошака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материјала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одржавање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сопственој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режији</w:t>
            </w:r>
            <w:proofErr w:type="spellEnd"/>
          </w:p>
        </w:tc>
        <w:tc>
          <w:tcPr>
            <w:tcW w:w="1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2F27C" w14:textId="33F2A09C" w:rsidR="00C56665" w:rsidRPr="00DD385D" w:rsidRDefault="00C56665" w:rsidP="00DD3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 КМ</w:t>
            </w:r>
          </w:p>
        </w:tc>
      </w:tr>
      <w:tr w:rsidR="00C56665" w:rsidRPr="00C56665" w14:paraId="364BBE1E" w14:textId="77777777" w:rsidTr="00C56665">
        <w:trPr>
          <w:trHeight w:val="190"/>
          <w:jc w:val="center"/>
        </w:trPr>
        <w:tc>
          <w:tcPr>
            <w:tcW w:w="4366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4E8263" w14:textId="77777777" w:rsidR="00C56665" w:rsidRPr="00DD385D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D38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5577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ECD247" w14:textId="0C5DEB6D" w:rsidR="00C56665" w:rsidRPr="00DD385D" w:rsidRDefault="009D1A92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C56665" w:rsidRPr="00C56665" w14:paraId="2F7F8CDD" w14:textId="77777777" w:rsidTr="00DD385D">
        <w:trPr>
          <w:trHeight w:val="70"/>
          <w:jc w:val="center"/>
        </w:trPr>
        <w:tc>
          <w:tcPr>
            <w:tcW w:w="436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C953F3" w14:textId="77777777" w:rsidR="00C56665" w:rsidRPr="00DD385D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0A65CF4" w14:textId="5453F7BC" w:rsidR="00C56665" w:rsidRPr="00DD385D" w:rsidRDefault="00C56665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</w:t>
            </w:r>
            <w:r w:rsidR="005A1C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4</w:t>
            </w: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</w:t>
            </w:r>
            <w:proofErr w:type="spellEnd"/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206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948E804" w14:textId="299E8E0E" w:rsidR="00C56665" w:rsidRPr="00DD385D" w:rsidRDefault="00C56665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</w:t>
            </w:r>
            <w:r w:rsidR="005A1C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5</w:t>
            </w: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</w:t>
            </w:r>
            <w:proofErr w:type="spellEnd"/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CF9A018" w14:textId="1E17EA22" w:rsidR="00C56665" w:rsidRPr="00DD385D" w:rsidRDefault="00C56665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</w:t>
            </w:r>
            <w:r w:rsidR="005A1C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6</w:t>
            </w: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</w:t>
            </w:r>
            <w:proofErr w:type="spellEnd"/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</w:tr>
      <w:tr w:rsidR="00C56665" w:rsidRPr="00C56665" w14:paraId="73EDCA93" w14:textId="77777777" w:rsidTr="00DD385D">
        <w:trPr>
          <w:trHeight w:val="199"/>
          <w:jc w:val="center"/>
        </w:trPr>
        <w:tc>
          <w:tcPr>
            <w:tcW w:w="4366" w:type="dxa"/>
            <w:gridSpan w:val="2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D373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C276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2069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00FB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28E66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5A1C4B" w:rsidRPr="00C56665" w14:paraId="59C25B26" w14:textId="77777777" w:rsidTr="005A1C4B">
        <w:trPr>
          <w:trHeight w:val="394"/>
          <w:jc w:val="center"/>
        </w:trPr>
        <w:tc>
          <w:tcPr>
            <w:tcW w:w="4366" w:type="dxa"/>
            <w:gridSpan w:val="2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4815C59" w14:textId="77777777" w:rsidR="005A1C4B" w:rsidRPr="00C56665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Служба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за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механизовано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одржавање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пруга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(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а+б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)</w:t>
            </w:r>
          </w:p>
        </w:tc>
        <w:tc>
          <w:tcPr>
            <w:tcW w:w="1810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1C06805" w14:textId="2DF5861C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188.000   </w:t>
            </w:r>
          </w:p>
        </w:tc>
        <w:tc>
          <w:tcPr>
            <w:tcW w:w="2069" w:type="dxa"/>
            <w:gridSpan w:val="4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D636FAA" w14:textId="49DACC5C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150.000   </w:t>
            </w:r>
          </w:p>
        </w:tc>
        <w:tc>
          <w:tcPr>
            <w:tcW w:w="1698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ABFC3AB" w14:textId="20F1E3CD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150.000   </w:t>
            </w:r>
          </w:p>
        </w:tc>
      </w:tr>
      <w:tr w:rsidR="005A1C4B" w:rsidRPr="00C56665" w14:paraId="5F8A2A70" w14:textId="77777777" w:rsidTr="005A1C4B">
        <w:trPr>
          <w:trHeight w:val="421"/>
          <w:jc w:val="center"/>
        </w:trPr>
        <w:tc>
          <w:tcPr>
            <w:tcW w:w="436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8E546" w14:textId="3FC8A87B" w:rsidR="005A1C4B" w:rsidRPr="00DD385D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BA"/>
              </w:rPr>
              <w:t xml:space="preserve">а) </w:t>
            </w:r>
            <w:proofErr w:type="spellStart"/>
            <w:r w:rsidRPr="00DD385D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Инвестиционо</w:t>
            </w:r>
            <w:proofErr w:type="spellEnd"/>
            <w:r w:rsidRPr="00DD385D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DD385D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одржавање</w:t>
            </w:r>
            <w:proofErr w:type="spellEnd"/>
            <w:r w:rsidRPr="00DD385D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DD385D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механизације</w:t>
            </w:r>
            <w:proofErr w:type="spellEnd"/>
          </w:p>
        </w:tc>
        <w:tc>
          <w:tcPr>
            <w:tcW w:w="1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9920" w14:textId="3B24B868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2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F53A4" w14:textId="00CD6E5E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88D86" w14:textId="4CC3DCF3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A1C4B" w:rsidRPr="00C56665" w14:paraId="6E4268A2" w14:textId="77777777" w:rsidTr="005A1C4B">
        <w:trPr>
          <w:trHeight w:val="190"/>
          <w:jc w:val="center"/>
        </w:trPr>
        <w:tc>
          <w:tcPr>
            <w:tcW w:w="436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B05F2" w14:textId="77777777" w:rsidR="005A1C4B" w:rsidRPr="00C56665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б)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Текуће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8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FE709" w14:textId="74B0CB12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188.000</w:t>
            </w: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</w:tc>
        <w:tc>
          <w:tcPr>
            <w:tcW w:w="206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F211A" w14:textId="11FC438B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150.000</w:t>
            </w: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</w:tc>
        <w:tc>
          <w:tcPr>
            <w:tcW w:w="169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5E4AB" w14:textId="1C5D43E1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150.000</w:t>
            </w: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</w:tc>
      </w:tr>
      <w:tr w:rsidR="005A1C4B" w:rsidRPr="00C56665" w14:paraId="4A0074D8" w14:textId="77777777" w:rsidTr="005A1C4B">
        <w:trPr>
          <w:trHeight w:val="410"/>
          <w:jc w:val="center"/>
        </w:trPr>
        <w:tc>
          <w:tcPr>
            <w:tcW w:w="436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4FA01" w14:textId="77777777" w:rsidR="005A1C4B" w:rsidRPr="00C56665" w:rsidRDefault="005A1C4B" w:rsidP="005A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механизације</w:t>
            </w:r>
            <w:proofErr w:type="spellEnd"/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7A240" w14:textId="285078A5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188.000   </w:t>
            </w:r>
          </w:p>
        </w:tc>
        <w:tc>
          <w:tcPr>
            <w:tcW w:w="206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3955" w14:textId="200DF000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C41AE" w14:textId="570DA9E1"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A1C4B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</w:tr>
      <w:tr w:rsidR="00C56665" w:rsidRPr="00C56665" w14:paraId="1C239E9B" w14:textId="77777777" w:rsidTr="00C56665">
        <w:trPr>
          <w:gridAfter w:val="1"/>
          <w:wAfter w:w="236" w:type="dxa"/>
          <w:trHeight w:val="263"/>
          <w:jc w:val="center"/>
        </w:trPr>
        <w:tc>
          <w:tcPr>
            <w:tcW w:w="78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6201E" w14:textId="77777777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60203B6" w14:textId="77777777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8EE33B9" w14:textId="77777777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4565BB6" w14:textId="77777777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1D2E301" w14:textId="00D3C2D1" w:rsidR="00C56665" w:rsidRP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20. </w:t>
            </w:r>
            <w:r w:rsidR="00967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="00967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ангажовања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радне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снаге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исказан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кроз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норма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часове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B85AA" w14:textId="77777777" w:rsidR="00C56665" w:rsidRP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56665" w:rsidRPr="00C56665" w14:paraId="09B8EA5F" w14:textId="77777777" w:rsidTr="00C56665">
        <w:trPr>
          <w:gridAfter w:val="1"/>
          <w:wAfter w:w="236" w:type="dxa"/>
          <w:trHeight w:val="250"/>
          <w:jc w:val="center"/>
        </w:trPr>
        <w:tc>
          <w:tcPr>
            <w:tcW w:w="510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D885D9A" w14:textId="77777777" w:rsidR="00C56665" w:rsidRPr="00DD385D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D38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60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7BA6C1" w14:textId="4B797B1C" w:rsidR="00C56665" w:rsidRPr="00DD385D" w:rsidRDefault="009D1A92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C56665" w:rsidRPr="00C56665" w14:paraId="567F90D2" w14:textId="77777777" w:rsidTr="00DD385D">
        <w:trPr>
          <w:gridAfter w:val="1"/>
          <w:wAfter w:w="236" w:type="dxa"/>
          <w:trHeight w:val="263"/>
          <w:jc w:val="center"/>
        </w:trPr>
        <w:tc>
          <w:tcPr>
            <w:tcW w:w="510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03F117" w14:textId="77777777" w:rsidR="00C56665" w:rsidRPr="00DD385D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044CA23" w14:textId="1B8161FC" w:rsidR="00C56665" w:rsidRPr="00DD385D" w:rsidRDefault="00C56665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</w:t>
            </w:r>
            <w:r w:rsidR="005A1C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4</w:t>
            </w: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</w:t>
            </w:r>
            <w:proofErr w:type="spellEnd"/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A0B5ED4" w14:textId="34ADAC62" w:rsidR="00C56665" w:rsidRPr="00DD385D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  <w:r w:rsidR="005A1C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025</w:t>
            </w: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</w:t>
            </w:r>
            <w:proofErr w:type="spellEnd"/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188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141DB1D" w14:textId="705EF5E8" w:rsidR="00C56665" w:rsidRPr="00DD385D" w:rsidRDefault="005A1C4B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2026</w:t>
            </w:r>
            <w:r w:rsidR="00C56665"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C56665"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</w:t>
            </w:r>
            <w:proofErr w:type="spellEnd"/>
            <w:r w:rsidR="00C56665"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</w:tr>
      <w:tr w:rsidR="00C56665" w:rsidRPr="00C56665" w14:paraId="2533E250" w14:textId="77777777" w:rsidTr="00DD385D">
        <w:trPr>
          <w:gridAfter w:val="1"/>
          <w:wAfter w:w="236" w:type="dxa"/>
          <w:trHeight w:val="263"/>
          <w:jc w:val="center"/>
        </w:trPr>
        <w:tc>
          <w:tcPr>
            <w:tcW w:w="5101" w:type="dxa"/>
            <w:gridSpan w:val="3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3A559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89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B4391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CB72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882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8AFFB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28644C" w:rsidRPr="00C56665" w14:paraId="78432038" w14:textId="77777777" w:rsidTr="0028644C">
        <w:trPr>
          <w:gridAfter w:val="1"/>
          <w:wAfter w:w="236" w:type="dxa"/>
          <w:trHeight w:val="263"/>
          <w:jc w:val="center"/>
        </w:trPr>
        <w:tc>
          <w:tcPr>
            <w:tcW w:w="5101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27DDE65" w14:textId="77777777" w:rsidR="0028644C" w:rsidRPr="00C56665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Служба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за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механизовано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одржавање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пруга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(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а+б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)</w:t>
            </w:r>
          </w:p>
        </w:tc>
        <w:tc>
          <w:tcPr>
            <w:tcW w:w="13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1C99F89" w14:textId="76C24813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35.100   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EFA1240" w14:textId="2C03C54A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35.000   </w:t>
            </w:r>
          </w:p>
        </w:tc>
        <w:tc>
          <w:tcPr>
            <w:tcW w:w="1882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A9B0608" w14:textId="5043A603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35.000   </w:t>
            </w:r>
          </w:p>
        </w:tc>
      </w:tr>
      <w:tr w:rsidR="0028644C" w:rsidRPr="00C56665" w14:paraId="622CD6B0" w14:textId="77777777" w:rsidTr="0028644C">
        <w:trPr>
          <w:gridAfter w:val="1"/>
          <w:wAfter w:w="236" w:type="dxa"/>
          <w:trHeight w:val="250"/>
          <w:jc w:val="center"/>
        </w:trPr>
        <w:tc>
          <w:tcPr>
            <w:tcW w:w="5101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7F0D7" w14:textId="77777777" w:rsidR="0028644C" w:rsidRPr="00C56665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а)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Инвестиционо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3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428A" w14:textId="4806BF92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4.800   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8B18E" w14:textId="26A31ED4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4.786   </w:t>
            </w:r>
          </w:p>
        </w:tc>
        <w:tc>
          <w:tcPr>
            <w:tcW w:w="1882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04D28" w14:textId="3B0A8588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4.786   </w:t>
            </w:r>
          </w:p>
        </w:tc>
      </w:tr>
      <w:tr w:rsidR="0028644C" w:rsidRPr="00C56665" w14:paraId="2C8A1C50" w14:textId="77777777" w:rsidTr="0028644C">
        <w:trPr>
          <w:gridAfter w:val="1"/>
          <w:wAfter w:w="236" w:type="dxa"/>
          <w:trHeight w:val="250"/>
          <w:jc w:val="center"/>
        </w:trPr>
        <w:tc>
          <w:tcPr>
            <w:tcW w:w="51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51200" w14:textId="77777777" w:rsidR="0028644C" w:rsidRPr="00C56665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механизације</w:t>
            </w:r>
            <w:proofErr w:type="spellEnd"/>
          </w:p>
        </w:tc>
        <w:tc>
          <w:tcPr>
            <w:tcW w:w="13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071B4" w14:textId="3C2DC34A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4.800   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C8DA" w14:textId="037A3740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4.786   </w:t>
            </w:r>
          </w:p>
        </w:tc>
        <w:tc>
          <w:tcPr>
            <w:tcW w:w="188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43174" w14:textId="3E18D5E6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4.786   </w:t>
            </w:r>
          </w:p>
        </w:tc>
      </w:tr>
      <w:tr w:rsidR="0028644C" w:rsidRPr="00C56665" w14:paraId="446DC6FB" w14:textId="77777777" w:rsidTr="0028644C">
        <w:trPr>
          <w:gridAfter w:val="1"/>
          <w:wAfter w:w="236" w:type="dxa"/>
          <w:trHeight w:val="250"/>
          <w:jc w:val="center"/>
        </w:trPr>
        <w:tc>
          <w:tcPr>
            <w:tcW w:w="5101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CF57D" w14:textId="77777777" w:rsidR="0028644C" w:rsidRPr="00C56665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б)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Текуће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3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12A0BC" w14:textId="04E4606B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30.300   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D54D2" w14:textId="4CA45CDB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30.214   </w:t>
            </w:r>
          </w:p>
        </w:tc>
        <w:tc>
          <w:tcPr>
            <w:tcW w:w="1882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9BADF7" w14:textId="69ABE5A2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30.214   </w:t>
            </w:r>
          </w:p>
        </w:tc>
      </w:tr>
      <w:tr w:rsidR="0028644C" w:rsidRPr="00C56665" w14:paraId="61BB4E8C" w14:textId="77777777" w:rsidTr="0028644C">
        <w:trPr>
          <w:gridAfter w:val="1"/>
          <w:wAfter w:w="236" w:type="dxa"/>
          <w:trHeight w:val="263"/>
          <w:jc w:val="center"/>
        </w:trPr>
        <w:tc>
          <w:tcPr>
            <w:tcW w:w="51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75464" w14:textId="77777777" w:rsidR="0028644C" w:rsidRPr="00C56665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механизације</w:t>
            </w:r>
            <w:proofErr w:type="spellEnd"/>
          </w:p>
        </w:tc>
        <w:tc>
          <w:tcPr>
            <w:tcW w:w="138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D458F" w14:textId="3693D7A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30.300   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278DC" w14:textId="7F8177F1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30.214   </w:t>
            </w:r>
          </w:p>
        </w:tc>
        <w:tc>
          <w:tcPr>
            <w:tcW w:w="188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357C8" w14:textId="407A79BD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30.214   </w:t>
            </w:r>
          </w:p>
        </w:tc>
      </w:tr>
      <w:tr w:rsidR="00C56665" w:rsidRPr="00C56665" w14:paraId="7D7030BE" w14:textId="77777777" w:rsidTr="00C56665">
        <w:tblPrEx>
          <w:jc w:val="left"/>
        </w:tblPrEx>
        <w:trPr>
          <w:gridAfter w:val="2"/>
          <w:wAfter w:w="374" w:type="dxa"/>
          <w:trHeight w:val="334"/>
        </w:trPr>
        <w:tc>
          <w:tcPr>
            <w:tcW w:w="79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850F9" w14:textId="214F776E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0A574C8" w14:textId="012C8821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46EF830" w14:textId="21DA2E15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A26A762" w14:textId="6BA36B64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75BC9B2" w14:textId="042066EE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A195E26" w14:textId="362DE077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90918AA" w14:textId="12568B34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D270995" w14:textId="2D7A29FC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FCEE74D" w14:textId="072B9066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D4F421E" w14:textId="77777777" w:rsid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22C9E1E" w14:textId="44E90C78" w:rsidR="00C56665" w:rsidRPr="00C56665" w:rsidRDefault="00C56665" w:rsidP="009678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21. </w:t>
            </w:r>
            <w:r w:rsidR="00967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="00967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трошкова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одржавања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од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стране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трећих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           </w:t>
            </w:r>
            <w:r w:rsidRPr="00DD385D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 КМ</w:t>
            </w:r>
            <w:r w:rsidR="00DD385D" w:rsidRPr="00DD385D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Cyrl-BA"/>
              </w:rPr>
              <w:t xml:space="preserve"> 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ACDA6" w14:textId="3965F87D" w:rsidR="00C56665" w:rsidRPr="00C56665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56665" w:rsidRPr="00C56665" w14:paraId="6B4DDC93" w14:textId="77777777" w:rsidTr="00C56665">
        <w:tblPrEx>
          <w:jc w:val="left"/>
        </w:tblPrEx>
        <w:trPr>
          <w:gridAfter w:val="2"/>
          <w:wAfter w:w="374" w:type="dxa"/>
          <w:trHeight w:val="303"/>
        </w:trPr>
        <w:tc>
          <w:tcPr>
            <w:tcW w:w="42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0AE840" w14:textId="77777777" w:rsidR="00C56665" w:rsidRPr="00DD385D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D38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5367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7CC993" w14:textId="5E422818" w:rsidR="00C56665" w:rsidRPr="00DD385D" w:rsidRDefault="009D1A92" w:rsidP="00B2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C56665" w:rsidRPr="00C56665" w14:paraId="2D783DAD" w14:textId="77777777" w:rsidTr="00DD385D">
        <w:tblPrEx>
          <w:jc w:val="left"/>
        </w:tblPrEx>
        <w:trPr>
          <w:gridAfter w:val="2"/>
          <w:wAfter w:w="374" w:type="dxa"/>
          <w:trHeight w:val="317"/>
        </w:trPr>
        <w:tc>
          <w:tcPr>
            <w:tcW w:w="42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13DAE1" w14:textId="77777777" w:rsidR="00C56665" w:rsidRPr="00DD385D" w:rsidRDefault="00C56665" w:rsidP="00C56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5C0BDBD" w14:textId="199B6391" w:rsidR="00C56665" w:rsidRPr="00DD385D" w:rsidRDefault="005A1C4B" w:rsidP="00B2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2024</w:t>
            </w:r>
            <w:r w:rsidR="00C56665"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C56665"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</w:t>
            </w:r>
            <w:proofErr w:type="spellEnd"/>
            <w:r w:rsidR="00C56665"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199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E3BA086" w14:textId="39E69C55" w:rsidR="00C56665" w:rsidRPr="00DD385D" w:rsidRDefault="00C56665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</w:t>
            </w:r>
            <w:r w:rsidR="005A1C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5</w:t>
            </w: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</w:t>
            </w:r>
            <w:proofErr w:type="spellEnd"/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08A1C9B" w14:textId="405A9AD3" w:rsidR="00C56665" w:rsidRPr="00DD385D" w:rsidRDefault="00C56665" w:rsidP="005A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</w:t>
            </w:r>
            <w:r w:rsidR="005A1C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6</w:t>
            </w:r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</w:t>
            </w:r>
            <w:proofErr w:type="spellEnd"/>
            <w:r w:rsidRPr="00DD385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</w:tr>
      <w:tr w:rsidR="00C56665" w:rsidRPr="00C56665" w14:paraId="2F70A046" w14:textId="77777777" w:rsidTr="00DD385D">
        <w:tblPrEx>
          <w:jc w:val="left"/>
        </w:tblPrEx>
        <w:trPr>
          <w:gridAfter w:val="2"/>
          <w:wAfter w:w="374" w:type="dxa"/>
          <w:trHeight w:val="184"/>
        </w:trPr>
        <w:tc>
          <w:tcPr>
            <w:tcW w:w="4202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2E7BE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15252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994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FD5A6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4348B" w14:textId="77777777" w:rsidR="00C56665" w:rsidRPr="00C56665" w:rsidRDefault="00C56665" w:rsidP="00C5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28644C" w:rsidRPr="00C56665" w14:paraId="616C0A96" w14:textId="77777777" w:rsidTr="0028644C">
        <w:tblPrEx>
          <w:jc w:val="left"/>
        </w:tblPrEx>
        <w:trPr>
          <w:gridAfter w:val="2"/>
          <w:wAfter w:w="374" w:type="dxa"/>
          <w:trHeight w:val="317"/>
        </w:trPr>
        <w:tc>
          <w:tcPr>
            <w:tcW w:w="42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EC166F0" w14:textId="77777777" w:rsidR="0028644C" w:rsidRPr="00D565B9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D565B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Служба</w:t>
            </w:r>
            <w:proofErr w:type="spellEnd"/>
            <w:r w:rsidRPr="00D565B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D565B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за</w:t>
            </w:r>
            <w:proofErr w:type="spellEnd"/>
            <w:r w:rsidRPr="00D565B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D565B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механизовано</w:t>
            </w:r>
            <w:proofErr w:type="spellEnd"/>
            <w:r w:rsidRPr="00D565B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D565B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одржавање</w:t>
            </w:r>
            <w:proofErr w:type="spellEnd"/>
            <w:r w:rsidRPr="00D565B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D565B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пруга</w:t>
            </w:r>
            <w:proofErr w:type="spellEnd"/>
            <w:r w:rsidRPr="00D565B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(</w:t>
            </w:r>
            <w:proofErr w:type="spellStart"/>
            <w:r w:rsidRPr="00D565B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а+б</w:t>
            </w:r>
            <w:proofErr w:type="spellEnd"/>
            <w:r w:rsidRPr="00D565B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)</w:t>
            </w:r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C96BFEF" w14:textId="26D175D5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376.000   </w:t>
            </w:r>
          </w:p>
        </w:tc>
        <w:tc>
          <w:tcPr>
            <w:tcW w:w="199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E4DF6E3" w14:textId="06A67874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300.000   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0052BC0" w14:textId="1342DAA9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310.000   </w:t>
            </w:r>
          </w:p>
        </w:tc>
      </w:tr>
      <w:tr w:rsidR="0028644C" w:rsidRPr="00C56665" w14:paraId="0B1A3F1D" w14:textId="77777777" w:rsidTr="0028644C">
        <w:tblPrEx>
          <w:jc w:val="left"/>
        </w:tblPrEx>
        <w:trPr>
          <w:gridAfter w:val="2"/>
          <w:wAfter w:w="374" w:type="dxa"/>
          <w:trHeight w:val="303"/>
        </w:trPr>
        <w:tc>
          <w:tcPr>
            <w:tcW w:w="420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1249" w14:textId="77777777" w:rsidR="0028644C" w:rsidRPr="00C56665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а)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Инвестиционо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2A2C" w14:textId="16BC23BB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199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7C7E8" w14:textId="624DCDE8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1CD4BE" w14:textId="23B5FE98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</w:tr>
      <w:tr w:rsidR="0028644C" w:rsidRPr="00C56665" w14:paraId="7D1DD242" w14:textId="77777777" w:rsidTr="0028644C">
        <w:tblPrEx>
          <w:jc w:val="left"/>
        </w:tblPrEx>
        <w:trPr>
          <w:gridAfter w:val="2"/>
          <w:wAfter w:w="374" w:type="dxa"/>
          <w:trHeight w:val="303"/>
        </w:trPr>
        <w:tc>
          <w:tcPr>
            <w:tcW w:w="42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F6F5" w14:textId="77777777" w:rsidR="0028644C" w:rsidRPr="00C56665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Инвестиционо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механизације</w:t>
            </w:r>
            <w:proofErr w:type="spellEnd"/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5CA0E" w14:textId="258847B5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19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545A5" w14:textId="7060E28F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BD7428" w14:textId="715BAE5D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</w:tr>
      <w:tr w:rsidR="0028644C" w:rsidRPr="00C56665" w14:paraId="37E69AAF" w14:textId="77777777" w:rsidTr="0028644C">
        <w:tblPrEx>
          <w:jc w:val="left"/>
        </w:tblPrEx>
        <w:trPr>
          <w:gridAfter w:val="2"/>
          <w:wAfter w:w="374" w:type="dxa"/>
          <w:trHeight w:val="303"/>
        </w:trPr>
        <w:tc>
          <w:tcPr>
            <w:tcW w:w="42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8313B" w14:textId="77777777" w:rsidR="0028644C" w:rsidRPr="00C56665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б)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Текуће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58F35" w14:textId="74C4D9CA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286.000   </w:t>
            </w:r>
          </w:p>
        </w:tc>
        <w:tc>
          <w:tcPr>
            <w:tcW w:w="199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B7F4" w14:textId="5104D0FE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E4BAFF" w14:textId="674A0932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</w:tr>
      <w:tr w:rsidR="0028644C" w:rsidRPr="00C56665" w14:paraId="7C92C9AD" w14:textId="77777777" w:rsidTr="0028644C">
        <w:tblPrEx>
          <w:jc w:val="left"/>
        </w:tblPrEx>
        <w:trPr>
          <w:gridAfter w:val="2"/>
          <w:wAfter w:w="374" w:type="dxa"/>
          <w:trHeight w:val="317"/>
        </w:trPr>
        <w:tc>
          <w:tcPr>
            <w:tcW w:w="42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90172" w14:textId="77777777" w:rsidR="0028644C" w:rsidRPr="00C56665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Текуће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6665">
              <w:rPr>
                <w:rFonts w:ascii="Times New Roman" w:eastAsia="Times New Roman" w:hAnsi="Times New Roman" w:cs="Times New Roman"/>
                <w:sz w:val="18"/>
                <w:szCs w:val="18"/>
              </w:rPr>
              <w:t>механизације</w:t>
            </w:r>
            <w:proofErr w:type="spellEnd"/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92C09" w14:textId="706953F8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286.000   </w:t>
            </w:r>
          </w:p>
        </w:tc>
        <w:tc>
          <w:tcPr>
            <w:tcW w:w="1994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22E5" w14:textId="6152B93F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68BEC" w14:textId="48F04443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</w:tr>
    </w:tbl>
    <w:p w14:paraId="369CBE4A" w14:textId="619A869D" w:rsidR="00C56665" w:rsidRDefault="00C56665" w:rsidP="00C56665">
      <w:pPr>
        <w:rPr>
          <w:lang w:val="ru-RU"/>
        </w:rPr>
      </w:pPr>
    </w:p>
    <w:p w14:paraId="002B2150" w14:textId="49A5A77C" w:rsidR="005C549D" w:rsidRDefault="005C549D" w:rsidP="00C56665">
      <w:pPr>
        <w:rPr>
          <w:lang w:val="ru-RU"/>
        </w:rPr>
      </w:pPr>
    </w:p>
    <w:p w14:paraId="04F9C7AF" w14:textId="2FE01F51" w:rsidR="00C56665" w:rsidRPr="005C549D" w:rsidRDefault="005C549D" w:rsidP="005C549D">
      <w:pPr>
        <w:spacing w:after="0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5C549D">
        <w:rPr>
          <w:rFonts w:ascii="Times New Roman" w:hAnsi="Times New Roman" w:cs="Times New Roman"/>
          <w:b/>
          <w:sz w:val="20"/>
          <w:szCs w:val="20"/>
          <w:lang w:val="ru-RU"/>
        </w:rPr>
        <w:t xml:space="preserve">Табела 22. </w:t>
      </w:r>
      <w:r w:rsidR="0096788C">
        <w:rPr>
          <w:rFonts w:ascii="Times New Roman" w:hAnsi="Times New Roman" w:cs="Times New Roman"/>
          <w:b/>
          <w:sz w:val="20"/>
          <w:szCs w:val="20"/>
          <w:lang w:val="ru-RU"/>
        </w:rPr>
        <w:t xml:space="preserve">Ребаланс </w:t>
      </w:r>
      <w:r w:rsidRPr="005C549D">
        <w:rPr>
          <w:rFonts w:ascii="Times New Roman" w:hAnsi="Times New Roman" w:cs="Times New Roman"/>
          <w:b/>
          <w:sz w:val="20"/>
          <w:szCs w:val="20"/>
          <w:lang w:val="ru-RU"/>
        </w:rPr>
        <w:t>План</w:t>
      </w:r>
      <w:r w:rsidR="0096788C">
        <w:rPr>
          <w:rFonts w:ascii="Times New Roman" w:hAnsi="Times New Roman" w:cs="Times New Roman"/>
          <w:b/>
          <w:sz w:val="20"/>
          <w:szCs w:val="20"/>
          <w:lang w:val="ru-RU"/>
        </w:rPr>
        <w:t>а</w:t>
      </w:r>
      <w:r w:rsidRPr="005C549D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потрошње ене</w:t>
      </w:r>
      <w:r w:rsidR="002103D7">
        <w:rPr>
          <w:rFonts w:ascii="Times New Roman" w:hAnsi="Times New Roman" w:cs="Times New Roman"/>
          <w:b/>
          <w:sz w:val="20"/>
          <w:szCs w:val="20"/>
          <w:lang w:val="ru-RU"/>
        </w:rPr>
        <w:t xml:space="preserve">ргије                                                                       </w:t>
      </w:r>
    </w:p>
    <w:tbl>
      <w:tblPr>
        <w:tblW w:w="9416" w:type="dxa"/>
        <w:jc w:val="center"/>
        <w:tblLook w:val="0000" w:firstRow="0" w:lastRow="0" w:firstColumn="0" w:lastColumn="0" w:noHBand="0" w:noVBand="0"/>
      </w:tblPr>
      <w:tblGrid>
        <w:gridCol w:w="2640"/>
        <w:gridCol w:w="1295"/>
        <w:gridCol w:w="1365"/>
        <w:gridCol w:w="1365"/>
        <w:gridCol w:w="1368"/>
        <w:gridCol w:w="1383"/>
      </w:tblGrid>
      <w:tr w:rsidR="005C549D" w:rsidRPr="00B04D6C" w14:paraId="78CF7E7B" w14:textId="77777777" w:rsidTr="005C549D">
        <w:trPr>
          <w:trHeight w:val="381"/>
          <w:jc w:val="center"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D636F7F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B9587F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мјере</w:t>
            </w:r>
            <w:proofErr w:type="spellEnd"/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384AF44" w14:textId="2C72135C" w:rsidR="005C549D" w:rsidRPr="00B04D6C" w:rsidRDefault="009D1A92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44A736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5C549D" w:rsidRPr="00B04D6C" w14:paraId="140E7294" w14:textId="77777777" w:rsidTr="005C549D">
        <w:trPr>
          <w:trHeight w:val="513"/>
          <w:jc w:val="center"/>
        </w:trPr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3439E8" w14:textId="77777777" w:rsidR="005C549D" w:rsidRPr="00B04D6C" w:rsidRDefault="005C549D" w:rsidP="002103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9E51A0" w14:textId="77777777" w:rsidR="005C549D" w:rsidRPr="00B04D6C" w:rsidRDefault="005C549D" w:rsidP="002103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DAE2086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C226D67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FCBCF27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D6D0A0" w14:textId="77777777" w:rsidR="005C549D" w:rsidRPr="00B04D6C" w:rsidRDefault="005C549D" w:rsidP="002103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C549D" w:rsidRPr="00B04D6C" w14:paraId="03F80554" w14:textId="77777777" w:rsidTr="005C549D">
        <w:trPr>
          <w:trHeight w:val="266"/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E5330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A0D7D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43EF6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0594D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EDB94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A994D" w14:textId="77777777" w:rsidR="005C549D" w:rsidRPr="00B04D6C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</w:tr>
      <w:tr w:rsidR="005C549D" w:rsidRPr="00771A80" w14:paraId="624C747F" w14:textId="77777777" w:rsidTr="00202DDC">
        <w:trPr>
          <w:trHeight w:val="283"/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F11FA3" w14:textId="77777777" w:rsidR="005C549D" w:rsidRPr="005C549D" w:rsidRDefault="005C549D" w:rsidP="002103D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Виша</w:t>
            </w:r>
            <w:proofErr w:type="spellEnd"/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тарифа</w:t>
            </w:r>
            <w:proofErr w:type="spell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78BEE" w14:textId="77777777" w:rsidR="005C549D" w:rsidRPr="005C549D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KWh</w:t>
            </w:r>
            <w:proofErr w:type="spellEnd"/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FE987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8.809.819   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E9F21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9.250.310   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BB2F1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9.712.825  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CAE6D" w14:textId="77777777" w:rsidR="005C549D" w:rsidRPr="005C549D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C549D" w:rsidRPr="00771A80" w14:paraId="14D0D524" w14:textId="77777777" w:rsidTr="00202DDC">
        <w:trPr>
          <w:trHeight w:val="273"/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E115E" w14:textId="77777777" w:rsidR="005C549D" w:rsidRPr="005C549D" w:rsidRDefault="005C549D" w:rsidP="002103D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Нижа</w:t>
            </w:r>
            <w:proofErr w:type="spellEnd"/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тарифа</w:t>
            </w:r>
            <w:proofErr w:type="spellEnd"/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D05D5" w14:textId="77777777" w:rsidR="005C549D" w:rsidRPr="005C549D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KWh</w:t>
            </w:r>
            <w:proofErr w:type="spellEnd"/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5AF8B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7.544.993   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C484E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7.922.243   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EA5E3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8.318.355  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ECF3A" w14:textId="77777777" w:rsidR="005C549D" w:rsidRPr="005C549D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C549D" w:rsidRPr="00771A80" w14:paraId="1F3ACED7" w14:textId="77777777" w:rsidTr="00202DDC">
        <w:trPr>
          <w:trHeight w:val="277"/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D7D4D" w14:textId="77777777" w:rsidR="005C549D" w:rsidRPr="005C549D" w:rsidRDefault="005C549D" w:rsidP="002103D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Снага</w:t>
            </w:r>
            <w:proofErr w:type="spellEnd"/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CC7CB" w14:textId="77777777" w:rsidR="005C549D" w:rsidRPr="005C549D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KW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981E6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100.297   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93583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105.312   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6BE13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110.577  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6D6C9" w14:textId="77777777" w:rsidR="005C549D" w:rsidRPr="005C549D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C549D" w:rsidRPr="00771A80" w14:paraId="00DED8E0" w14:textId="77777777" w:rsidTr="00202DDC">
        <w:trPr>
          <w:trHeight w:val="266"/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DBE49" w14:textId="77777777" w:rsidR="005C549D" w:rsidRPr="005C549D" w:rsidRDefault="005C549D" w:rsidP="002103D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Реактивна</w:t>
            </w:r>
            <w:proofErr w:type="spellEnd"/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енергија</w:t>
            </w:r>
            <w:proofErr w:type="spellEnd"/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9C87E" w14:textId="77777777" w:rsidR="005C549D" w:rsidRPr="005C549D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KVArh</w:t>
            </w:r>
            <w:proofErr w:type="spellEnd"/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D58AC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FA296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D481C" w14:textId="77777777" w:rsidR="005C549D" w:rsidRPr="005C549D" w:rsidRDefault="005C549D" w:rsidP="002103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41823" w14:textId="77777777" w:rsidR="005C549D" w:rsidRPr="005C549D" w:rsidRDefault="005C549D" w:rsidP="002103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C549D" w:rsidRPr="002A13D8" w14:paraId="03461A39" w14:textId="77777777" w:rsidTr="005C549D">
        <w:trPr>
          <w:trHeight w:val="307"/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2BAE8" w14:textId="77777777" w:rsidR="005C549D" w:rsidRPr="00511E4F" w:rsidRDefault="005C549D" w:rsidP="005C549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Гориво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– Д2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90C3B" w14:textId="77777777" w:rsidR="005C549D" w:rsidRPr="00B04D6C" w:rsidRDefault="005C549D" w:rsidP="005C5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литар</w:t>
            </w:r>
            <w:proofErr w:type="spellEnd"/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71061" w14:textId="5675CFA9" w:rsidR="005C549D" w:rsidRPr="005C549D" w:rsidRDefault="005C549D" w:rsidP="005C549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C3E9F" w14:textId="6FAA09D5" w:rsidR="005C549D" w:rsidRPr="005C549D" w:rsidRDefault="005C549D" w:rsidP="005C549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B0406" w14:textId="0EDEDF7A" w:rsidR="005C549D" w:rsidRPr="005C549D" w:rsidRDefault="005C549D" w:rsidP="005C549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61EBD" w14:textId="27404A6E" w:rsidR="005C549D" w:rsidRPr="005C549D" w:rsidRDefault="005C549D" w:rsidP="005C549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sr-Cyrl-BA"/>
              </w:rPr>
            </w:pPr>
            <w:r w:rsidRPr="005C549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5DD3B093" w14:textId="74BA3D98" w:rsidR="00C56665" w:rsidRDefault="00C56665" w:rsidP="00C56665">
      <w:pPr>
        <w:rPr>
          <w:lang w:val="ru-RU"/>
        </w:rPr>
      </w:pPr>
    </w:p>
    <w:p w14:paraId="27D9D7A4" w14:textId="76369D93" w:rsidR="00C56665" w:rsidRDefault="00C56665" w:rsidP="00C56665">
      <w:pPr>
        <w:rPr>
          <w:lang w:val="ru-RU"/>
        </w:rPr>
      </w:pPr>
    </w:p>
    <w:p w14:paraId="284806DE" w14:textId="148A4976" w:rsidR="00C56665" w:rsidRDefault="00C56665" w:rsidP="00C56665">
      <w:pPr>
        <w:rPr>
          <w:lang w:val="ru-RU"/>
        </w:rPr>
      </w:pPr>
    </w:p>
    <w:p w14:paraId="1830F55B" w14:textId="08C495CD" w:rsidR="00C56665" w:rsidRDefault="00C56665" w:rsidP="00C56665">
      <w:pPr>
        <w:rPr>
          <w:lang w:val="ru-RU"/>
        </w:rPr>
      </w:pPr>
    </w:p>
    <w:p w14:paraId="78B37C50" w14:textId="2C91DD75" w:rsidR="00C56665" w:rsidRDefault="00C56665" w:rsidP="00C56665">
      <w:pPr>
        <w:rPr>
          <w:lang w:val="ru-RU"/>
        </w:rPr>
      </w:pPr>
    </w:p>
    <w:p w14:paraId="72E9A6D8" w14:textId="373F9C42" w:rsidR="00C56665" w:rsidRDefault="00C56665" w:rsidP="00C56665">
      <w:pPr>
        <w:rPr>
          <w:lang w:val="ru-RU"/>
        </w:rPr>
      </w:pPr>
    </w:p>
    <w:p w14:paraId="1E5A69AB" w14:textId="0DA5DC18" w:rsidR="00C56665" w:rsidRDefault="00C56665" w:rsidP="00C56665">
      <w:pPr>
        <w:rPr>
          <w:lang w:val="ru-RU"/>
        </w:rPr>
      </w:pPr>
    </w:p>
    <w:p w14:paraId="2EF92DB5" w14:textId="335CBBE8" w:rsidR="00C56665" w:rsidRDefault="00C56665" w:rsidP="00C56665">
      <w:pPr>
        <w:rPr>
          <w:lang w:val="ru-RU"/>
        </w:rPr>
      </w:pPr>
    </w:p>
    <w:p w14:paraId="07A19464" w14:textId="461AC85B" w:rsidR="00C56665" w:rsidRDefault="00C56665" w:rsidP="00C56665">
      <w:pPr>
        <w:rPr>
          <w:lang w:val="ru-RU"/>
        </w:rPr>
      </w:pPr>
    </w:p>
    <w:p w14:paraId="3DF367FE" w14:textId="65A30959" w:rsidR="00C56665" w:rsidRDefault="00C56665" w:rsidP="00C56665">
      <w:pPr>
        <w:rPr>
          <w:lang w:val="ru-RU"/>
        </w:rPr>
      </w:pPr>
    </w:p>
    <w:p w14:paraId="3AAA7CBD" w14:textId="5000E8EE" w:rsidR="00C56665" w:rsidRDefault="00C56665" w:rsidP="00C56665">
      <w:pPr>
        <w:rPr>
          <w:lang w:val="ru-RU"/>
        </w:rPr>
      </w:pPr>
    </w:p>
    <w:p w14:paraId="29DAE563" w14:textId="77777777" w:rsidR="0070102D" w:rsidRDefault="00FD2FDA" w:rsidP="00FD2FDA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8" w:name="_Toc174015561"/>
      <w:r w:rsidRPr="007260EA">
        <w:rPr>
          <w:rFonts w:ascii="Times New Roman" w:hAnsi="Times New Roman" w:cs="Times New Roman"/>
          <w:lang w:val="hr-HR"/>
        </w:rPr>
        <w:lastRenderedPageBreak/>
        <w:t>3</w:t>
      </w:r>
      <w:r w:rsidRPr="007260EA">
        <w:rPr>
          <w:rFonts w:ascii="Times New Roman" w:hAnsi="Times New Roman" w:cs="Times New Roman"/>
          <w:lang w:val="ru-RU"/>
        </w:rPr>
        <w:t>.2.</w:t>
      </w:r>
      <w:r>
        <w:rPr>
          <w:rFonts w:ascii="Times New Roman" w:hAnsi="Times New Roman" w:cs="Times New Roman"/>
          <w:lang w:val="ru-RU"/>
        </w:rPr>
        <w:t>5</w:t>
      </w:r>
      <w:r w:rsidRPr="007260EA">
        <w:rPr>
          <w:rFonts w:ascii="Times New Roman" w:hAnsi="Times New Roman" w:cs="Times New Roman"/>
          <w:lang w:val="ru-RU"/>
        </w:rPr>
        <w:t xml:space="preserve">. </w:t>
      </w:r>
      <w:r>
        <w:rPr>
          <w:rFonts w:ascii="Times New Roman" w:hAnsi="Times New Roman" w:cs="Times New Roman"/>
          <w:lang w:val="ru-RU"/>
        </w:rPr>
        <w:t>Сектор за управљање и регулисање саобраћаја, приступ и развој мреже</w:t>
      </w:r>
      <w:bookmarkEnd w:id="28"/>
    </w:p>
    <w:p w14:paraId="1BF1A623" w14:textId="3AEAA113" w:rsidR="0070102D" w:rsidRPr="00361F46" w:rsidRDefault="00FD2FDA" w:rsidP="00361F46">
      <w:pPr>
        <w:spacing w:after="0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28644C">
        <w:rPr>
          <w:sz w:val="18"/>
          <w:szCs w:val="18"/>
          <w:lang w:val="ru-RU"/>
        </w:rPr>
        <w:t xml:space="preserve"> </w:t>
      </w:r>
      <w:r w:rsidR="0028644C" w:rsidRPr="00361F46">
        <w:rPr>
          <w:rFonts w:ascii="Times New Roman" w:hAnsi="Times New Roman" w:cs="Times New Roman"/>
          <w:b/>
          <w:sz w:val="20"/>
          <w:szCs w:val="20"/>
          <w:lang w:val="ru-RU"/>
        </w:rPr>
        <w:t xml:space="preserve">Табела 23. </w:t>
      </w:r>
      <w:r w:rsidR="009D1A92">
        <w:rPr>
          <w:rFonts w:ascii="Times New Roman" w:hAnsi="Times New Roman" w:cs="Times New Roman"/>
          <w:b/>
          <w:sz w:val="20"/>
          <w:szCs w:val="20"/>
          <w:lang w:val="ru-RU"/>
        </w:rPr>
        <w:t xml:space="preserve">Ребаланс </w:t>
      </w:r>
      <w:r w:rsidR="0028644C" w:rsidRPr="00361F46">
        <w:rPr>
          <w:rFonts w:ascii="Times New Roman" w:hAnsi="Times New Roman" w:cs="Times New Roman"/>
          <w:b/>
          <w:sz w:val="20"/>
          <w:szCs w:val="20"/>
          <w:lang w:val="ru-RU"/>
        </w:rPr>
        <w:t>План</w:t>
      </w:r>
      <w:r w:rsidR="009D1A92">
        <w:rPr>
          <w:rFonts w:ascii="Times New Roman" w:hAnsi="Times New Roman" w:cs="Times New Roman"/>
          <w:b/>
          <w:sz w:val="20"/>
          <w:szCs w:val="20"/>
          <w:lang w:val="ru-RU"/>
        </w:rPr>
        <w:t>а</w:t>
      </w:r>
      <w:r w:rsidR="0028644C" w:rsidRPr="00361F46">
        <w:rPr>
          <w:rFonts w:ascii="Times New Roman" w:hAnsi="Times New Roman" w:cs="Times New Roman"/>
          <w:b/>
          <w:sz w:val="20"/>
          <w:szCs w:val="20"/>
          <w:lang w:val="ru-RU"/>
        </w:rPr>
        <w:t xml:space="preserve">  одржавања осталих средстава у сопственој режији</w:t>
      </w:r>
      <w:r w:rsidR="00361F46">
        <w:rPr>
          <w:rFonts w:ascii="Times New Roman" w:hAnsi="Times New Roman" w:cs="Times New Roman"/>
          <w:b/>
          <w:sz w:val="20"/>
          <w:szCs w:val="20"/>
          <w:lang w:val="ru-RU"/>
        </w:rPr>
        <w:t xml:space="preserve">                          у КМ</w:t>
      </w:r>
    </w:p>
    <w:tbl>
      <w:tblPr>
        <w:tblW w:w="8980" w:type="dxa"/>
        <w:jc w:val="center"/>
        <w:tblLook w:val="04A0" w:firstRow="1" w:lastRow="0" w:firstColumn="1" w:lastColumn="0" w:noHBand="0" w:noVBand="1"/>
      </w:tblPr>
      <w:tblGrid>
        <w:gridCol w:w="695"/>
        <w:gridCol w:w="4253"/>
        <w:gridCol w:w="1421"/>
        <w:gridCol w:w="1276"/>
        <w:gridCol w:w="1335"/>
      </w:tblGrid>
      <w:tr w:rsidR="0028644C" w:rsidRPr="0028644C" w14:paraId="6F5DB81D" w14:textId="77777777" w:rsidTr="0028644C">
        <w:trPr>
          <w:trHeight w:val="271"/>
          <w:jc w:val="center"/>
        </w:trPr>
        <w:tc>
          <w:tcPr>
            <w:tcW w:w="6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C8CFAB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Р.б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4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D3901D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0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4C7CD4" w14:textId="24341347" w:rsidR="0028644C" w:rsidRPr="0028644C" w:rsidRDefault="009D1A92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28644C" w:rsidRPr="0028644C" w14:paraId="001E1470" w14:textId="77777777" w:rsidTr="0028644C">
        <w:trPr>
          <w:trHeight w:val="271"/>
          <w:jc w:val="center"/>
        </w:trPr>
        <w:tc>
          <w:tcPr>
            <w:tcW w:w="6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6D2E56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97988B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C3FDB7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2024.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год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E91AA4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2025.год.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AFD227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2026.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год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28644C" w:rsidRPr="0028644C" w14:paraId="0E9B60B6" w14:textId="77777777" w:rsidTr="0028644C">
        <w:trPr>
          <w:trHeight w:val="271"/>
          <w:jc w:val="center"/>
        </w:trPr>
        <w:tc>
          <w:tcPr>
            <w:tcW w:w="6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D02C051" w14:textId="77777777" w:rsidR="0028644C" w:rsidRPr="00CE3B5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989CAD" w14:textId="77777777" w:rsidR="0028644C" w:rsidRPr="00CE3B5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BF5205" w14:textId="77777777" w:rsidR="0028644C" w:rsidRPr="00CE3B5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BA53FE" w14:textId="77777777" w:rsidR="0028644C" w:rsidRPr="00CE3B5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3530BC" w14:textId="77777777" w:rsidR="0028644C" w:rsidRPr="00CE3B5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CE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5</w:t>
            </w:r>
          </w:p>
        </w:tc>
      </w:tr>
      <w:tr w:rsidR="0028644C" w:rsidRPr="0028644C" w14:paraId="348ED8A0" w14:textId="77777777" w:rsidTr="0028644C">
        <w:trPr>
          <w:trHeight w:val="620"/>
          <w:jc w:val="center"/>
        </w:trPr>
        <w:tc>
          <w:tcPr>
            <w:tcW w:w="8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14:paraId="79D9D35F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одржавања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осталих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средстава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сопственој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режији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(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планирано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кроз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Биланс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успјеха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оквиру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расположивог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буџета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28644C" w:rsidRPr="0028644C" w14:paraId="5DC352A3" w14:textId="77777777" w:rsidTr="0028644C">
        <w:trPr>
          <w:trHeight w:val="271"/>
          <w:jc w:val="center"/>
        </w:trPr>
        <w:tc>
          <w:tcPr>
            <w:tcW w:w="49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719485E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FA1A9C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DBB20E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4AA5B1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28644C" w:rsidRPr="0028644C" w14:paraId="7E98B025" w14:textId="77777777" w:rsidTr="0028644C">
        <w:trPr>
          <w:trHeight w:val="271"/>
          <w:jc w:val="center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212A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31BF5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УиРС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приступ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развој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мреже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(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а+б+в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4355D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26.250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7FDC78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12.750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9D478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11.250</w:t>
            </w:r>
          </w:p>
        </w:tc>
      </w:tr>
      <w:tr w:rsidR="0028644C" w:rsidRPr="0028644C" w14:paraId="410CB659" w14:textId="77777777" w:rsidTr="0028644C">
        <w:trPr>
          <w:trHeight w:val="271"/>
          <w:jc w:val="center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A7041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14E59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а)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Секција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УиРС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Град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4772EB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1058E4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2F1384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8644C" w:rsidRPr="0028644C" w14:paraId="2456F4E3" w14:textId="77777777" w:rsidTr="0028644C">
        <w:trPr>
          <w:trHeight w:val="271"/>
          <w:jc w:val="center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C56DD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D30A8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б)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Секција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УиРС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Бања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064BC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579FC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E56B6C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8644C" w:rsidRPr="0028644C" w14:paraId="419A7C83" w14:textId="77777777" w:rsidTr="0028644C">
        <w:trPr>
          <w:trHeight w:val="271"/>
          <w:jc w:val="center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D7C76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C8619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в)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Секција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УиРС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12EA5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74750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777399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11.250</w:t>
            </w:r>
          </w:p>
        </w:tc>
      </w:tr>
      <w:tr w:rsidR="0028644C" w:rsidRPr="0028644C" w14:paraId="3BF8A85A" w14:textId="77777777" w:rsidTr="0028644C">
        <w:trPr>
          <w:trHeight w:val="271"/>
          <w:jc w:val="center"/>
        </w:trPr>
        <w:tc>
          <w:tcPr>
            <w:tcW w:w="49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EA795D0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Текуће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E2B3FCD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C3B8340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26F7AE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28644C" w:rsidRPr="0028644C" w14:paraId="26BCE215" w14:textId="77777777" w:rsidTr="0028644C">
        <w:trPr>
          <w:trHeight w:val="271"/>
          <w:jc w:val="center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F4BE0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EBFA4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УиРС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приступ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развој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мреже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(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а+б+в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AECAA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7.700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9619C9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6820BE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28644C" w:rsidRPr="0028644C" w14:paraId="10432D62" w14:textId="77777777" w:rsidTr="0028644C">
        <w:trPr>
          <w:trHeight w:val="271"/>
          <w:jc w:val="center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9F6ED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2BDE3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а)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саобраћајне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послове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B747F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10D77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E8C8F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8644C" w:rsidRPr="0028644C" w14:paraId="5B5A74D6" w14:textId="77777777" w:rsidTr="0028644C">
        <w:trPr>
          <w:trHeight w:val="271"/>
          <w:jc w:val="center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0BD7F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2BA7A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б)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ред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вожње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8D893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95BCB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832CCC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8644C" w:rsidRPr="0028644C" w14:paraId="2BB2FC73" w14:textId="77777777" w:rsidTr="0028644C">
        <w:trPr>
          <w:trHeight w:val="271"/>
          <w:jc w:val="center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110C8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96BC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в)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Секција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УиРС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Град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C681C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2F4C1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4703F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8644C" w:rsidRPr="0028644C" w14:paraId="6583E7F6" w14:textId="77777777" w:rsidTr="0028644C">
        <w:trPr>
          <w:trHeight w:val="271"/>
          <w:jc w:val="center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8BA045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03E65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г)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Секција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УиРС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Бања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6A5E6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07300A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CAAE0C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8644C" w:rsidRPr="0028644C" w14:paraId="3ED5D17A" w14:textId="77777777" w:rsidTr="0028644C">
        <w:trPr>
          <w:trHeight w:val="271"/>
          <w:jc w:val="center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66ADE6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A08C0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д)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Секција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УиРС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9E906E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17AE45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854C88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8644C" w:rsidRPr="0028644C" w14:paraId="18765EAF" w14:textId="77777777" w:rsidTr="0028644C">
        <w:trPr>
          <w:trHeight w:val="646"/>
          <w:jc w:val="center"/>
        </w:trPr>
        <w:tc>
          <w:tcPr>
            <w:tcW w:w="49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BD20785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текуће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одржавање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) у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Сектору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УиРС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приступ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развој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мреже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37736C2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33.950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F7C8837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12.750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7829AB7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11.250</w:t>
            </w:r>
          </w:p>
        </w:tc>
      </w:tr>
    </w:tbl>
    <w:p w14:paraId="19649FC4" w14:textId="77777777" w:rsidR="00361F46" w:rsidRDefault="00361F46" w:rsidP="00361F46">
      <w:pPr>
        <w:spacing w:after="0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14:paraId="12CD22A7" w14:textId="340F16F6" w:rsidR="00230B4C" w:rsidRPr="00361F46" w:rsidRDefault="00230B4C" w:rsidP="00361F46">
      <w:pPr>
        <w:spacing w:after="0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361F46">
        <w:rPr>
          <w:rFonts w:ascii="Times New Roman" w:hAnsi="Times New Roman" w:cs="Times New Roman"/>
          <w:b/>
          <w:sz w:val="20"/>
          <w:szCs w:val="20"/>
          <w:lang w:val="ru-RU"/>
        </w:rPr>
        <w:t xml:space="preserve">Табела 24. </w:t>
      </w:r>
      <w:r w:rsidR="009D1A92">
        <w:rPr>
          <w:rFonts w:ascii="Times New Roman" w:hAnsi="Times New Roman" w:cs="Times New Roman"/>
          <w:b/>
          <w:sz w:val="20"/>
          <w:szCs w:val="20"/>
          <w:lang w:val="ru-RU"/>
        </w:rPr>
        <w:t xml:space="preserve">Ребаланс </w:t>
      </w:r>
      <w:r w:rsidRPr="00361F46">
        <w:rPr>
          <w:rFonts w:ascii="Times New Roman" w:hAnsi="Times New Roman" w:cs="Times New Roman"/>
          <w:b/>
          <w:sz w:val="20"/>
          <w:szCs w:val="20"/>
          <w:lang w:val="ru-RU"/>
        </w:rPr>
        <w:t>План</w:t>
      </w:r>
      <w:r w:rsidR="009D1A92">
        <w:rPr>
          <w:rFonts w:ascii="Times New Roman" w:hAnsi="Times New Roman" w:cs="Times New Roman"/>
          <w:b/>
          <w:sz w:val="20"/>
          <w:szCs w:val="20"/>
          <w:lang w:val="ru-RU"/>
        </w:rPr>
        <w:t>а</w:t>
      </w:r>
      <w:r w:rsidRPr="00361F46">
        <w:rPr>
          <w:rFonts w:ascii="Times New Roman" w:hAnsi="Times New Roman" w:cs="Times New Roman"/>
          <w:b/>
          <w:sz w:val="20"/>
          <w:szCs w:val="20"/>
          <w:lang w:val="ru-RU"/>
        </w:rPr>
        <w:t xml:space="preserve">  одржавања осталих средстава од стране трећих лица</w:t>
      </w:r>
      <w:r w:rsidR="00361F46">
        <w:rPr>
          <w:rFonts w:ascii="Times New Roman" w:hAnsi="Times New Roman" w:cs="Times New Roman"/>
          <w:b/>
          <w:sz w:val="20"/>
          <w:szCs w:val="20"/>
          <w:lang w:val="ru-RU"/>
        </w:rPr>
        <w:t xml:space="preserve">                   у КМ</w:t>
      </w:r>
    </w:p>
    <w:tbl>
      <w:tblPr>
        <w:tblW w:w="9254" w:type="dxa"/>
        <w:jc w:val="center"/>
        <w:tblLook w:val="04A0" w:firstRow="1" w:lastRow="0" w:firstColumn="1" w:lastColumn="0" w:noHBand="0" w:noVBand="1"/>
      </w:tblPr>
      <w:tblGrid>
        <w:gridCol w:w="709"/>
        <w:gridCol w:w="4372"/>
        <w:gridCol w:w="1479"/>
        <w:gridCol w:w="1317"/>
        <w:gridCol w:w="1377"/>
      </w:tblGrid>
      <w:tr w:rsidR="0028644C" w:rsidRPr="0028644C" w14:paraId="129221DD" w14:textId="77777777" w:rsidTr="00230B4C">
        <w:trPr>
          <w:trHeight w:val="259"/>
          <w:jc w:val="center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1527D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Р.б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43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64148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1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731FA7" w14:textId="5131F340" w:rsidR="0028644C" w:rsidRPr="00230B4C" w:rsidRDefault="009D1A92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28644C" w:rsidRPr="0028644C" w14:paraId="2FB67C6A" w14:textId="77777777" w:rsidTr="00230B4C">
        <w:trPr>
          <w:trHeight w:val="259"/>
          <w:jc w:val="center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29C6BF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BA4E59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C98AD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2024.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год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A17B6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2025.год.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C8C7D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2026.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год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28644C" w:rsidRPr="0028644C" w14:paraId="78425866" w14:textId="77777777" w:rsidTr="00230B4C">
        <w:trPr>
          <w:trHeight w:val="25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FC2A8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28644C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</w:t>
            </w:r>
          </w:p>
        </w:tc>
        <w:tc>
          <w:tcPr>
            <w:tcW w:w="4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B59D5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28644C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22011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28644C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4DE01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28644C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59E2F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</w:pPr>
            <w:r w:rsidRPr="0028644C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28644C" w:rsidRPr="0028644C" w14:paraId="33489512" w14:textId="77777777" w:rsidTr="0028644C">
        <w:trPr>
          <w:trHeight w:val="595"/>
          <w:jc w:val="center"/>
        </w:trPr>
        <w:tc>
          <w:tcPr>
            <w:tcW w:w="92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4462D67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трошкова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одражавања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осталих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средстава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од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стране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трећих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лица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(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планирано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кроз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Биланс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успјеха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оквиру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расположивог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буџета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28644C" w:rsidRPr="0028644C" w14:paraId="76C31CDE" w14:textId="77777777" w:rsidTr="00230B4C">
        <w:trPr>
          <w:trHeight w:val="259"/>
          <w:jc w:val="center"/>
        </w:trPr>
        <w:tc>
          <w:tcPr>
            <w:tcW w:w="5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28BA66A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7BDFF0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4AD335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955AA4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28644C" w:rsidRPr="0028644C" w14:paraId="0C3D8472" w14:textId="77777777" w:rsidTr="00230B4C">
        <w:trPr>
          <w:trHeight w:val="25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761F1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5269B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УиРС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приступ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развој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мреже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(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а+б+в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6C9CD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418.050,00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86781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517.500,00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7BC40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34.000,00</w:t>
            </w:r>
          </w:p>
        </w:tc>
      </w:tr>
      <w:tr w:rsidR="0028644C" w:rsidRPr="0028644C" w14:paraId="4A7D522A" w14:textId="77777777" w:rsidTr="00230B4C">
        <w:trPr>
          <w:trHeight w:val="25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ECECD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6095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а)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Секција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УиРС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Град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62816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sz w:val="18"/>
                <w:szCs w:val="18"/>
              </w:rPr>
              <w:t>106.750,00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C77A8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sz w:val="18"/>
                <w:szCs w:val="18"/>
              </w:rPr>
              <w:t>70.500,00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7538E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8644C" w:rsidRPr="0028644C" w14:paraId="169F12C1" w14:textId="77777777" w:rsidTr="00230B4C">
        <w:trPr>
          <w:trHeight w:val="25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5FE75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FA93D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б)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Секција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УиРС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Бања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C8817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sz w:val="18"/>
                <w:szCs w:val="18"/>
              </w:rPr>
              <w:t>96.000,00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A8CE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1C77D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8644C" w:rsidRPr="0028644C" w14:paraId="4DD31981" w14:textId="77777777" w:rsidTr="00230B4C">
        <w:trPr>
          <w:trHeight w:val="25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F31D4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7894D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в)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Секција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УиРС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B2F67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sz w:val="18"/>
                <w:szCs w:val="18"/>
              </w:rPr>
              <w:t>215.300,00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679DB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sz w:val="18"/>
                <w:szCs w:val="18"/>
              </w:rPr>
              <w:t>433.000,00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D8E90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34.000,00</w:t>
            </w:r>
          </w:p>
        </w:tc>
      </w:tr>
      <w:tr w:rsidR="0028644C" w:rsidRPr="0028644C" w14:paraId="341DED72" w14:textId="77777777" w:rsidTr="00230B4C">
        <w:trPr>
          <w:trHeight w:val="259"/>
          <w:jc w:val="center"/>
        </w:trPr>
        <w:tc>
          <w:tcPr>
            <w:tcW w:w="5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68658FC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Текуће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107D55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A51227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B627B4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28644C" w:rsidRPr="0028644C" w14:paraId="0B1BF99D" w14:textId="77777777" w:rsidTr="00230B4C">
        <w:trPr>
          <w:trHeight w:val="25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B0C12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B10B1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УиРС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приступ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развој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мреже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(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а+б+в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C1D69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215.920,00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10714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211.120,00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98478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197.320,00</w:t>
            </w:r>
          </w:p>
        </w:tc>
      </w:tr>
      <w:tr w:rsidR="0028644C" w:rsidRPr="0028644C" w14:paraId="293C8583" w14:textId="77777777" w:rsidTr="00230B4C">
        <w:trPr>
          <w:trHeight w:val="25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3C5FD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5F78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а)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саобраћајне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послове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28EE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1.300,00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4FDFD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0C75A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8644C" w:rsidRPr="0028644C" w14:paraId="3DDA64DC" w14:textId="77777777" w:rsidTr="00230B4C">
        <w:trPr>
          <w:trHeight w:val="25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C6D0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9D356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б)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ред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вожње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D3F71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12.000,00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7AA8A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5DD4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12.000,00</w:t>
            </w:r>
          </w:p>
        </w:tc>
      </w:tr>
      <w:tr w:rsidR="0028644C" w:rsidRPr="0028644C" w14:paraId="6B5E66A8" w14:textId="77777777" w:rsidTr="00230B4C">
        <w:trPr>
          <w:trHeight w:val="25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5C1366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3B33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в)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Секција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УиРС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Град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D2D8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34.060,00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D6E99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19.560,00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8E462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19.660,00</w:t>
            </w:r>
          </w:p>
        </w:tc>
      </w:tr>
      <w:tr w:rsidR="0028644C" w:rsidRPr="0028644C" w14:paraId="154422A7" w14:textId="77777777" w:rsidTr="00230B4C">
        <w:trPr>
          <w:trHeight w:val="25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519D1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3839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г)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Секција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УиРС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Бања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5BF9F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sz w:val="18"/>
                <w:szCs w:val="18"/>
              </w:rPr>
              <w:t>80.560,00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4F33A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sz w:val="18"/>
                <w:szCs w:val="18"/>
              </w:rPr>
              <w:t>73.060,00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3E851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73.160,00</w:t>
            </w:r>
          </w:p>
        </w:tc>
      </w:tr>
      <w:tr w:rsidR="0028644C" w:rsidRPr="0028644C" w14:paraId="3638FE9F" w14:textId="77777777" w:rsidTr="00230B4C">
        <w:trPr>
          <w:trHeight w:val="25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F20F1F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B09C7" w14:textId="77777777" w:rsidR="0028644C" w:rsidRPr="0028644C" w:rsidRDefault="0028644C" w:rsidP="00286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д)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Секција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УиРС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F853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sz w:val="18"/>
                <w:szCs w:val="18"/>
              </w:rPr>
              <w:t>88.000,00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D6AAF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sz w:val="18"/>
                <w:szCs w:val="18"/>
              </w:rPr>
              <w:t>106.500,00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28FF1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92.500,00</w:t>
            </w:r>
          </w:p>
        </w:tc>
      </w:tr>
      <w:tr w:rsidR="0028644C" w:rsidRPr="0028644C" w14:paraId="6C00F452" w14:textId="77777777" w:rsidTr="00230B4C">
        <w:trPr>
          <w:trHeight w:val="668"/>
          <w:jc w:val="center"/>
        </w:trPr>
        <w:tc>
          <w:tcPr>
            <w:tcW w:w="5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38CED15" w14:textId="77777777" w:rsidR="0028644C" w:rsidRPr="0028644C" w:rsidRDefault="0028644C" w:rsidP="0028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текуће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одржавање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) ) у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Сектору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за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УиРС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приступ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развој</w:t>
            </w:r>
            <w:proofErr w:type="spellEnd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мреже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07017DF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633.970,00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750864D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728.620,00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73D0BF8" w14:textId="77777777" w:rsidR="0028644C" w:rsidRPr="0028644C" w:rsidRDefault="0028644C" w:rsidP="00286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64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231.320,00</w:t>
            </w:r>
          </w:p>
        </w:tc>
      </w:tr>
    </w:tbl>
    <w:p w14:paraId="7C7695F9" w14:textId="4D919D4C" w:rsidR="007A75E0" w:rsidRPr="00217093" w:rsidRDefault="007A75E0" w:rsidP="00217093">
      <w:pPr>
        <w:pStyle w:val="Heading1"/>
        <w:rPr>
          <w:rFonts w:ascii="Times New Roman" w:hAnsi="Times New Roman" w:cs="Times New Roman"/>
          <w:sz w:val="28"/>
          <w:szCs w:val="28"/>
          <w:lang w:val="sr-Cyrl-CS"/>
        </w:rPr>
      </w:pPr>
      <w:bookmarkStart w:id="29" w:name="_Toc174015562"/>
      <w:r w:rsidRPr="00217093">
        <w:rPr>
          <w:rFonts w:ascii="Times New Roman" w:hAnsi="Times New Roman" w:cs="Times New Roman"/>
          <w:sz w:val="28"/>
          <w:szCs w:val="28"/>
          <w:lang w:val="hr-HR"/>
        </w:rPr>
        <w:lastRenderedPageBreak/>
        <w:t xml:space="preserve">4. </w:t>
      </w:r>
      <w:r w:rsidRPr="00217093">
        <w:rPr>
          <w:rFonts w:ascii="Times New Roman" w:hAnsi="Times New Roman" w:cs="Times New Roman"/>
          <w:sz w:val="28"/>
          <w:szCs w:val="28"/>
          <w:lang w:val="sr-Cyrl-CS"/>
        </w:rPr>
        <w:t>КАПИТАЛНА УЛАГАЊА</w:t>
      </w:r>
      <w:bookmarkEnd w:id="29"/>
    </w:p>
    <w:p w14:paraId="31B1BF54" w14:textId="77777777" w:rsidR="00084432" w:rsidRPr="00B04D6C" w:rsidRDefault="00084432" w:rsidP="00B04D6C">
      <w:pPr>
        <w:spacing w:after="0" w:line="360" w:lineRule="auto"/>
        <w:rPr>
          <w:rFonts w:ascii="Times New Roman" w:hAnsi="Times New Roman" w:cs="Times New Roman"/>
          <w:lang w:val="sr-Cyrl-CS"/>
        </w:rPr>
      </w:pPr>
    </w:p>
    <w:p w14:paraId="623E6B2D" w14:textId="7777777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Cyrl-CS"/>
        </w:rPr>
        <w:t xml:space="preserve">Имајући у виду постојеће стање инфраструктурних и превозних капацитета, у наредном периоду као неопходност се намеће инвестирање средстава у жељезничку инфраструктуру и мобилне капацитете, чиме би се очувала и побољшала њихова функционалност. </w:t>
      </w:r>
    </w:p>
    <w:p w14:paraId="0FA27A7D" w14:textId="7777777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Cyrl-CS"/>
        </w:rPr>
        <w:t xml:space="preserve">Будући да потребе за капиталним улагањима у Жељезницама Републике Српске превазилазе износе средстава који су реално обезбјеђени за поједине инвестиције, у наставку су планиране инвестиције приказане одвојено као инвестиције за које су средства обезбјеђена и инвестиције које су неопходне, али за њих тренутно не постоје извјесни извори финансирања. </w:t>
      </w:r>
    </w:p>
    <w:p w14:paraId="5F4CC4C0" w14:textId="54C05B6E" w:rsidR="00766D7D" w:rsidRPr="00B04D6C" w:rsidRDefault="007A75E0" w:rsidP="00766D7D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 xml:space="preserve">Наиме, с обзиром на дотрајалост и истрошеност многих дионица пруге дуж Републике Српске, као и дотрајалост мобилних капацитета, потребе за улагањима су много веће од износа обезбјеђених средстава, па се и инвестиције за које средства нису обезбјеђена приказују у Плану пословања. У моменту обезбјеђења извора финансирања приступиће се реализацији наведених инвестиција. </w:t>
      </w:r>
    </w:p>
    <w:p w14:paraId="013C3EAB" w14:textId="74C76823" w:rsidR="00DD7C31" w:rsidRDefault="00852B3E" w:rsidP="00202DD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 w:rsidRPr="00202DDC">
        <w:rPr>
          <w:rFonts w:ascii="Times New Roman" w:hAnsi="Times New Roman" w:cs="Times New Roman"/>
          <w:b/>
          <w:bCs/>
          <w:iCs/>
          <w:color w:val="FF0000"/>
          <w:sz w:val="18"/>
          <w:szCs w:val="18"/>
        </w:rPr>
        <w:t xml:space="preserve">            </w:t>
      </w:r>
      <w:r w:rsidR="003401C0" w:rsidRPr="006E189E">
        <w:rPr>
          <w:rFonts w:ascii="Times New Roman" w:hAnsi="Times New Roman" w:cs="Times New Roman"/>
          <w:lang w:val="sr-Cyrl-CS"/>
        </w:rPr>
        <w:t>У наредној табели</w:t>
      </w:r>
      <w:r w:rsidR="00DD7C31" w:rsidRPr="006E189E">
        <w:rPr>
          <w:rFonts w:ascii="Times New Roman" w:hAnsi="Times New Roman" w:cs="Times New Roman"/>
          <w:lang w:val="sr-Cyrl-CS"/>
        </w:rPr>
        <w:t xml:space="preserve"> приказан</w:t>
      </w:r>
      <w:r w:rsidR="003401C0" w:rsidRPr="006E189E">
        <w:rPr>
          <w:rFonts w:ascii="Times New Roman" w:hAnsi="Times New Roman" w:cs="Times New Roman"/>
          <w:lang w:val="sr-Cyrl-CS"/>
        </w:rPr>
        <w:t xml:space="preserve">а је </w:t>
      </w:r>
      <w:r w:rsidR="00DD7C31" w:rsidRPr="006E189E">
        <w:rPr>
          <w:rFonts w:ascii="Times New Roman" w:hAnsi="Times New Roman" w:cs="Times New Roman"/>
          <w:lang w:val="sr-Cyrl-CS"/>
        </w:rPr>
        <w:t>рекапитулациј</w:t>
      </w:r>
      <w:r w:rsidR="003401C0" w:rsidRPr="006E189E">
        <w:rPr>
          <w:rFonts w:ascii="Times New Roman" w:hAnsi="Times New Roman" w:cs="Times New Roman"/>
          <w:lang w:val="sr-Cyrl-CS"/>
        </w:rPr>
        <w:t>а</w:t>
      </w:r>
      <w:r w:rsidR="00DD7C31" w:rsidRPr="006E189E">
        <w:rPr>
          <w:rFonts w:ascii="Times New Roman" w:hAnsi="Times New Roman" w:cs="Times New Roman"/>
          <w:lang w:val="sr-Cyrl-CS"/>
        </w:rPr>
        <w:t xml:space="preserve"> планираних инвестиција у периоду</w:t>
      </w:r>
      <w:r w:rsidR="00230B4C" w:rsidRPr="006E189E">
        <w:rPr>
          <w:rFonts w:ascii="Times New Roman" w:hAnsi="Times New Roman" w:cs="Times New Roman"/>
          <w:lang w:val="sr-Cyrl-CS"/>
        </w:rPr>
        <w:t xml:space="preserve">      </w:t>
      </w:r>
      <w:r w:rsidR="00DD7C31" w:rsidRPr="006E189E">
        <w:rPr>
          <w:rFonts w:ascii="Times New Roman" w:hAnsi="Times New Roman" w:cs="Times New Roman"/>
          <w:lang w:val="sr-Cyrl-CS"/>
        </w:rPr>
        <w:t xml:space="preserve"> 20</w:t>
      </w:r>
      <w:r w:rsidR="00DD7C31" w:rsidRPr="006E189E">
        <w:rPr>
          <w:rFonts w:ascii="Times New Roman" w:hAnsi="Times New Roman" w:cs="Times New Roman"/>
          <w:lang w:val="sr-Latn-BA"/>
        </w:rPr>
        <w:t>2</w:t>
      </w:r>
      <w:r w:rsidR="00202DDC" w:rsidRPr="006E189E">
        <w:rPr>
          <w:rFonts w:ascii="Times New Roman" w:hAnsi="Times New Roman" w:cs="Times New Roman"/>
          <w:lang w:val="sr-Cyrl-BA"/>
        </w:rPr>
        <w:t>4</w:t>
      </w:r>
      <w:r w:rsidR="00DD7C31" w:rsidRPr="006E189E">
        <w:rPr>
          <w:rFonts w:ascii="Times New Roman" w:hAnsi="Times New Roman" w:cs="Times New Roman"/>
          <w:lang w:val="sr-Cyrl-CS"/>
        </w:rPr>
        <w:t>-20</w:t>
      </w:r>
      <w:r w:rsidR="00DD7C31" w:rsidRPr="006E189E">
        <w:rPr>
          <w:rFonts w:ascii="Times New Roman" w:hAnsi="Times New Roman" w:cs="Times New Roman"/>
        </w:rPr>
        <w:t>2</w:t>
      </w:r>
      <w:r w:rsidR="00202DDC" w:rsidRPr="006E189E">
        <w:rPr>
          <w:rFonts w:ascii="Times New Roman" w:hAnsi="Times New Roman" w:cs="Times New Roman"/>
          <w:lang w:val="sr-Cyrl-BA"/>
        </w:rPr>
        <w:t>6</w:t>
      </w:r>
      <w:r w:rsidR="00DD7C31" w:rsidRPr="006E189E">
        <w:rPr>
          <w:rFonts w:ascii="Times New Roman" w:hAnsi="Times New Roman" w:cs="Times New Roman"/>
          <w:lang w:val="sr-Cyrl-CS"/>
        </w:rPr>
        <w:t>. година. Детаљан преглед инвестиција дат је у прилогу Плана пословања.</w:t>
      </w:r>
      <w:r w:rsidR="003401C0" w:rsidRPr="006E189E">
        <w:rPr>
          <w:rFonts w:ascii="Times New Roman" w:hAnsi="Times New Roman" w:cs="Times New Roman"/>
          <w:lang w:val="sr-Cyrl-CS"/>
        </w:rPr>
        <w:t xml:space="preserve"> Набавка инвестиција ће се вршити по приоритетима у оквиру расположивог буџета.</w:t>
      </w:r>
    </w:p>
    <w:p w14:paraId="20F2F4B6" w14:textId="77777777" w:rsidR="006E189E" w:rsidRPr="006E189E" w:rsidRDefault="006E189E" w:rsidP="00202DD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377478D4" w14:textId="5DFD2FC6" w:rsidR="008866A4" w:rsidRDefault="006E189E" w:rsidP="006E189E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lang w:val="sr-Cyrl-BA"/>
        </w:rPr>
      </w:pPr>
      <w:r w:rsidRPr="006E189E">
        <w:rPr>
          <w:rFonts w:ascii="Times New Roman" w:hAnsi="Times New Roman" w:cs="Times New Roman"/>
          <w:b/>
          <w:sz w:val="18"/>
          <w:szCs w:val="18"/>
          <w:lang w:val="sr-Cyrl-BA"/>
        </w:rPr>
        <w:t xml:space="preserve">Табела  25. </w:t>
      </w:r>
      <w:r w:rsidR="0036600F">
        <w:rPr>
          <w:rFonts w:ascii="Times New Roman" w:hAnsi="Times New Roman" w:cs="Times New Roman"/>
          <w:b/>
          <w:sz w:val="18"/>
          <w:szCs w:val="18"/>
          <w:lang w:val="sr-Cyrl-BA"/>
        </w:rPr>
        <w:t xml:space="preserve">Ребаланс </w:t>
      </w:r>
      <w:r w:rsidRPr="006E189E">
        <w:rPr>
          <w:rFonts w:ascii="Times New Roman" w:hAnsi="Times New Roman" w:cs="Times New Roman"/>
          <w:b/>
          <w:sz w:val="18"/>
          <w:szCs w:val="18"/>
          <w:lang w:val="sr-Cyrl-BA"/>
        </w:rPr>
        <w:t>План</w:t>
      </w:r>
      <w:r w:rsidR="0036600F">
        <w:rPr>
          <w:rFonts w:ascii="Times New Roman" w:hAnsi="Times New Roman" w:cs="Times New Roman"/>
          <w:b/>
          <w:sz w:val="18"/>
          <w:szCs w:val="18"/>
          <w:lang w:val="sr-Cyrl-BA"/>
        </w:rPr>
        <w:t>а</w:t>
      </w:r>
      <w:r w:rsidRPr="006E189E">
        <w:rPr>
          <w:rFonts w:ascii="Times New Roman" w:hAnsi="Times New Roman" w:cs="Times New Roman"/>
          <w:b/>
          <w:sz w:val="18"/>
          <w:szCs w:val="18"/>
          <w:lang w:val="sr-Cyrl-BA"/>
        </w:rPr>
        <w:t xml:space="preserve"> инвестиција</w:t>
      </w:r>
      <w:r>
        <w:rPr>
          <w:rFonts w:ascii="Times New Roman" w:hAnsi="Times New Roman" w:cs="Times New Roman"/>
          <w:b/>
          <w:sz w:val="18"/>
          <w:szCs w:val="18"/>
          <w:lang w:val="sr-Cyrl-BA"/>
        </w:rPr>
        <w:t xml:space="preserve">                                                                                                                     у КМ</w:t>
      </w:r>
    </w:p>
    <w:tbl>
      <w:tblPr>
        <w:tblW w:w="9765" w:type="dxa"/>
        <w:jc w:val="center"/>
        <w:tblLook w:val="04A0" w:firstRow="1" w:lastRow="0" w:firstColumn="1" w:lastColumn="0" w:noHBand="0" w:noVBand="1"/>
      </w:tblPr>
      <w:tblGrid>
        <w:gridCol w:w="882"/>
        <w:gridCol w:w="4461"/>
        <w:gridCol w:w="1815"/>
        <w:gridCol w:w="1236"/>
        <w:gridCol w:w="1371"/>
      </w:tblGrid>
      <w:tr w:rsidR="006E189E" w:rsidRPr="006E189E" w14:paraId="57D89465" w14:textId="77777777" w:rsidTr="00E77B0E">
        <w:trPr>
          <w:trHeight w:val="285"/>
          <w:jc w:val="center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2FBBFF1" w14:textId="77777777" w:rsidR="006E189E" w:rsidRPr="00E77E30" w:rsidRDefault="006E189E" w:rsidP="006E1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E77E3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Ред.број</w:t>
            </w:r>
            <w:proofErr w:type="spellEnd"/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FF6F86" w14:textId="77777777" w:rsidR="006E189E" w:rsidRPr="00E77E30" w:rsidRDefault="006E189E" w:rsidP="006E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E77E3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661B88" w14:textId="665A243F" w:rsidR="006E189E" w:rsidRPr="00E77E30" w:rsidRDefault="006E189E" w:rsidP="006E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E3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2024.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3AFE8F" w14:textId="7475442C" w:rsidR="006E189E" w:rsidRPr="00E77E30" w:rsidRDefault="006E189E" w:rsidP="006E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E3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2025.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4478BC" w14:textId="7999CE92" w:rsidR="006E189E" w:rsidRPr="00E77E30" w:rsidRDefault="006E189E" w:rsidP="006E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E3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2026.</w:t>
            </w:r>
          </w:p>
        </w:tc>
      </w:tr>
      <w:tr w:rsidR="007C782C" w:rsidRPr="006E189E" w14:paraId="4C1C5595" w14:textId="77777777" w:rsidTr="007C782C">
        <w:trPr>
          <w:trHeight w:val="28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1C733" w14:textId="77777777" w:rsidR="007C782C" w:rsidRPr="006E189E" w:rsidRDefault="007C782C" w:rsidP="007C7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89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C791" w14:textId="77777777" w:rsidR="007C782C" w:rsidRPr="006E189E" w:rsidRDefault="007C782C" w:rsidP="007C78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E189E">
              <w:rPr>
                <w:rFonts w:ascii="Times New Roman" w:eastAsia="Times New Roman" w:hAnsi="Times New Roman" w:cs="Times New Roman"/>
                <w:sz w:val="18"/>
                <w:szCs w:val="18"/>
              </w:rPr>
              <w:t>Укупно</w:t>
            </w:r>
            <w:proofErr w:type="spellEnd"/>
            <w:r w:rsidRPr="006E189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E189E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расположива</w:t>
            </w:r>
            <w:proofErr w:type="spellEnd"/>
            <w:r w:rsidRPr="006E189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E189E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BEFED" w14:textId="72802D11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23.292.981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0204E" w14:textId="74BC383F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41591" w14:textId="7D8B254E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0</w:t>
            </w:r>
          </w:p>
        </w:tc>
      </w:tr>
      <w:tr w:rsidR="007C782C" w:rsidRPr="006E189E" w14:paraId="4DA11472" w14:textId="77777777" w:rsidTr="007C782C">
        <w:trPr>
          <w:trHeight w:val="28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C2345" w14:textId="77777777" w:rsidR="007C782C" w:rsidRPr="006E189E" w:rsidRDefault="007C782C" w:rsidP="007C7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89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20EB8" w14:textId="77777777" w:rsidR="007C782C" w:rsidRPr="00E77B0E" w:rsidRDefault="007C782C" w:rsidP="007C78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>Укупно</w:t>
            </w:r>
            <w:proofErr w:type="spellEnd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>планиране</w:t>
            </w:r>
            <w:proofErr w:type="spellEnd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инвестиције</w:t>
            </w:r>
            <w:proofErr w:type="spellEnd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(4+5+6)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B7E0A" w14:textId="54D96070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370.613.611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F0D45" w14:textId="14AB7029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564.650.461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CB60E" w14:textId="18546170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466.624.461</w:t>
            </w:r>
          </w:p>
        </w:tc>
      </w:tr>
      <w:tr w:rsidR="007C782C" w:rsidRPr="006E189E" w14:paraId="5E3E86A6" w14:textId="77777777" w:rsidTr="007C782C">
        <w:trPr>
          <w:trHeight w:val="31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A3FB1" w14:textId="77777777" w:rsidR="007C782C" w:rsidRPr="006E189E" w:rsidRDefault="007C782C" w:rsidP="007C7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89E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A40D1" w14:textId="77777777" w:rsidR="007C782C" w:rsidRPr="00E77B0E" w:rsidRDefault="007C782C" w:rsidP="007C78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>Укупно</w:t>
            </w:r>
            <w:proofErr w:type="spellEnd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>планирана</w:t>
            </w:r>
            <w:proofErr w:type="spellEnd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накнадна</w:t>
            </w:r>
            <w:proofErr w:type="spellEnd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>улагања</w:t>
            </w:r>
            <w:proofErr w:type="spellEnd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>дефинисани</w:t>
            </w:r>
            <w:proofErr w:type="spellEnd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>извори</w:t>
            </w:r>
            <w:proofErr w:type="spellEnd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571C2" w14:textId="1BF9DBD1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7.224.192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A0587" w14:textId="59461BF7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6.285.684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2F504" w14:textId="610B3A17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6.605.120</w:t>
            </w:r>
          </w:p>
        </w:tc>
      </w:tr>
      <w:tr w:rsidR="007C782C" w:rsidRPr="006E189E" w14:paraId="183C396A" w14:textId="77777777" w:rsidTr="007C782C">
        <w:trPr>
          <w:trHeight w:val="28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733C" w14:textId="77777777" w:rsidR="007C782C" w:rsidRPr="006E189E" w:rsidRDefault="007C782C" w:rsidP="007C7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89E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91F9" w14:textId="77777777" w:rsidR="007C782C" w:rsidRPr="00E77B0E" w:rsidRDefault="007C782C" w:rsidP="007C78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Инвестиције-дефинисани</w:t>
            </w:r>
            <w:proofErr w:type="spellEnd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>извори</w:t>
            </w:r>
            <w:proofErr w:type="spellEnd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(1-3)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9DABD" w14:textId="1F79D85A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16.068.789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98A55" w14:textId="4295765C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CBA84" w14:textId="3BA0D598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0</w:t>
            </w:r>
          </w:p>
        </w:tc>
      </w:tr>
      <w:tr w:rsidR="007C782C" w:rsidRPr="006E189E" w14:paraId="2F5452BB" w14:textId="77777777" w:rsidTr="007C782C">
        <w:trPr>
          <w:trHeight w:val="28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5AB8" w14:textId="77777777" w:rsidR="007C782C" w:rsidRPr="006E189E" w:rsidRDefault="007C782C" w:rsidP="007C7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89E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C1C10" w14:textId="77777777" w:rsidR="007C782C" w:rsidRPr="00E77B0E" w:rsidRDefault="007C782C" w:rsidP="007C78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Инвестиције</w:t>
            </w:r>
            <w:proofErr w:type="spellEnd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  <w:proofErr w:type="spellStart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>недефинисани</w:t>
            </w:r>
            <w:proofErr w:type="spellEnd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>извори</w:t>
            </w:r>
            <w:proofErr w:type="spellEnd"/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D55C7" w14:textId="2CB390CF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342.742.292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05D1A" w14:textId="2591CEB5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95EB" w14:textId="20941565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0</w:t>
            </w:r>
          </w:p>
        </w:tc>
      </w:tr>
      <w:tr w:rsidR="007C782C" w:rsidRPr="006E189E" w14:paraId="437F9534" w14:textId="77777777" w:rsidTr="007C782C">
        <w:trPr>
          <w:trHeight w:val="28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9B3C" w14:textId="77777777" w:rsidR="007C782C" w:rsidRPr="006E189E" w:rsidRDefault="007C782C" w:rsidP="007C7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89E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3BB1" w14:textId="77777777" w:rsidR="007C782C" w:rsidRPr="00E77B0E" w:rsidRDefault="007C782C" w:rsidP="007C78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Инвестиције-кредитна</w:t>
            </w:r>
            <w:proofErr w:type="spellEnd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7B0E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C88B" w14:textId="15AF77F7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11.802.530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7521" w14:textId="39C517B8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1.212.615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05DEA" w14:textId="7BFABFE3" w:rsidR="007C782C" w:rsidRPr="007C782C" w:rsidRDefault="007C782C" w:rsidP="007C7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82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586CC338" w14:textId="77777777" w:rsidR="006E189E" w:rsidRPr="006E189E" w:rsidRDefault="006E189E" w:rsidP="00202DDC">
      <w:pPr>
        <w:spacing w:after="0" w:line="360" w:lineRule="auto"/>
        <w:jc w:val="both"/>
        <w:rPr>
          <w:rFonts w:ascii="Times New Roman" w:hAnsi="Times New Roman" w:cs="Times New Roman"/>
          <w:b/>
          <w:sz w:val="18"/>
          <w:szCs w:val="18"/>
          <w:lang w:val="sr-Cyrl-BA"/>
        </w:rPr>
      </w:pPr>
    </w:p>
    <w:p w14:paraId="677A80F4" w14:textId="62CC9963" w:rsidR="007A75E0" w:rsidRPr="006E189E" w:rsidRDefault="00DD7C31" w:rsidP="006E189E">
      <w:pPr>
        <w:pStyle w:val="Heading3"/>
        <w:spacing w:after="0"/>
        <w:rPr>
          <w:rFonts w:ascii="Times New Roman" w:hAnsi="Times New Roman" w:cs="Times New Roman"/>
          <w:sz w:val="20"/>
          <w:szCs w:val="20"/>
          <w:lang w:val="sr-Cyrl-BA"/>
        </w:rPr>
        <w:sectPr w:rsidR="007A75E0" w:rsidRPr="006E189E" w:rsidSect="00293709">
          <w:type w:val="continuous"/>
          <w:pgSz w:w="12240" w:h="15840" w:code="1"/>
          <w:pgMar w:top="1440" w:right="1440" w:bottom="1440" w:left="1800" w:header="454" w:footer="0" w:gutter="0"/>
          <w:cols w:space="720"/>
          <w:docGrid w:linePitch="360"/>
        </w:sectPr>
      </w:pPr>
      <w:r w:rsidRPr="00202DDC">
        <w:rPr>
          <w:rFonts w:ascii="Times New Roman" w:hAnsi="Times New Roman" w:cs="Times New Roman"/>
          <w:iCs/>
          <w:color w:val="FF0000"/>
          <w:sz w:val="18"/>
          <w:szCs w:val="18"/>
        </w:rPr>
        <w:t xml:space="preserve">             </w:t>
      </w:r>
    </w:p>
    <w:p w14:paraId="063D2BA8" w14:textId="520F4DAC" w:rsidR="007A75E0" w:rsidRPr="006F2932" w:rsidRDefault="007A75E0" w:rsidP="006F2932">
      <w:pPr>
        <w:pStyle w:val="Heading1"/>
        <w:spacing w:after="0"/>
        <w:rPr>
          <w:rFonts w:ascii="Times New Roman" w:hAnsi="Times New Roman" w:cs="Times New Roman"/>
          <w:sz w:val="28"/>
          <w:lang w:val="sr-Cyrl-CS"/>
        </w:rPr>
      </w:pPr>
      <w:bookmarkStart w:id="30" w:name="_Toc174015563"/>
      <w:r w:rsidRPr="00B04D6C">
        <w:rPr>
          <w:rFonts w:ascii="Times New Roman" w:hAnsi="Times New Roman" w:cs="Times New Roman"/>
          <w:sz w:val="28"/>
          <w:lang w:val="sr-Cyrl-CS"/>
        </w:rPr>
        <w:lastRenderedPageBreak/>
        <w:t>5</w:t>
      </w:r>
      <w:r w:rsidRPr="00B04D6C">
        <w:rPr>
          <w:rFonts w:ascii="Times New Roman" w:hAnsi="Times New Roman" w:cs="Times New Roman"/>
          <w:sz w:val="28"/>
          <w:lang w:val="hr-HR"/>
        </w:rPr>
        <w:t xml:space="preserve">. </w:t>
      </w:r>
      <w:r w:rsidRPr="00B04D6C">
        <w:rPr>
          <w:rFonts w:ascii="Times New Roman" w:hAnsi="Times New Roman" w:cs="Times New Roman"/>
          <w:sz w:val="28"/>
          <w:lang w:val="sr-Cyrl-CS"/>
        </w:rPr>
        <w:t>КРЕДИТИ</w:t>
      </w:r>
      <w:bookmarkEnd w:id="30"/>
    </w:p>
    <w:p w14:paraId="73C06E32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628BAD59" w14:textId="238613AA" w:rsidR="00AF6721" w:rsidRDefault="007A75E0" w:rsidP="00AF6721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 xml:space="preserve">У оквиру иностраних кредита на Инфраструктуру се односе кредити </w:t>
      </w:r>
      <w:r w:rsidRPr="00B04D6C">
        <w:rPr>
          <w:rFonts w:ascii="Times New Roman" w:hAnsi="Times New Roman" w:cs="Times New Roman"/>
        </w:rPr>
        <w:t>EIB</w:t>
      </w:r>
      <w:r w:rsidRPr="00B04D6C">
        <w:rPr>
          <w:rFonts w:ascii="Times New Roman" w:hAnsi="Times New Roman" w:cs="Times New Roman"/>
          <w:lang w:val="sr-Cyrl-CS"/>
        </w:rPr>
        <w:t xml:space="preserve"> 21.127, </w:t>
      </w:r>
      <w:r w:rsidRPr="00B04D6C">
        <w:rPr>
          <w:rFonts w:ascii="Times New Roman" w:hAnsi="Times New Roman" w:cs="Times New Roman"/>
        </w:rPr>
        <w:t>EIB</w:t>
      </w:r>
      <w:r w:rsidRPr="00B04D6C">
        <w:rPr>
          <w:rFonts w:ascii="Times New Roman" w:hAnsi="Times New Roman" w:cs="Times New Roman"/>
          <w:lang w:val="sr-Cyrl-CS"/>
        </w:rPr>
        <w:t xml:space="preserve"> 23 376 и </w:t>
      </w:r>
      <w:r w:rsidRPr="00B04D6C">
        <w:rPr>
          <w:rFonts w:ascii="Times New Roman" w:hAnsi="Times New Roman" w:cs="Times New Roman"/>
        </w:rPr>
        <w:t>EBRD</w:t>
      </w:r>
      <w:r w:rsidRPr="00B04D6C">
        <w:rPr>
          <w:rFonts w:ascii="Times New Roman" w:hAnsi="Times New Roman" w:cs="Times New Roman"/>
          <w:lang w:val="sr-Cyrl-CS"/>
        </w:rPr>
        <w:t xml:space="preserve"> 35418, док се на Операције односе преостала три инострана кредита (ПОРТУГАЛСКА ВЛАДА 7953/02, РЕПУБЛИКА ПОЉСКА и ВЛАДА РЕПУБЛИКЕ СРБИЈЕ). </w:t>
      </w:r>
      <w:r w:rsidRPr="00B04D6C">
        <w:rPr>
          <w:rFonts w:ascii="Times New Roman" w:hAnsi="Times New Roman" w:cs="Times New Roman"/>
          <w:lang w:val="sr-Cyrl-CS"/>
        </w:rPr>
        <w:tab/>
      </w:r>
    </w:p>
    <w:p w14:paraId="69AD1C8C" w14:textId="77777777" w:rsidR="00AF6721" w:rsidRDefault="00AF6721" w:rsidP="00AF6721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Latn-BA"/>
        </w:rPr>
      </w:pPr>
    </w:p>
    <w:p w14:paraId="32D9CA2C" w14:textId="05269B18" w:rsidR="007A75E0" w:rsidRPr="00AF6721" w:rsidRDefault="00852B3E" w:rsidP="00AF6721">
      <w:pPr>
        <w:spacing w:after="0" w:line="240" w:lineRule="auto"/>
        <w:jc w:val="both"/>
        <w:rPr>
          <w:rFonts w:ascii="Times New Roman" w:hAnsi="Times New Roman" w:cs="Times New Roman"/>
          <w:lang w:val="sr-Latn-BA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</w:t>
      </w:r>
      <w:r w:rsidR="007A75E0" w:rsidRPr="00B04D6C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>Табела 2</w:t>
      </w:r>
      <w:r w:rsidR="006A3DFA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>6</w:t>
      </w:r>
      <w:r w:rsidR="007A75E0" w:rsidRPr="00B04D6C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. Преглед </w:t>
      </w:r>
      <w:r w:rsidR="007A75E0" w:rsidRPr="00B04D6C">
        <w:rPr>
          <w:rFonts w:ascii="Times New Roman" w:hAnsi="Times New Roman" w:cs="Times New Roman"/>
          <w:b/>
          <w:bCs/>
          <w:sz w:val="20"/>
          <w:szCs w:val="20"/>
          <w:lang w:val="ru-RU"/>
        </w:rPr>
        <w:t>иностраних  кредита</w:t>
      </w:r>
      <w:r w:rsidR="001B7728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(предмет конверзије)</w:t>
      </w:r>
    </w:p>
    <w:tbl>
      <w:tblPr>
        <w:tblW w:w="13038" w:type="dxa"/>
        <w:jc w:val="center"/>
        <w:tblLook w:val="0000" w:firstRow="0" w:lastRow="0" w:firstColumn="0" w:lastColumn="0" w:noHBand="0" w:noVBand="0"/>
      </w:tblPr>
      <w:tblGrid>
        <w:gridCol w:w="506"/>
        <w:gridCol w:w="1540"/>
        <w:gridCol w:w="1515"/>
        <w:gridCol w:w="262"/>
        <w:gridCol w:w="2214"/>
        <w:gridCol w:w="1421"/>
        <w:gridCol w:w="1497"/>
        <w:gridCol w:w="1371"/>
        <w:gridCol w:w="1596"/>
        <w:gridCol w:w="1116"/>
      </w:tblGrid>
      <w:tr w:rsidR="007A75E0" w:rsidRPr="00852B3E" w14:paraId="3063CBBE" w14:textId="77777777" w:rsidTr="006F2932">
        <w:trPr>
          <w:trHeight w:val="123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82DC97B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 </w:t>
            </w:r>
          </w:p>
        </w:tc>
        <w:tc>
          <w:tcPr>
            <w:tcW w:w="1253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3F9774A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ИНОСТРАНИ КРЕДИТИ</w:t>
            </w:r>
          </w:p>
        </w:tc>
      </w:tr>
      <w:tr w:rsidR="007A75E0" w:rsidRPr="00852B3E" w14:paraId="780D057C" w14:textId="77777777" w:rsidTr="006F2932">
        <w:trPr>
          <w:trHeight w:val="240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C0904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2EC38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Давалац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кредита</w:t>
            </w:r>
            <w:proofErr w:type="spellEnd"/>
          </w:p>
        </w:tc>
        <w:tc>
          <w:tcPr>
            <w:tcW w:w="1777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CED4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Датум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уговора</w:t>
            </w:r>
            <w:proofErr w:type="spellEnd"/>
          </w:p>
        </w:tc>
        <w:tc>
          <w:tcPr>
            <w:tcW w:w="221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844FD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Рок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отплате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DB8994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Капиталисање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9F3A5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Грејс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период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4C49B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Датум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отплате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кредита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37229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Каматна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78C46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Уговорени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износ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кредита</w:t>
            </w:r>
            <w:proofErr w:type="spellEnd"/>
          </w:p>
        </w:tc>
      </w:tr>
      <w:tr w:rsidR="007A75E0" w:rsidRPr="00852B3E" w14:paraId="71F1C07A" w14:textId="77777777" w:rsidTr="006F2932">
        <w:trPr>
          <w:trHeight w:val="247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85EC2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03EE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EIB 21.127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97EE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11.06.2001.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5078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20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грејс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период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5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урачунат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рок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отплате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B84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52F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01.10.2006.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37F6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15.04.2021.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848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EURIBOR (субв.2%)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12D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16.000.000</w:t>
            </w:r>
          </w:p>
        </w:tc>
      </w:tr>
      <w:tr w:rsidR="007A75E0" w:rsidRPr="00852B3E" w14:paraId="0EBB81E8" w14:textId="77777777" w:rsidTr="006F2932">
        <w:trPr>
          <w:trHeight w:val="22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FF6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F1E34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EIB 23 376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6954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28.12.2005.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A476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25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грејс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период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5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урачунат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рок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отплате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DB4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935D8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зависи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датума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повлачења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транше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36D65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зависи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датума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повлачења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транше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91F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фиксна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маржа+EURIBOR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35A4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34.400.000</w:t>
            </w:r>
          </w:p>
        </w:tc>
      </w:tr>
      <w:tr w:rsidR="007A75E0" w:rsidRPr="00852B3E" w14:paraId="71E83E80" w14:textId="77777777" w:rsidTr="006F2932">
        <w:trPr>
          <w:trHeight w:val="22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35D9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A98E3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EBRD 35418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224B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09.12.2005.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86B5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16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грејс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период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4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урачунат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рок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отплате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D4A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EBB9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30.01.2010.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816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30.07.2021.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B44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фиксна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маржа+EURIBOR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AE94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28.000.000</w:t>
            </w:r>
          </w:p>
        </w:tc>
      </w:tr>
      <w:tr w:rsidR="007A75E0" w:rsidRPr="00852B3E" w14:paraId="3A985501" w14:textId="77777777" w:rsidTr="006F2932">
        <w:trPr>
          <w:trHeight w:val="253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B36D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516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ПОРТУГАЛСКА ВЛАДА 7953/02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209E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01.07.2002.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C352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21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грејс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период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10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урачунат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рок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отплате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FEA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годишње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FD2D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21.03.2013.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8862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21.03.2023.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D3B2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3,28%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3211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3.900.000</w:t>
            </w:r>
          </w:p>
        </w:tc>
      </w:tr>
      <w:tr w:rsidR="007A75E0" w:rsidRPr="00852B3E" w14:paraId="66CBC9F1" w14:textId="77777777" w:rsidTr="006F2932">
        <w:trPr>
          <w:trHeight w:val="159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DA5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0E576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РЕПУБЛИКА ПОЉСКА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B4C2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09.11.2010.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67A6D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18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7C7D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BFE5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15.04.2012.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9107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15.10.2030.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9567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1,00%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84C8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19.999.651</w:t>
            </w:r>
          </w:p>
        </w:tc>
      </w:tr>
      <w:tr w:rsidR="007A75E0" w:rsidRPr="00852B3E" w14:paraId="23444036" w14:textId="77777777" w:rsidTr="006F2932">
        <w:trPr>
          <w:trHeight w:val="268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F01D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308F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ВЛАДА РЕПУБЛИКЕ СРБИЈЕ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EBD6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30.05.2013.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5285B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18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грејс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период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3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урачунат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рок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отплате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0246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621C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15.10.2016.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B94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2031.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0CFF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1,00%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668E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8.000.000</w:t>
            </w:r>
          </w:p>
        </w:tc>
      </w:tr>
      <w:tr w:rsidR="00186F02" w:rsidRPr="00852B3E" w14:paraId="3C2BC6E6" w14:textId="77777777" w:rsidTr="006F2932">
        <w:trPr>
          <w:trHeight w:val="123"/>
          <w:jc w:val="center"/>
        </w:trPr>
        <w:tc>
          <w:tcPr>
            <w:tcW w:w="119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0CC562" w14:textId="77777777" w:rsidR="00186F02" w:rsidRPr="00852B3E" w:rsidRDefault="00186F02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 У ЕУР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FD0EC1" w14:textId="2842E75F" w:rsidR="00186F02" w:rsidRPr="00852B3E" w:rsidRDefault="000944FE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110.299.651</w:t>
            </w:r>
          </w:p>
        </w:tc>
      </w:tr>
      <w:tr w:rsidR="00186F02" w:rsidRPr="00852B3E" w14:paraId="62371E63" w14:textId="77777777" w:rsidTr="006F2932">
        <w:trPr>
          <w:trHeight w:val="123"/>
          <w:jc w:val="center"/>
        </w:trPr>
        <w:tc>
          <w:tcPr>
            <w:tcW w:w="119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67A35A6" w14:textId="77777777" w:rsidR="00186F02" w:rsidRPr="00852B3E" w:rsidRDefault="00186F02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 У КМ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69282D" w14:textId="09906BD4" w:rsidR="00186F02" w:rsidRPr="00852B3E" w:rsidRDefault="000944FE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215.727.366</w:t>
            </w:r>
          </w:p>
        </w:tc>
      </w:tr>
      <w:tr w:rsidR="007A75E0" w:rsidRPr="00852B3E" w14:paraId="4D025EBC" w14:textId="77777777" w:rsidTr="006F2932">
        <w:trPr>
          <w:trHeight w:val="64"/>
          <w:jc w:val="center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DBAF4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9DB83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70543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1988E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668CA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EC1C2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C080B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D5C4D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AA254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B662343" w14:textId="77777777" w:rsidR="000944FE" w:rsidRDefault="00186F02" w:rsidP="00C613C3">
      <w:pPr>
        <w:pStyle w:val="BodyText"/>
        <w:spacing w:after="0"/>
        <w:jc w:val="both"/>
        <w:rPr>
          <w:b/>
          <w:lang w:val="ru-RU"/>
        </w:rPr>
      </w:pPr>
      <w:r>
        <w:rPr>
          <w:b/>
          <w:lang w:val="ru-RU"/>
        </w:rPr>
        <w:t xml:space="preserve">  </w:t>
      </w:r>
    </w:p>
    <w:p w14:paraId="02EC42F3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16F008F8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6A1E480B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4257BB9C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221963AA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675FC63A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tbl>
      <w:tblPr>
        <w:tblW w:w="15216" w:type="dxa"/>
        <w:tblInd w:w="5" w:type="dxa"/>
        <w:tblLook w:val="04A0" w:firstRow="1" w:lastRow="0" w:firstColumn="1" w:lastColumn="0" w:noHBand="0" w:noVBand="1"/>
      </w:tblPr>
      <w:tblGrid>
        <w:gridCol w:w="83"/>
        <w:gridCol w:w="435"/>
        <w:gridCol w:w="287"/>
        <w:gridCol w:w="1249"/>
        <w:gridCol w:w="1739"/>
        <w:gridCol w:w="940"/>
        <w:gridCol w:w="1421"/>
        <w:gridCol w:w="1071"/>
        <w:gridCol w:w="1071"/>
        <w:gridCol w:w="1168"/>
        <w:gridCol w:w="1095"/>
        <w:gridCol w:w="1441"/>
        <w:gridCol w:w="3216"/>
      </w:tblGrid>
      <w:tr w:rsidR="000944FE" w:rsidRPr="000944FE" w14:paraId="2EC1F7FF" w14:textId="77777777" w:rsidTr="001F6C6C">
        <w:trPr>
          <w:gridBefore w:val="1"/>
          <w:wBefore w:w="83" w:type="dxa"/>
          <w:trHeight w:val="570"/>
        </w:trPr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85FC8" w14:textId="77777777" w:rsidR="000944FE" w:rsidRPr="00186F02" w:rsidRDefault="000944FE" w:rsidP="001F6C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4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691DD" w14:textId="0D296305" w:rsidR="000944FE" w:rsidRPr="00AF6721" w:rsidRDefault="000944FE" w:rsidP="000944FE">
            <w:pPr>
              <w:spacing w:after="0" w:line="240" w:lineRule="auto"/>
              <w:rPr>
                <w:rFonts w:ascii="Times New Roman" w:hAnsi="Times New Roman" w:cs="Times New Roman"/>
                <w:lang w:val="sr-Latn-BA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Табела 2</w:t>
            </w:r>
            <w:r w:rsidR="006A3DF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7</w:t>
            </w:r>
            <w:r w:rsidRPr="00B04D6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 xml:space="preserve">. Преглед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иностраних  кредита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  <w:p w14:paraId="52269F81" w14:textId="77777777" w:rsidR="000944FE" w:rsidRPr="000944FE" w:rsidRDefault="000944FE" w:rsidP="001F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944FE" w:rsidRPr="000944FE" w14:paraId="54B7CC9C" w14:textId="77777777" w:rsidTr="001F6C6C">
        <w:trPr>
          <w:gridAfter w:val="1"/>
          <w:wAfter w:w="3216" w:type="dxa"/>
          <w:trHeight w:val="1020"/>
        </w:trPr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53CD33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Р.б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F3F605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Давалац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кредита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31E527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Датум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уговора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30B9A5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Рок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отплате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4EDCC9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Капиталисање</w:t>
            </w:r>
            <w:proofErr w:type="spellEnd"/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78FB57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Грејс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период</w:t>
            </w:r>
            <w:proofErr w:type="spellEnd"/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4EF6CB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Датум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отплате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кредита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5EC0CF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Каматна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стопа</w:t>
            </w:r>
            <w:proofErr w:type="spellEnd"/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1790BB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Уговорени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износ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кредита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(ЕУР)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180D02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Уговорени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износ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кредита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(КМ)</w:t>
            </w:r>
          </w:p>
        </w:tc>
      </w:tr>
      <w:tr w:rsidR="000944FE" w:rsidRPr="000944FE" w14:paraId="4DAFB959" w14:textId="77777777" w:rsidTr="001F6C6C">
        <w:trPr>
          <w:gridAfter w:val="1"/>
          <w:wAfter w:w="3216" w:type="dxa"/>
          <w:trHeight w:val="795"/>
        </w:trPr>
        <w:tc>
          <w:tcPr>
            <w:tcW w:w="5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15012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97C62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WB IBRD 88080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59E21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30.08.2018. (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Уговор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преносу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средстава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зај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ма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Пројекту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реструктурисања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ЖРС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који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финансира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Свјетска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банка-Међународна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банка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обнову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рзвој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052B9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(grace п.-7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год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урачунат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рок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отплате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24B11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полугодишње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68611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до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15.05.2025.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2318A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15.11.2049.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33C2C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EURIBOR (6M)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увећан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варијабилни</w:t>
            </w:r>
            <w:proofErr w:type="spellEnd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распон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830EF" w14:textId="77777777" w:rsidR="000944FE" w:rsidRPr="000944FE" w:rsidRDefault="000944FE" w:rsidP="001F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8.521.303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2F91" w14:textId="77777777" w:rsidR="000944FE" w:rsidRPr="000944FE" w:rsidRDefault="000944FE" w:rsidP="001F6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sz w:val="18"/>
                <w:szCs w:val="18"/>
              </w:rPr>
              <w:t>16.666.220,56</w:t>
            </w:r>
          </w:p>
        </w:tc>
      </w:tr>
    </w:tbl>
    <w:p w14:paraId="469147C5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55B2337A" w14:textId="77777777" w:rsidR="000944FE" w:rsidRDefault="000944FE" w:rsidP="00C613C3">
      <w:pPr>
        <w:pStyle w:val="BodyText"/>
        <w:spacing w:after="0"/>
        <w:jc w:val="both"/>
        <w:rPr>
          <w:b/>
          <w:lang w:val="ru-RU"/>
        </w:rPr>
      </w:pPr>
    </w:p>
    <w:p w14:paraId="6EF9338D" w14:textId="7CB8B986" w:rsidR="007A75E0" w:rsidRPr="00B04D6C" w:rsidRDefault="00186F02" w:rsidP="00C613C3">
      <w:pPr>
        <w:pStyle w:val="BodyText"/>
        <w:spacing w:after="0"/>
        <w:jc w:val="both"/>
        <w:rPr>
          <w:b/>
          <w:lang w:val="ru-RU"/>
        </w:rPr>
      </w:pPr>
      <w:r>
        <w:rPr>
          <w:b/>
          <w:lang w:val="ru-RU"/>
        </w:rPr>
        <w:t xml:space="preserve">  </w:t>
      </w:r>
      <w:r w:rsidR="007A75E0" w:rsidRPr="00B04D6C">
        <w:rPr>
          <w:b/>
          <w:lang w:val="ru-RU"/>
        </w:rPr>
        <w:t>Намјена иностраних кредита:</w:t>
      </w:r>
    </w:p>
    <w:p w14:paraId="693B9F95" w14:textId="77777777" w:rsidR="007A75E0" w:rsidRPr="00AA5F6B" w:rsidRDefault="007A75E0" w:rsidP="00C613C3">
      <w:pPr>
        <w:pStyle w:val="NoSpacing"/>
        <w:spacing w:line="360" w:lineRule="auto"/>
        <w:jc w:val="both"/>
        <w:rPr>
          <w:rFonts w:ascii="Times New Roman" w:hAnsi="Times New Roman"/>
        </w:rPr>
      </w:pPr>
      <w:r w:rsidRPr="00AA5F6B">
        <w:rPr>
          <w:rFonts w:ascii="Times New Roman" w:hAnsi="Times New Roman"/>
        </w:rPr>
        <w:t xml:space="preserve">1. ЕИБ </w:t>
      </w:r>
      <w:r w:rsidRPr="00AA5F6B">
        <w:rPr>
          <w:rFonts w:ascii="Times New Roman" w:hAnsi="Times New Roman"/>
          <w:lang w:val="sr-Latn-CS"/>
        </w:rPr>
        <w:t>21127</w:t>
      </w:r>
      <w:r w:rsidRPr="00AA5F6B">
        <w:rPr>
          <w:rFonts w:ascii="Times New Roman" w:hAnsi="Times New Roman"/>
        </w:rPr>
        <w:t xml:space="preserve"> – обнова пруга и реконструкција, санација мостова, тунела, станица и радионица, модернизација сигнализације, телекомуникација, електрификација, куповина машина за одржавање пруга;</w:t>
      </w:r>
    </w:p>
    <w:p w14:paraId="2F65FE9B" w14:textId="6737DA78" w:rsidR="007A75E0" w:rsidRPr="00D806CD" w:rsidRDefault="007A75E0" w:rsidP="00C613C3">
      <w:pPr>
        <w:pStyle w:val="NoSpacing"/>
        <w:spacing w:line="360" w:lineRule="auto"/>
        <w:jc w:val="both"/>
        <w:rPr>
          <w:rFonts w:ascii="Times New Roman" w:hAnsi="Times New Roman"/>
          <w:lang w:val="sr-Cyrl-BA"/>
        </w:rPr>
      </w:pPr>
      <w:r w:rsidRPr="00AA5F6B">
        <w:rPr>
          <w:rFonts w:ascii="Times New Roman" w:hAnsi="Times New Roman"/>
        </w:rPr>
        <w:t>2. ЕИБ</w:t>
      </w:r>
      <w:r w:rsidRPr="00AA5F6B">
        <w:rPr>
          <w:rFonts w:ascii="Times New Roman" w:hAnsi="Times New Roman"/>
          <w:lang w:val="sr-Cyrl-BA"/>
        </w:rPr>
        <w:t xml:space="preserve"> </w:t>
      </w:r>
      <w:r w:rsidRPr="00AA5F6B">
        <w:rPr>
          <w:rFonts w:ascii="Times New Roman" w:hAnsi="Times New Roman"/>
        </w:rPr>
        <w:t>23376 - ремонт и реконструкција 70 km једноколосјечне пруге Јошавка – Српска Костајница, као и ремонт пруга, санација, односно реконструкција мостова, станица, тунела, модернизација сигнализације, телекомуникација и електрификација на дионицама заједничког коридора Vс и на дионицама пруге паралелне са коридором Х</w:t>
      </w:r>
      <w:r w:rsidR="00D806CD">
        <w:rPr>
          <w:rFonts w:ascii="Times New Roman" w:hAnsi="Times New Roman"/>
          <w:lang w:val="sr-Cyrl-BA"/>
        </w:rPr>
        <w:t xml:space="preserve">, Пројекат </w:t>
      </w:r>
      <w:r w:rsidR="00D806CD">
        <w:rPr>
          <w:rFonts w:ascii="Times New Roman" w:hAnsi="Times New Roman"/>
          <w:lang w:val="sr-Latn-BA"/>
        </w:rPr>
        <w:t>PM 01</w:t>
      </w:r>
      <w:r w:rsidR="00D806CD">
        <w:rPr>
          <w:rFonts w:ascii="Times New Roman" w:hAnsi="Times New Roman"/>
          <w:lang w:val="sr-Cyrl-BA"/>
        </w:rPr>
        <w:t xml:space="preserve"> (набавка и оправка пружне и друмске механизације);</w:t>
      </w:r>
    </w:p>
    <w:p w14:paraId="76E5543A" w14:textId="77777777" w:rsidR="007A75E0" w:rsidRPr="00AA5F6B" w:rsidRDefault="007A75E0" w:rsidP="00C613C3">
      <w:pPr>
        <w:pStyle w:val="NoSpacing"/>
        <w:spacing w:line="360" w:lineRule="auto"/>
        <w:jc w:val="both"/>
        <w:rPr>
          <w:rFonts w:ascii="Times New Roman" w:hAnsi="Times New Roman"/>
          <w:lang w:val="sr-Cyrl-BA"/>
        </w:rPr>
      </w:pPr>
      <w:r w:rsidRPr="00AA5F6B">
        <w:rPr>
          <w:rFonts w:ascii="Times New Roman" w:hAnsi="Times New Roman"/>
        </w:rPr>
        <w:t>3. ЕБРД  35418 - обнова пруге и објеката на дионици Костајница – Јошавка, санација станичне и пружне сигнализације на одабраним станицама и приоритетним дионицама, санација електровучних подстаница и контактне мреже, обнова основних телекомуникационих уређаја, консултантске услуге за пројектовање, набавку и надзор</w:t>
      </w:r>
      <w:r w:rsidRPr="00AA5F6B">
        <w:rPr>
          <w:rFonts w:ascii="Times New Roman" w:hAnsi="Times New Roman"/>
          <w:lang w:val="sr-Cyrl-BA"/>
        </w:rPr>
        <w:t>;</w:t>
      </w:r>
    </w:p>
    <w:p w14:paraId="56DD1FB1" w14:textId="77777777" w:rsidR="007A75E0" w:rsidRPr="00AA5F6B" w:rsidRDefault="007A75E0" w:rsidP="00C613C3">
      <w:pPr>
        <w:pStyle w:val="NoSpacing"/>
        <w:spacing w:line="360" w:lineRule="auto"/>
        <w:jc w:val="both"/>
        <w:rPr>
          <w:rFonts w:ascii="Times New Roman" w:hAnsi="Times New Roman"/>
          <w:lang w:val="sr-Cyrl-BA"/>
        </w:rPr>
      </w:pPr>
      <w:r w:rsidRPr="00AA5F6B">
        <w:rPr>
          <w:rFonts w:ascii="Times New Roman" w:hAnsi="Times New Roman"/>
          <w:lang w:val="sr-Cyrl-BA"/>
        </w:rPr>
        <w:t xml:space="preserve">4. </w:t>
      </w:r>
      <w:r w:rsidRPr="00AA5F6B">
        <w:rPr>
          <w:rFonts w:ascii="Times New Roman" w:hAnsi="Times New Roman"/>
        </w:rPr>
        <w:t>Кредит</w:t>
      </w:r>
      <w:r w:rsidRPr="00AA5F6B">
        <w:rPr>
          <w:rFonts w:ascii="Times New Roman" w:hAnsi="Times New Roman"/>
          <w:lang w:val="sr-Cyrl-BA"/>
        </w:rPr>
        <w:t xml:space="preserve"> </w:t>
      </w:r>
      <w:r w:rsidRPr="00AA5F6B">
        <w:rPr>
          <w:rFonts w:ascii="Times New Roman" w:hAnsi="Times New Roman"/>
        </w:rPr>
        <w:t>ПОРТУГАЛСКЕ</w:t>
      </w:r>
      <w:r w:rsidRPr="00AA5F6B">
        <w:rPr>
          <w:rFonts w:ascii="Times New Roman" w:hAnsi="Times New Roman"/>
          <w:lang w:val="sr-Cyrl-BA"/>
        </w:rPr>
        <w:t xml:space="preserve">  </w:t>
      </w:r>
      <w:r w:rsidRPr="00AA5F6B">
        <w:rPr>
          <w:rFonts w:ascii="Times New Roman" w:hAnsi="Times New Roman"/>
        </w:rPr>
        <w:t>ВЛАДЕ – набавка жељезничких вагона</w:t>
      </w:r>
      <w:r w:rsidRPr="00AA5F6B">
        <w:rPr>
          <w:rFonts w:ascii="Times New Roman" w:hAnsi="Times New Roman"/>
          <w:lang w:val="sr-Cyrl-BA"/>
        </w:rPr>
        <w:t>;</w:t>
      </w:r>
    </w:p>
    <w:p w14:paraId="7C15B56B" w14:textId="77777777" w:rsidR="007A75E0" w:rsidRPr="00AA5F6B" w:rsidRDefault="007A75E0" w:rsidP="00C613C3">
      <w:pPr>
        <w:pStyle w:val="NoSpacing"/>
        <w:spacing w:line="360" w:lineRule="auto"/>
        <w:jc w:val="both"/>
        <w:rPr>
          <w:rFonts w:ascii="Times New Roman" w:hAnsi="Times New Roman"/>
        </w:rPr>
      </w:pPr>
      <w:r w:rsidRPr="00AA5F6B">
        <w:rPr>
          <w:rFonts w:ascii="Times New Roman" w:hAnsi="Times New Roman"/>
          <w:lang w:val="sr-Cyrl-BA"/>
        </w:rPr>
        <w:t xml:space="preserve">5. </w:t>
      </w:r>
      <w:r w:rsidRPr="00AA5F6B">
        <w:rPr>
          <w:rFonts w:ascii="Times New Roman" w:hAnsi="Times New Roman"/>
        </w:rPr>
        <w:t xml:space="preserve">Кредит Републике Пољске  - куповина до 200 теретних вагона типа 448 W а серије Eans-K у износу од 15.690.200,00 ЕУР, а износ од </w:t>
      </w:r>
      <w:r w:rsidRPr="00AA5F6B">
        <w:rPr>
          <w:rFonts w:ascii="Times New Roman" w:hAnsi="Times New Roman"/>
          <w:lang w:val="hr-HR"/>
        </w:rPr>
        <w:t>4.</w:t>
      </w:r>
      <w:r w:rsidRPr="00AA5F6B">
        <w:rPr>
          <w:rFonts w:ascii="Times New Roman" w:hAnsi="Times New Roman"/>
        </w:rPr>
        <w:t>309.451,04 ЕУР користиће се за куповину опреме за радионице за одржавање жељезничких возила који се производе у Пољској;</w:t>
      </w:r>
    </w:p>
    <w:p w14:paraId="67DDCE31" w14:textId="77777777" w:rsidR="007A75E0" w:rsidRPr="00AA5F6B" w:rsidRDefault="007A75E0" w:rsidP="00C613C3">
      <w:pPr>
        <w:pStyle w:val="NoSpacing"/>
        <w:spacing w:line="360" w:lineRule="auto"/>
        <w:jc w:val="both"/>
        <w:rPr>
          <w:rFonts w:ascii="Times New Roman" w:hAnsi="Times New Roman"/>
          <w:lang w:val="sr-Cyrl-BA"/>
        </w:rPr>
      </w:pPr>
      <w:r w:rsidRPr="00AA5F6B">
        <w:rPr>
          <w:rFonts w:ascii="Times New Roman" w:hAnsi="Times New Roman"/>
        </w:rPr>
        <w:lastRenderedPageBreak/>
        <w:t>6</w:t>
      </w:r>
      <w:r w:rsidRPr="00AA5F6B">
        <w:rPr>
          <w:rFonts w:ascii="Times New Roman" w:hAnsi="Times New Roman"/>
          <w:lang w:val="sr-Latn-BA"/>
        </w:rPr>
        <w:t>.</w:t>
      </w:r>
      <w:r w:rsidRPr="00AA5F6B">
        <w:rPr>
          <w:rFonts w:ascii="Times New Roman" w:hAnsi="Times New Roman"/>
          <w:lang w:val="sr-Cyrl-BA"/>
        </w:rPr>
        <w:t xml:space="preserve"> Кредит Владе Републике Србије – набавка нових теретних вагона, обнављање и ремонт постојећих возних средстава подизањем нивоа њихове техничке опремљености.</w:t>
      </w:r>
    </w:p>
    <w:p w14:paraId="433C259C" w14:textId="77777777" w:rsidR="00AA5F6B" w:rsidRPr="00AA5F6B" w:rsidRDefault="00AA5F6B" w:rsidP="00C613C3">
      <w:pPr>
        <w:pStyle w:val="NoSpacing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sr-Cyrl-BA"/>
        </w:rPr>
        <w:t xml:space="preserve"> </w:t>
      </w:r>
      <w:r w:rsidR="00186F02" w:rsidRPr="00AA5F6B">
        <w:rPr>
          <w:rFonts w:ascii="Times New Roman" w:hAnsi="Times New Roman"/>
          <w:lang w:val="sr-Cyrl-BA"/>
        </w:rPr>
        <w:t>7.</w:t>
      </w:r>
      <w:r w:rsidR="00186F02" w:rsidRPr="00AA5F6B">
        <w:rPr>
          <w:rFonts w:ascii="Times New Roman" w:hAnsi="Times New Roman"/>
        </w:rPr>
        <w:t xml:space="preserve"> WB IBRD 88080</w:t>
      </w:r>
      <w:r w:rsidRPr="00AA5F6B">
        <w:rPr>
          <w:rFonts w:ascii="Times New Roman" w:hAnsi="Times New Roman"/>
        </w:rPr>
        <w:t xml:space="preserve"> - Реструктурисање радне снаге Друштва</w:t>
      </w:r>
      <w:r>
        <w:rPr>
          <w:rFonts w:ascii="Times New Roman" w:hAnsi="Times New Roman"/>
        </w:rPr>
        <w:t xml:space="preserve"> </w:t>
      </w:r>
      <w:r w:rsidRPr="00AA5F6B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AA5F6B">
        <w:rPr>
          <w:rFonts w:ascii="Times New Roman" w:hAnsi="Times New Roman"/>
        </w:rPr>
        <w:t xml:space="preserve">смањење броја запослених уз исплату накнада и остваривање других права  прописаних </w:t>
      </w:r>
      <w:r w:rsidRPr="00AA5F6B">
        <w:rPr>
          <w:rFonts w:ascii="Times New Roman" w:eastAsia="Times New Roman" w:hAnsi="Times New Roman"/>
        </w:rPr>
        <w:t xml:space="preserve">        </w:t>
      </w:r>
      <w:r w:rsidRPr="00AA5F6B">
        <w:rPr>
          <w:rFonts w:ascii="Times New Roman" w:hAnsi="Times New Roman"/>
        </w:rPr>
        <w:t>Законом о раду,</w:t>
      </w:r>
      <w:r w:rsidRPr="00AA5F6B">
        <w:rPr>
          <w:rFonts w:ascii="Times New Roman" w:eastAsia="Times New Roman" w:hAnsi="Times New Roman"/>
        </w:rPr>
        <w:t xml:space="preserve"> </w:t>
      </w:r>
      <w:r w:rsidRPr="00AA5F6B">
        <w:rPr>
          <w:rFonts w:ascii="Times New Roman" w:hAnsi="Times New Roman"/>
        </w:rPr>
        <w:t xml:space="preserve"> као и обуку и савјетовање радника обухваћених Пројектом (компонента 2. процјена - 3,5 милона евра); организационо реструктурисање Друштва, које се односи на раздвајање операција и инфраструктуре на двије рачуноводствено и управљачки потпуно раздвојене организационе јединице унутар једног привредног друштва, те формирање профитних центара од постојећих организационих јединица,</w:t>
      </w:r>
      <w:r w:rsidRPr="00AA5F6B">
        <w:rPr>
          <w:rFonts w:ascii="Times New Roman" w:eastAsia="Times New Roman" w:hAnsi="Times New Roman"/>
        </w:rPr>
        <w:t xml:space="preserve"> </w:t>
      </w:r>
      <w:r w:rsidRPr="00AA5F6B">
        <w:rPr>
          <w:rFonts w:ascii="Times New Roman" w:hAnsi="Times New Roman"/>
        </w:rPr>
        <w:t>услуге консултаната и информатизацију друштва (компонента 3, процјена-5 милиона евра).</w:t>
      </w:r>
    </w:p>
    <w:tbl>
      <w:tblPr>
        <w:tblW w:w="722" w:type="dxa"/>
        <w:tblInd w:w="88" w:type="dxa"/>
        <w:tblLook w:val="04A0" w:firstRow="1" w:lastRow="0" w:firstColumn="1" w:lastColumn="0" w:noHBand="0" w:noVBand="1"/>
      </w:tblPr>
      <w:tblGrid>
        <w:gridCol w:w="722"/>
      </w:tblGrid>
      <w:tr w:rsidR="000944FE" w:rsidRPr="00186F02" w14:paraId="3ACF44AE" w14:textId="77777777" w:rsidTr="000944FE">
        <w:trPr>
          <w:trHeight w:val="570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1953E" w14:textId="6EAF6AC3" w:rsidR="000944FE" w:rsidRPr="00186F02" w:rsidRDefault="000944FE" w:rsidP="00186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598550DE" w14:textId="492E54FB" w:rsidR="000944FE" w:rsidRDefault="000944FE" w:rsidP="00B04D6C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14:paraId="114E15AA" w14:textId="1BF9EFEF" w:rsidR="007A75E0" w:rsidRPr="00B04D6C" w:rsidRDefault="00852B3E" w:rsidP="00B04D6C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  <w:lang w:val="sr-Latn-BA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</w:t>
      </w:r>
      <w:r w:rsidR="007A75E0" w:rsidRPr="00B04D6C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>Табела 2</w:t>
      </w:r>
      <w:r w:rsidR="006A3DFA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>8</w:t>
      </w:r>
      <w:r w:rsidR="007A75E0" w:rsidRPr="00B04D6C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. </w:t>
      </w:r>
      <w:r w:rsidR="0036600F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Ребаланс </w:t>
      </w:r>
      <w:r w:rsidR="007A75E0"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>План</w:t>
      </w:r>
      <w:r w:rsidR="0036600F">
        <w:rPr>
          <w:rFonts w:ascii="Times New Roman" w:hAnsi="Times New Roman" w:cs="Times New Roman"/>
          <w:b/>
          <w:sz w:val="20"/>
          <w:szCs w:val="20"/>
          <w:lang w:val="sr-Cyrl-CS"/>
        </w:rPr>
        <w:t>а</w:t>
      </w:r>
      <w:r w:rsidR="007A75E0"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отплате </w:t>
      </w:r>
      <w:proofErr w:type="spellStart"/>
      <w:r w:rsidR="007A75E0" w:rsidRPr="00B04D6C">
        <w:rPr>
          <w:rFonts w:ascii="Times New Roman" w:hAnsi="Times New Roman" w:cs="Times New Roman"/>
          <w:b/>
          <w:sz w:val="20"/>
          <w:szCs w:val="20"/>
        </w:rPr>
        <w:t>иностраних</w:t>
      </w:r>
      <w:proofErr w:type="spellEnd"/>
      <w:r w:rsidR="007A75E0" w:rsidRPr="00B04D6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A75E0"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>кредита</w:t>
      </w:r>
    </w:p>
    <w:tbl>
      <w:tblPr>
        <w:tblW w:w="12697" w:type="dxa"/>
        <w:jc w:val="center"/>
        <w:tblLook w:val="0000" w:firstRow="0" w:lastRow="0" w:firstColumn="0" w:lastColumn="0" w:noHBand="0" w:noVBand="0"/>
      </w:tblPr>
      <w:tblGrid>
        <w:gridCol w:w="506"/>
        <w:gridCol w:w="1540"/>
        <w:gridCol w:w="1374"/>
        <w:gridCol w:w="1134"/>
        <w:gridCol w:w="1168"/>
        <w:gridCol w:w="1221"/>
        <w:gridCol w:w="959"/>
        <w:gridCol w:w="959"/>
        <w:gridCol w:w="959"/>
        <w:gridCol w:w="959"/>
        <w:gridCol w:w="959"/>
        <w:gridCol w:w="959"/>
      </w:tblGrid>
      <w:tr w:rsidR="007A75E0" w:rsidRPr="00852B3E" w14:paraId="43F62556" w14:textId="77777777" w:rsidTr="00DD6816">
        <w:trPr>
          <w:trHeight w:val="263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BA1E1DD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 </w:t>
            </w:r>
          </w:p>
        </w:tc>
        <w:tc>
          <w:tcPr>
            <w:tcW w:w="1219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0C62C397" w14:textId="77777777" w:rsidR="007A75E0" w:rsidRPr="00852B3E" w:rsidRDefault="007A75E0" w:rsidP="00852B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ИНОСТРАНИ КРЕДИТИ</w:t>
            </w:r>
          </w:p>
        </w:tc>
      </w:tr>
      <w:tr w:rsidR="007A75E0" w:rsidRPr="00852B3E" w14:paraId="371AEC9B" w14:textId="77777777" w:rsidTr="00DD6816">
        <w:trPr>
          <w:trHeight w:val="263"/>
          <w:jc w:val="center"/>
        </w:trPr>
        <w:tc>
          <w:tcPr>
            <w:tcW w:w="50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0337E5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77843C5B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Давалац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кредита</w:t>
            </w:r>
            <w:proofErr w:type="spellEnd"/>
          </w:p>
        </w:tc>
        <w:tc>
          <w:tcPr>
            <w:tcW w:w="1374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0C6C0A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Датум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доспијећа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ануитета</w:t>
            </w:r>
            <w:proofErr w:type="spellEnd"/>
          </w:p>
        </w:tc>
        <w:tc>
          <w:tcPr>
            <w:tcW w:w="35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22999493" w14:textId="3FE0A80D" w:rsidR="007A75E0" w:rsidRPr="00852B3E" w:rsidRDefault="007A75E0" w:rsidP="00B46F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202</w:t>
            </w:r>
            <w:r w:rsidR="00B46F9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година</w:t>
            </w:r>
            <w:proofErr w:type="spellEnd"/>
          </w:p>
        </w:tc>
        <w:tc>
          <w:tcPr>
            <w:tcW w:w="2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78E5962D" w14:textId="53EE6C8D" w:rsidR="007A75E0" w:rsidRPr="00852B3E" w:rsidRDefault="007A75E0" w:rsidP="00B46F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202</w:t>
            </w:r>
            <w:r w:rsidR="00B46F9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година</w:t>
            </w:r>
            <w:proofErr w:type="spellEnd"/>
          </w:p>
        </w:tc>
        <w:tc>
          <w:tcPr>
            <w:tcW w:w="2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1ABF4731" w14:textId="4C54E505" w:rsidR="007A75E0" w:rsidRPr="00852B3E" w:rsidRDefault="007A75E0" w:rsidP="00A86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202</w:t>
            </w:r>
            <w:r w:rsidR="00B46F9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година</w:t>
            </w:r>
            <w:proofErr w:type="spellEnd"/>
          </w:p>
        </w:tc>
      </w:tr>
      <w:tr w:rsidR="00C613C3" w:rsidRPr="00852B3E" w14:paraId="0C0ADD20" w14:textId="77777777" w:rsidTr="00DD6816">
        <w:trPr>
          <w:trHeight w:val="279"/>
          <w:jc w:val="center"/>
        </w:trPr>
        <w:tc>
          <w:tcPr>
            <w:tcW w:w="50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F3CCEE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0A09790B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753F6A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0E83A0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Камата</w:t>
            </w:r>
            <w:proofErr w:type="spellEnd"/>
          </w:p>
        </w:tc>
        <w:tc>
          <w:tcPr>
            <w:tcW w:w="11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DC5ADC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Отплата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965336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Ануитет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02F552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Камата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89EED5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Отплата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9C2303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Ануитет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F82ECB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Камата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27C93C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Отплата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5FD213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Ануитет</w:t>
            </w:r>
            <w:proofErr w:type="spellEnd"/>
          </w:p>
        </w:tc>
      </w:tr>
      <w:tr w:rsidR="00A86381" w:rsidRPr="00852B3E" w14:paraId="0D046CE8" w14:textId="77777777" w:rsidTr="00DD6816">
        <w:trPr>
          <w:trHeight w:val="346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2BFB5F" w14:textId="5DE39126" w:rsidR="00A86381" w:rsidRPr="00852B3E" w:rsidRDefault="00A86381" w:rsidP="00A8638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852B3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73DDC" w14:textId="19B1A563" w:rsidR="00A86381" w:rsidRPr="00852B3E" w:rsidRDefault="00A86381" w:rsidP="00A8638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WB IBRD 88080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CEC4D" w14:textId="4F228D3F" w:rsidR="00A86381" w:rsidRPr="00852B3E" w:rsidRDefault="00A86381" w:rsidP="00A8638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15.05. и 15.11.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21578" w14:textId="29F2B353" w:rsidR="00A86381" w:rsidRPr="00A86381" w:rsidRDefault="00B46F98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554.068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E9215" w14:textId="5EB0D6E5" w:rsidR="00A86381" w:rsidRPr="00A86381" w:rsidRDefault="00A86381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A8638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70247" w14:textId="3EFBADE5" w:rsidR="00A86381" w:rsidRPr="00B46F98" w:rsidRDefault="00B46F98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554.068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F1EAF" w14:textId="48493113" w:rsidR="00A86381" w:rsidRPr="00B46F98" w:rsidRDefault="00B46F98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546.984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8DE98" w14:textId="63F433CD" w:rsidR="00A86381" w:rsidRPr="00B46F98" w:rsidRDefault="00B46F98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666.649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0177A" w14:textId="282193EE" w:rsidR="00A86381" w:rsidRPr="00B46F98" w:rsidRDefault="00B46F98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1.213.633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18E3F" w14:textId="46DA914D" w:rsidR="00A86381" w:rsidRPr="00B46F98" w:rsidRDefault="00B46F98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524.881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ACD8B" w14:textId="070E6110" w:rsidR="00A86381" w:rsidRPr="00B46F98" w:rsidRDefault="00B46F98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666.649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C325A" w14:textId="52933C6C" w:rsidR="00A86381" w:rsidRPr="00B46F98" w:rsidRDefault="00B46F98" w:rsidP="00A86381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1.191.530</w:t>
            </w:r>
          </w:p>
        </w:tc>
      </w:tr>
      <w:tr w:rsidR="00B46F98" w:rsidRPr="00852B3E" w14:paraId="6E0BE729" w14:textId="77777777" w:rsidTr="00DD6816">
        <w:trPr>
          <w:trHeight w:val="263"/>
          <w:jc w:val="center"/>
        </w:trPr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A77A929" w14:textId="77777777" w:rsidR="00B46F98" w:rsidRPr="00852B3E" w:rsidRDefault="00B46F98" w:rsidP="00B46F9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 У КМ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A1787E" w14:textId="6B89BD8C" w:rsidR="00B46F98" w:rsidRPr="00B46F98" w:rsidRDefault="00B46F98" w:rsidP="00B46F9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46F98">
              <w:rPr>
                <w:rFonts w:ascii="Times New Roman" w:hAnsi="Times New Roman" w:cs="Times New Roman"/>
                <w:b/>
                <w:sz w:val="18"/>
                <w:szCs w:val="18"/>
              </w:rPr>
              <w:t>554.068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983125" w14:textId="1F950265" w:rsidR="00B46F98" w:rsidRPr="00B46F98" w:rsidRDefault="00B46F98" w:rsidP="00B46F9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46F98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A23B33" w14:textId="668B83D4" w:rsidR="00B46F98" w:rsidRPr="00B46F98" w:rsidRDefault="00B46F98" w:rsidP="00B46F9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46F98">
              <w:rPr>
                <w:rFonts w:ascii="Times New Roman" w:hAnsi="Times New Roman" w:cs="Times New Roman"/>
                <w:b/>
                <w:sz w:val="18"/>
                <w:szCs w:val="18"/>
              </w:rPr>
              <w:t>554.068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C5D670" w14:textId="5D569EDB" w:rsidR="00B46F98" w:rsidRPr="00B46F98" w:rsidRDefault="00B46F98" w:rsidP="00B46F9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46F98">
              <w:rPr>
                <w:rFonts w:ascii="Times New Roman" w:hAnsi="Times New Roman" w:cs="Times New Roman"/>
                <w:b/>
                <w:sz w:val="18"/>
                <w:szCs w:val="18"/>
              </w:rPr>
              <w:t>546.984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C06865" w14:textId="5F69EB7A" w:rsidR="00B46F98" w:rsidRPr="00B46F98" w:rsidRDefault="00B46F98" w:rsidP="00B46F9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46F98">
              <w:rPr>
                <w:rFonts w:ascii="Times New Roman" w:hAnsi="Times New Roman" w:cs="Times New Roman"/>
                <w:b/>
                <w:sz w:val="18"/>
                <w:szCs w:val="18"/>
              </w:rPr>
              <w:t>666.649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71BF24" w14:textId="06AF2CB7" w:rsidR="00B46F98" w:rsidRPr="00B46F98" w:rsidRDefault="00B46F98" w:rsidP="00B46F9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46F98">
              <w:rPr>
                <w:rFonts w:ascii="Times New Roman" w:hAnsi="Times New Roman" w:cs="Times New Roman"/>
                <w:b/>
                <w:sz w:val="18"/>
                <w:szCs w:val="18"/>
              </w:rPr>
              <w:t>1.213.633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BE7064" w14:textId="56194404" w:rsidR="00B46F98" w:rsidRPr="00B46F98" w:rsidRDefault="00B46F98" w:rsidP="00B46F9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46F98">
              <w:rPr>
                <w:rFonts w:ascii="Times New Roman" w:hAnsi="Times New Roman" w:cs="Times New Roman"/>
                <w:b/>
                <w:sz w:val="18"/>
                <w:szCs w:val="18"/>
              </w:rPr>
              <w:t>524.881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EA7B87" w14:textId="6EE2CE34" w:rsidR="00B46F98" w:rsidRPr="00B46F98" w:rsidRDefault="00B46F98" w:rsidP="00B46F9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46F98">
              <w:rPr>
                <w:rFonts w:ascii="Times New Roman" w:hAnsi="Times New Roman" w:cs="Times New Roman"/>
                <w:b/>
                <w:sz w:val="18"/>
                <w:szCs w:val="18"/>
              </w:rPr>
              <w:t>666.649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91C3A8" w14:textId="3A127CAD" w:rsidR="00B46F98" w:rsidRPr="00B46F98" w:rsidRDefault="00B46F98" w:rsidP="00B46F9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B46F98">
              <w:rPr>
                <w:rFonts w:ascii="Times New Roman" w:hAnsi="Times New Roman" w:cs="Times New Roman"/>
                <w:b/>
                <w:sz w:val="18"/>
                <w:szCs w:val="18"/>
              </w:rPr>
              <w:t>1.191.530</w:t>
            </w:r>
          </w:p>
        </w:tc>
      </w:tr>
      <w:tr w:rsidR="007A75E0" w:rsidRPr="00852B3E" w14:paraId="0C39B1B4" w14:textId="77777777" w:rsidTr="00DD6816">
        <w:trPr>
          <w:trHeight w:val="263"/>
          <w:jc w:val="center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FF5A5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FAE8E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861D7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E504B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B2941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AA4EA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57A0E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824C9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7E13F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930DD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4553D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705E3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22BDEC1" w14:textId="77777777" w:rsidR="008D61F9" w:rsidRDefault="00336FC5" w:rsidP="00AD39A7">
      <w:pPr>
        <w:tabs>
          <w:tab w:val="left" w:pos="2115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Напомена</w:t>
      </w:r>
      <w:proofErr w:type="spellEnd"/>
      <w:r>
        <w:rPr>
          <w:rFonts w:ascii="Times New Roman" w:hAnsi="Times New Roman" w:cs="Times New Roman"/>
        </w:rPr>
        <w:t xml:space="preserve">: </w:t>
      </w:r>
    </w:p>
    <w:p w14:paraId="69AFF988" w14:textId="7A53DE15" w:rsidR="00A102DB" w:rsidRDefault="00A102DB" w:rsidP="00A102DB">
      <w:pPr>
        <w:pStyle w:val="BodyText"/>
        <w:spacing w:after="0" w:line="360" w:lineRule="auto"/>
        <w:jc w:val="both"/>
        <w:rPr>
          <w:sz w:val="22"/>
          <w:szCs w:val="22"/>
          <w:lang w:val="sr-Cyrl-BA"/>
        </w:rPr>
      </w:pPr>
      <w:r w:rsidRPr="007D3732">
        <w:rPr>
          <w:sz w:val="22"/>
          <w:szCs w:val="22"/>
          <w:lang w:val="sr-Cyrl-BA"/>
        </w:rPr>
        <w:t>Будући да је прихваћен План финансијског и оперативног реструктурисања Жељезница РС, по основу кога ће све обавезе по основу иностраних кредита бити конвертоване у капитала, а Влада РС ће наставити да отплаћује</w:t>
      </w:r>
      <w:r w:rsidRPr="007D3732">
        <w:rPr>
          <w:sz w:val="22"/>
          <w:szCs w:val="22"/>
        </w:rPr>
        <w:t xml:space="preserve"> све недоспјеле обавезе по међународним кредитима</w:t>
      </w:r>
      <w:r w:rsidRPr="007D3732">
        <w:rPr>
          <w:sz w:val="22"/>
          <w:szCs w:val="22"/>
          <w:lang w:val="sr-Cyrl-BA"/>
        </w:rPr>
        <w:t xml:space="preserve">, у </w:t>
      </w:r>
      <w:r w:rsidRPr="007D3732">
        <w:rPr>
          <w:sz w:val="22"/>
          <w:szCs w:val="22"/>
        </w:rPr>
        <w:t xml:space="preserve">посматраном </w:t>
      </w:r>
      <w:r w:rsidRPr="007D3732">
        <w:rPr>
          <w:sz w:val="22"/>
          <w:szCs w:val="22"/>
          <w:lang w:val="sr-Latn-BA"/>
        </w:rPr>
        <w:t>планском периоду</w:t>
      </w:r>
      <w:r w:rsidR="00514F0F">
        <w:rPr>
          <w:sz w:val="22"/>
          <w:szCs w:val="22"/>
          <w:lang w:val="sr-Cyrl-BA"/>
        </w:rPr>
        <w:t xml:space="preserve"> 202</w:t>
      </w:r>
      <w:r w:rsidR="00D4082D">
        <w:rPr>
          <w:sz w:val="22"/>
          <w:szCs w:val="22"/>
          <w:lang w:val="sr-Cyrl-BA"/>
        </w:rPr>
        <w:t>4</w:t>
      </w:r>
      <w:r w:rsidRPr="007D3732">
        <w:rPr>
          <w:sz w:val="22"/>
          <w:szCs w:val="22"/>
          <w:lang w:val="sr-Cyrl-BA"/>
        </w:rPr>
        <w:t>-202</w:t>
      </w:r>
      <w:r w:rsidR="00D4082D">
        <w:rPr>
          <w:sz w:val="22"/>
          <w:szCs w:val="22"/>
          <w:lang w:val="sr-Cyrl-BA"/>
        </w:rPr>
        <w:t>6</w:t>
      </w:r>
      <w:r w:rsidRPr="007D3732">
        <w:rPr>
          <w:sz w:val="22"/>
          <w:szCs w:val="22"/>
          <w:lang w:val="sr-Cyrl-BA"/>
        </w:rPr>
        <w:t>. година,</w:t>
      </w:r>
      <w:r w:rsidRPr="007D3732">
        <w:rPr>
          <w:sz w:val="22"/>
          <w:szCs w:val="22"/>
          <w:lang w:val="sr-Latn-BA"/>
        </w:rPr>
        <w:t xml:space="preserve"> </w:t>
      </w:r>
      <w:r w:rsidRPr="007D3732">
        <w:rPr>
          <w:sz w:val="22"/>
          <w:szCs w:val="22"/>
        </w:rPr>
        <w:t xml:space="preserve">нису приказани </w:t>
      </w:r>
      <w:r w:rsidRPr="007D3732">
        <w:rPr>
          <w:sz w:val="22"/>
          <w:szCs w:val="22"/>
          <w:lang w:val="sr-Latn-BA"/>
        </w:rPr>
        <w:t xml:space="preserve">трошкови редовних и затезних камата по </w:t>
      </w:r>
      <w:r w:rsidRPr="007D3732">
        <w:rPr>
          <w:sz w:val="22"/>
          <w:szCs w:val="22"/>
        </w:rPr>
        <w:t xml:space="preserve">основу </w:t>
      </w:r>
      <w:r w:rsidRPr="007D3732">
        <w:rPr>
          <w:sz w:val="22"/>
          <w:szCs w:val="22"/>
          <w:lang w:val="sr-Latn-BA"/>
        </w:rPr>
        <w:t>инострани</w:t>
      </w:r>
      <w:r w:rsidRPr="007D3732">
        <w:rPr>
          <w:sz w:val="22"/>
          <w:szCs w:val="22"/>
        </w:rPr>
        <w:t>х</w:t>
      </w:r>
      <w:r w:rsidRPr="007D3732">
        <w:rPr>
          <w:sz w:val="22"/>
          <w:szCs w:val="22"/>
          <w:lang w:val="sr-Latn-BA"/>
        </w:rPr>
        <w:t xml:space="preserve"> кредита</w:t>
      </w:r>
      <w:r w:rsidR="0029389C">
        <w:rPr>
          <w:sz w:val="22"/>
          <w:szCs w:val="22"/>
          <w:lang w:val="sr-Cyrl-BA"/>
        </w:rPr>
        <w:t xml:space="preserve"> (</w:t>
      </w:r>
      <w:r w:rsidR="009C210C">
        <w:rPr>
          <w:sz w:val="22"/>
          <w:szCs w:val="22"/>
          <w:lang w:val="sr-Cyrl-BA"/>
        </w:rPr>
        <w:t>а</w:t>
      </w:r>
      <w:r w:rsidR="0029389C">
        <w:rPr>
          <w:sz w:val="22"/>
          <w:szCs w:val="22"/>
          <w:lang w:val="sr-Cyrl-BA"/>
        </w:rPr>
        <w:t>кт Министарства финансија РС бр. 06.09/481-49/21 од 22.02.2021.године),</w:t>
      </w:r>
      <w:r w:rsidR="00B6094E">
        <w:rPr>
          <w:sz w:val="22"/>
          <w:szCs w:val="22"/>
          <w:lang w:val="sr-Cyrl-BA"/>
        </w:rPr>
        <w:t xml:space="preserve"> и то:</w:t>
      </w:r>
    </w:p>
    <w:p w14:paraId="2C401742" w14:textId="5031FD58" w:rsidR="00B6094E" w:rsidRPr="00B6094E" w:rsidRDefault="00B6094E" w:rsidP="00A102DB">
      <w:pPr>
        <w:pStyle w:val="BodyText"/>
        <w:spacing w:after="0" w:line="360" w:lineRule="auto"/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Latn-BA"/>
        </w:rPr>
        <w:t xml:space="preserve">EIB 21.127, EIB 23 376, EBRD 35418, </w:t>
      </w:r>
      <w:r>
        <w:rPr>
          <w:sz w:val="22"/>
          <w:szCs w:val="22"/>
          <w:lang w:val="sr-Cyrl-BA"/>
        </w:rPr>
        <w:t>ПОРТУГАЛСКА ВЛАДА 79553/02, РЕПУБЛИКА ПОЉСКА И ВЛАДА РЕПУБЛИКЕ СРБИЈЕ.</w:t>
      </w:r>
    </w:p>
    <w:p w14:paraId="0D4CE53A" w14:textId="7D70571F" w:rsidR="007A75E0" w:rsidRDefault="007A75E0" w:rsidP="00336FC5">
      <w:pPr>
        <w:rPr>
          <w:rFonts w:ascii="Times New Roman" w:hAnsi="Times New Roman" w:cs="Times New Roman"/>
        </w:rPr>
      </w:pPr>
    </w:p>
    <w:p w14:paraId="59CB2F9B" w14:textId="4BA60F29" w:rsidR="00B46F98" w:rsidRPr="00B46F98" w:rsidRDefault="00B46F98" w:rsidP="00336FC5">
      <w:pPr>
        <w:rPr>
          <w:rFonts w:ascii="Times New Roman" w:hAnsi="Times New Roman" w:cs="Times New Roman"/>
          <w:color w:val="FF0000"/>
        </w:rPr>
      </w:pPr>
    </w:p>
    <w:p w14:paraId="2679E357" w14:textId="05834EE9" w:rsidR="00A5123D" w:rsidRDefault="00B46F98" w:rsidP="00663543">
      <w:pPr>
        <w:spacing w:after="0"/>
        <w:rPr>
          <w:rFonts w:ascii="Times New Roman" w:hAnsi="Times New Roman" w:cs="Times New Roman"/>
          <w:b/>
          <w:sz w:val="20"/>
          <w:szCs w:val="20"/>
          <w:lang w:val="sr-Cyrl-BA"/>
        </w:rPr>
      </w:pPr>
      <w:r w:rsidRPr="00B46F98">
        <w:rPr>
          <w:rFonts w:ascii="Times New Roman" w:hAnsi="Times New Roman" w:cs="Times New Roman"/>
          <w:color w:val="FF0000"/>
          <w:lang w:val="sr-Cyrl-BA"/>
        </w:rPr>
        <w:t xml:space="preserve">                            </w:t>
      </w:r>
      <w:r w:rsidR="002103D7">
        <w:rPr>
          <w:rFonts w:ascii="Times New Roman" w:hAnsi="Times New Roman" w:cs="Times New Roman"/>
          <w:color w:val="FF0000"/>
        </w:rPr>
        <w:br/>
      </w:r>
      <w:r w:rsidR="00663543" w:rsidRPr="009D7D5A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Табела </w:t>
      </w:r>
      <w:r w:rsidR="00A81FD3">
        <w:rPr>
          <w:rFonts w:ascii="Times New Roman" w:hAnsi="Times New Roman" w:cs="Times New Roman"/>
          <w:b/>
          <w:sz w:val="20"/>
          <w:szCs w:val="20"/>
          <w:lang w:val="sr-Cyrl-BA"/>
        </w:rPr>
        <w:t>29</w:t>
      </w:r>
      <w:r w:rsidR="00663543" w:rsidRPr="009D7D5A">
        <w:rPr>
          <w:rFonts w:ascii="Times New Roman" w:hAnsi="Times New Roman" w:cs="Times New Roman"/>
          <w:b/>
          <w:sz w:val="20"/>
          <w:szCs w:val="20"/>
          <w:lang w:val="sr-Cyrl-BA"/>
        </w:rPr>
        <w:t>. Преглед домаћих кредита</w:t>
      </w:r>
    </w:p>
    <w:tbl>
      <w:tblPr>
        <w:tblW w:w="12548" w:type="dxa"/>
        <w:tblLook w:val="04A0" w:firstRow="1" w:lastRow="0" w:firstColumn="1" w:lastColumn="0" w:noHBand="0" w:noVBand="1"/>
      </w:tblPr>
      <w:tblGrid>
        <w:gridCol w:w="506"/>
        <w:gridCol w:w="2264"/>
        <w:gridCol w:w="1785"/>
        <w:gridCol w:w="1966"/>
        <w:gridCol w:w="1634"/>
        <w:gridCol w:w="1349"/>
        <w:gridCol w:w="3044"/>
      </w:tblGrid>
      <w:tr w:rsidR="009E60DB" w:rsidRPr="009E60DB" w14:paraId="6417C651" w14:textId="77777777" w:rsidTr="009E60DB">
        <w:trPr>
          <w:trHeight w:val="303"/>
        </w:trPr>
        <w:tc>
          <w:tcPr>
            <w:tcW w:w="125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8345C1" w14:textId="77777777" w:rsidR="009E60DB" w:rsidRPr="009E60DB" w:rsidRDefault="009E60DB" w:rsidP="009E6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                                 </w:t>
            </w:r>
            <w:proofErr w:type="spellStart"/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Ребаланс</w:t>
            </w:r>
            <w:proofErr w:type="spellEnd"/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планираних</w:t>
            </w:r>
            <w:proofErr w:type="spellEnd"/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домаћих</w:t>
            </w:r>
            <w:proofErr w:type="spellEnd"/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кредити</w:t>
            </w:r>
            <w:proofErr w:type="spellEnd"/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2024-2026.  </w:t>
            </w:r>
            <w:proofErr w:type="spellStart"/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година</w:t>
            </w:r>
            <w:proofErr w:type="spellEnd"/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</w:t>
            </w:r>
          </w:p>
        </w:tc>
      </w:tr>
      <w:tr w:rsidR="009E60DB" w:rsidRPr="009E60DB" w14:paraId="6D11CFAA" w14:textId="77777777" w:rsidTr="009E60DB">
        <w:trPr>
          <w:trHeight w:val="87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FFD05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Р.б</w:t>
            </w:r>
            <w:proofErr w:type="spellEnd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AA2BA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Давалац</w:t>
            </w:r>
            <w:proofErr w:type="spellEnd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кредита</w:t>
            </w:r>
            <w:proofErr w:type="spellEnd"/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1816E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Уговорени</w:t>
            </w:r>
            <w:proofErr w:type="spellEnd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износ</w:t>
            </w:r>
            <w:proofErr w:type="spellEnd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кредита</w:t>
            </w:r>
            <w:proofErr w:type="spellEnd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у 2024.години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F13DA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Уговорени</w:t>
            </w:r>
            <w:proofErr w:type="spellEnd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износ</w:t>
            </w:r>
            <w:proofErr w:type="spellEnd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кредита</w:t>
            </w:r>
            <w:proofErr w:type="spellEnd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у 2025. </w:t>
            </w:r>
            <w:proofErr w:type="spellStart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години</w:t>
            </w:r>
            <w:proofErr w:type="spellEnd"/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9898E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Уговорени</w:t>
            </w:r>
            <w:proofErr w:type="spellEnd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износ</w:t>
            </w:r>
            <w:proofErr w:type="spellEnd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кредита</w:t>
            </w:r>
            <w:proofErr w:type="spellEnd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у 2026. </w:t>
            </w:r>
            <w:proofErr w:type="spellStart"/>
            <w:r w:rsidRPr="009E60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години</w:t>
            </w:r>
            <w:proofErr w:type="spellEnd"/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EF3FD" w14:textId="77777777" w:rsidR="009E60DB" w:rsidRPr="009E60DB" w:rsidRDefault="009E60DB" w:rsidP="009E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Износ</w:t>
            </w:r>
            <w:proofErr w:type="spellEnd"/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КМ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2FDDC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E60DB">
              <w:rPr>
                <w:rFonts w:ascii="Arial" w:eastAsia="Times New Roman" w:hAnsi="Arial" w:cs="Arial"/>
                <w:sz w:val="18"/>
                <w:szCs w:val="18"/>
              </w:rPr>
              <w:t>Намјена</w:t>
            </w:r>
            <w:proofErr w:type="spellEnd"/>
          </w:p>
        </w:tc>
      </w:tr>
      <w:tr w:rsidR="009E60DB" w:rsidRPr="009E60DB" w14:paraId="0076ACE8" w14:textId="77777777" w:rsidTr="009E60DB">
        <w:trPr>
          <w:trHeight w:val="572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8986E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C8E8C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Комерцијална</w:t>
            </w:r>
            <w:proofErr w:type="spellEnd"/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банка</w:t>
            </w:r>
            <w:proofErr w:type="spellEnd"/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581D9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3.100.000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35EBC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4.650.000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64AB5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1.550.000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CD7B2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9.300.000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BAE9D" w14:textId="77777777" w:rsidR="009E60DB" w:rsidRPr="009E60DB" w:rsidRDefault="009E60DB" w:rsidP="009E60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E60DB">
              <w:rPr>
                <w:rFonts w:ascii="Arial" w:eastAsia="Times New Roman" w:hAnsi="Arial" w:cs="Arial"/>
                <w:sz w:val="18"/>
                <w:szCs w:val="18"/>
              </w:rPr>
              <w:t>Главна</w:t>
            </w:r>
            <w:proofErr w:type="spellEnd"/>
            <w:r w:rsidRPr="009E60D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9E60DB">
              <w:rPr>
                <w:rFonts w:ascii="Arial" w:eastAsia="Times New Roman" w:hAnsi="Arial" w:cs="Arial"/>
                <w:sz w:val="18"/>
                <w:szCs w:val="18"/>
              </w:rPr>
              <w:t>оправка</w:t>
            </w:r>
            <w:proofErr w:type="spellEnd"/>
            <w:r w:rsidRPr="009E60D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9E60DB">
              <w:rPr>
                <w:rFonts w:ascii="Arial" w:eastAsia="Times New Roman" w:hAnsi="Arial" w:cs="Arial"/>
                <w:sz w:val="18"/>
                <w:szCs w:val="18"/>
              </w:rPr>
              <w:t>локомотива</w:t>
            </w:r>
            <w:proofErr w:type="spellEnd"/>
            <w:r w:rsidRPr="009E60D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9E60DB">
              <w:rPr>
                <w:rFonts w:ascii="Arial" w:eastAsia="Times New Roman" w:hAnsi="Arial" w:cs="Arial"/>
                <w:sz w:val="18"/>
                <w:szCs w:val="18"/>
              </w:rPr>
              <w:t>серије</w:t>
            </w:r>
            <w:proofErr w:type="spellEnd"/>
            <w:r w:rsidRPr="009E60DB">
              <w:rPr>
                <w:rFonts w:ascii="Arial" w:eastAsia="Times New Roman" w:hAnsi="Arial" w:cs="Arial"/>
                <w:sz w:val="18"/>
                <w:szCs w:val="18"/>
              </w:rPr>
              <w:t xml:space="preserve"> 441</w:t>
            </w:r>
          </w:p>
        </w:tc>
      </w:tr>
      <w:tr w:rsidR="009E60DB" w:rsidRPr="009E60DB" w14:paraId="1B9A8C8D" w14:textId="77777777" w:rsidTr="009E60DB">
        <w:trPr>
          <w:trHeight w:val="303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3FB06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1FE9B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Комерцијална</w:t>
            </w:r>
            <w:proofErr w:type="spellEnd"/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банка</w:t>
            </w:r>
            <w:proofErr w:type="spellEnd"/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1550E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2.000.000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8BE46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5.000.000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84225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2.000.000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E608E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9.000.000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AFCA0" w14:textId="77777777" w:rsidR="009E60DB" w:rsidRPr="009E60DB" w:rsidRDefault="009E60DB" w:rsidP="009E60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E60DB">
              <w:rPr>
                <w:rFonts w:ascii="Arial" w:eastAsia="Times New Roman" w:hAnsi="Arial" w:cs="Arial"/>
                <w:sz w:val="18"/>
                <w:szCs w:val="18"/>
              </w:rPr>
              <w:t>Главна</w:t>
            </w:r>
            <w:proofErr w:type="spellEnd"/>
            <w:r w:rsidRPr="009E60D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9E60DB">
              <w:rPr>
                <w:rFonts w:ascii="Arial" w:eastAsia="Times New Roman" w:hAnsi="Arial" w:cs="Arial"/>
                <w:sz w:val="18"/>
                <w:szCs w:val="18"/>
              </w:rPr>
              <w:t>оправка</w:t>
            </w:r>
            <w:proofErr w:type="spellEnd"/>
            <w:r w:rsidRPr="009E60D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9E60DB">
              <w:rPr>
                <w:rFonts w:ascii="Arial" w:eastAsia="Times New Roman" w:hAnsi="Arial" w:cs="Arial"/>
                <w:sz w:val="18"/>
                <w:szCs w:val="18"/>
              </w:rPr>
              <w:t>теретних</w:t>
            </w:r>
            <w:proofErr w:type="spellEnd"/>
            <w:r w:rsidRPr="009E60D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9E60DB">
              <w:rPr>
                <w:rFonts w:ascii="Arial" w:eastAsia="Times New Roman" w:hAnsi="Arial" w:cs="Arial"/>
                <w:sz w:val="18"/>
                <w:szCs w:val="18"/>
              </w:rPr>
              <w:t>кола</w:t>
            </w:r>
            <w:proofErr w:type="spellEnd"/>
          </w:p>
        </w:tc>
      </w:tr>
      <w:tr w:rsidR="009E60DB" w:rsidRPr="009E60DB" w14:paraId="0701FA52" w14:textId="77777777" w:rsidTr="009E60DB">
        <w:trPr>
          <w:trHeight w:val="303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EAB9B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1D7F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Комерцијална</w:t>
            </w:r>
            <w:proofErr w:type="spellEnd"/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банка</w:t>
            </w:r>
            <w:proofErr w:type="spellEnd"/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A4FDA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20.000.000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6394F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20.000.000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160BF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93915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40.000.000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FAF39" w14:textId="77777777" w:rsidR="009E60DB" w:rsidRPr="009E60DB" w:rsidRDefault="009E60DB" w:rsidP="009E60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E60DB">
              <w:rPr>
                <w:rFonts w:ascii="Arial" w:eastAsia="Times New Roman" w:hAnsi="Arial" w:cs="Arial"/>
                <w:sz w:val="18"/>
                <w:szCs w:val="18"/>
              </w:rPr>
              <w:t>Одржавање</w:t>
            </w:r>
            <w:proofErr w:type="spellEnd"/>
            <w:r w:rsidRPr="009E60D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9E60DB">
              <w:rPr>
                <w:rFonts w:ascii="Arial" w:eastAsia="Times New Roman" w:hAnsi="Arial" w:cs="Arial"/>
                <w:sz w:val="18"/>
                <w:szCs w:val="18"/>
              </w:rPr>
              <w:t>текуће</w:t>
            </w:r>
            <w:proofErr w:type="spellEnd"/>
            <w:r w:rsidRPr="009E60D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9E60DB">
              <w:rPr>
                <w:rFonts w:ascii="Arial" w:eastAsia="Times New Roman" w:hAnsi="Arial" w:cs="Arial"/>
                <w:sz w:val="18"/>
                <w:szCs w:val="18"/>
              </w:rPr>
              <w:t>ликвидности</w:t>
            </w:r>
            <w:proofErr w:type="spellEnd"/>
          </w:p>
        </w:tc>
      </w:tr>
      <w:tr w:rsidR="009E60DB" w:rsidRPr="009E60DB" w14:paraId="21063CBB" w14:textId="77777777" w:rsidTr="009E60DB">
        <w:trPr>
          <w:trHeight w:val="643"/>
        </w:trPr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ECE2BE" w14:textId="77777777" w:rsidR="009E60DB" w:rsidRPr="009E60DB" w:rsidRDefault="009E60DB" w:rsidP="009E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393C1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25.100.000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808FD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29.650.000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D9C63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3.550.000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570EE" w14:textId="77777777" w:rsidR="009E60DB" w:rsidRPr="009E60DB" w:rsidRDefault="009E60DB" w:rsidP="009E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E60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58.300.000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A5B1C" w14:textId="77777777" w:rsidR="009E60DB" w:rsidRPr="009E60DB" w:rsidRDefault="009E60DB" w:rsidP="009E60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0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</w:tbl>
    <w:p w14:paraId="63D7A559" w14:textId="7CEC9152" w:rsidR="00C135E0" w:rsidRDefault="00C135E0" w:rsidP="00663543">
      <w:pPr>
        <w:spacing w:after="0"/>
        <w:rPr>
          <w:rFonts w:ascii="Times New Roman" w:hAnsi="Times New Roman" w:cs="Times New Roman"/>
          <w:b/>
          <w:sz w:val="20"/>
          <w:szCs w:val="20"/>
          <w:lang w:val="sr-Cyrl-BA"/>
        </w:rPr>
      </w:pPr>
    </w:p>
    <w:p w14:paraId="1A8FF86B" w14:textId="78AA1560" w:rsidR="00C135E0" w:rsidRDefault="00C135E0" w:rsidP="00663543">
      <w:pPr>
        <w:spacing w:after="0"/>
        <w:rPr>
          <w:rFonts w:ascii="Times New Roman" w:hAnsi="Times New Roman" w:cs="Times New Roman"/>
          <w:b/>
          <w:sz w:val="20"/>
          <w:szCs w:val="20"/>
          <w:lang w:val="sr-Cyrl-BA"/>
        </w:rPr>
      </w:pPr>
    </w:p>
    <w:p w14:paraId="3002F59E" w14:textId="77777777" w:rsidR="00C135E0" w:rsidRPr="009D7D5A" w:rsidRDefault="00C135E0" w:rsidP="00663543">
      <w:pPr>
        <w:spacing w:after="0"/>
        <w:rPr>
          <w:rFonts w:ascii="Times New Roman" w:hAnsi="Times New Roman" w:cs="Times New Roman"/>
          <w:b/>
          <w:color w:val="FF0000"/>
          <w:sz w:val="20"/>
          <w:szCs w:val="20"/>
          <w:lang w:val="sr-Cyrl-BA"/>
        </w:rPr>
      </w:pPr>
    </w:p>
    <w:p w14:paraId="3CA08451" w14:textId="1FF77022" w:rsidR="00B46F98" w:rsidRPr="009E60DB" w:rsidRDefault="00B46F98" w:rsidP="00336FC5">
      <w:pPr>
        <w:rPr>
          <w:rFonts w:ascii="Times New Roman" w:hAnsi="Times New Roman" w:cs="Times New Roman"/>
          <w:lang w:val="sr-Cyrl-BA"/>
        </w:rPr>
      </w:pPr>
      <w:r w:rsidRPr="00663543">
        <w:rPr>
          <w:rFonts w:ascii="Times New Roman" w:hAnsi="Times New Roman" w:cs="Times New Roman"/>
          <w:lang w:val="sr-Cyrl-BA"/>
        </w:rPr>
        <w:t xml:space="preserve">У </w:t>
      </w:r>
      <w:r w:rsidR="00663543" w:rsidRPr="00663543">
        <w:rPr>
          <w:rFonts w:ascii="Times New Roman" w:hAnsi="Times New Roman" w:cs="Times New Roman"/>
          <w:lang w:val="sr-Cyrl-BA"/>
        </w:rPr>
        <w:t>периоду 2024-202</w:t>
      </w:r>
      <w:r w:rsidR="00C135E0">
        <w:rPr>
          <w:rFonts w:ascii="Times New Roman" w:hAnsi="Times New Roman" w:cs="Times New Roman"/>
          <w:lang w:val="sr-Cyrl-BA"/>
        </w:rPr>
        <w:t>6</w:t>
      </w:r>
      <w:r w:rsidR="00663543" w:rsidRPr="00663543">
        <w:rPr>
          <w:rFonts w:ascii="Times New Roman" w:hAnsi="Times New Roman" w:cs="Times New Roman"/>
          <w:lang w:val="sr-Cyrl-BA"/>
        </w:rPr>
        <w:t>. година</w:t>
      </w:r>
      <w:r w:rsidR="00EB1215">
        <w:rPr>
          <w:rFonts w:ascii="Times New Roman" w:hAnsi="Times New Roman" w:cs="Times New Roman"/>
          <w:lang w:val="sr-Cyrl-BA"/>
        </w:rPr>
        <w:t xml:space="preserve"> планирано је</w:t>
      </w:r>
      <w:r w:rsidR="00A5123D">
        <w:rPr>
          <w:rFonts w:ascii="Times New Roman" w:hAnsi="Times New Roman" w:cs="Times New Roman"/>
          <w:lang w:val="sr-Cyrl-BA"/>
        </w:rPr>
        <w:t xml:space="preserve"> кредитно</w:t>
      </w:r>
      <w:r w:rsidRPr="00663543">
        <w:rPr>
          <w:rFonts w:ascii="Times New Roman" w:hAnsi="Times New Roman" w:cs="Times New Roman"/>
          <w:lang w:val="sr-Cyrl-BA"/>
        </w:rPr>
        <w:t xml:space="preserve"> задужењ</w:t>
      </w:r>
      <w:r w:rsidR="00A5123D">
        <w:rPr>
          <w:rFonts w:ascii="Times New Roman" w:hAnsi="Times New Roman" w:cs="Times New Roman"/>
          <w:lang w:val="sr-Cyrl-BA"/>
        </w:rPr>
        <w:t>е</w:t>
      </w:r>
      <w:r w:rsidRPr="00663543">
        <w:rPr>
          <w:rFonts w:ascii="Times New Roman" w:hAnsi="Times New Roman" w:cs="Times New Roman"/>
          <w:lang w:val="sr-Cyrl-BA"/>
        </w:rPr>
        <w:t xml:space="preserve"> код</w:t>
      </w:r>
      <w:r w:rsidR="00EB1215">
        <w:rPr>
          <w:rFonts w:ascii="Times New Roman" w:hAnsi="Times New Roman" w:cs="Times New Roman"/>
          <w:lang w:val="sr-Cyrl-BA"/>
        </w:rPr>
        <w:t xml:space="preserve"> Комерцијалне банке.  Сврха </w:t>
      </w:r>
      <w:r w:rsidRPr="00663543">
        <w:rPr>
          <w:rFonts w:ascii="Times New Roman" w:hAnsi="Times New Roman" w:cs="Times New Roman"/>
          <w:lang w:val="sr-Cyrl-BA"/>
        </w:rPr>
        <w:t xml:space="preserve"> кредитног задужења је</w:t>
      </w:r>
      <w:r w:rsidR="00A5123D">
        <w:rPr>
          <w:rFonts w:ascii="Times New Roman" w:hAnsi="Times New Roman" w:cs="Times New Roman"/>
          <w:lang w:val="sr-Cyrl-BA"/>
        </w:rPr>
        <w:t xml:space="preserve"> </w:t>
      </w:r>
      <w:r w:rsidR="00EB1215">
        <w:rPr>
          <w:rFonts w:ascii="Times New Roman" w:hAnsi="Times New Roman" w:cs="Times New Roman"/>
          <w:lang w:val="sr-Cyrl-BA"/>
        </w:rPr>
        <w:t>о</w:t>
      </w:r>
      <w:r w:rsidR="00A5123D">
        <w:rPr>
          <w:rFonts w:ascii="Times New Roman" w:hAnsi="Times New Roman" w:cs="Times New Roman"/>
          <w:lang w:val="sr-Cyrl-BA"/>
        </w:rPr>
        <w:t>бнова вучних и вучених  капацитета</w:t>
      </w:r>
      <w:r w:rsidR="00EB1215">
        <w:rPr>
          <w:rFonts w:ascii="Times New Roman" w:hAnsi="Times New Roman" w:cs="Times New Roman"/>
          <w:lang w:val="sr-Cyrl-BA"/>
        </w:rPr>
        <w:t>.</w:t>
      </w:r>
      <w:r w:rsidR="00275ADD">
        <w:rPr>
          <w:rFonts w:ascii="Times New Roman" w:hAnsi="Times New Roman" w:cs="Times New Roman"/>
          <w:lang w:val="sr-Latn-BA"/>
        </w:rPr>
        <w:t xml:space="preserve">                                                                      </w:t>
      </w:r>
      <w:r w:rsidR="009E60DB">
        <w:rPr>
          <w:rFonts w:ascii="Times New Roman" w:hAnsi="Times New Roman" w:cs="Times New Roman"/>
          <w:lang w:val="sr-Cyrl-BA"/>
        </w:rPr>
        <w:t xml:space="preserve">                                                                                                     </w:t>
      </w:r>
      <w:r w:rsidR="009E60DB">
        <w:rPr>
          <w:rFonts w:ascii="Times New Roman" w:hAnsi="Times New Roman" w:cs="Times New Roman"/>
        </w:rPr>
        <w:t xml:space="preserve"> </w:t>
      </w:r>
      <w:r w:rsidR="009E60DB">
        <w:rPr>
          <w:rFonts w:ascii="Times New Roman" w:hAnsi="Times New Roman" w:cs="Times New Roman"/>
          <w:lang w:val="sr-Cyrl-BA"/>
        </w:rPr>
        <w:t xml:space="preserve">Ребалансом је планирано </w:t>
      </w:r>
      <w:r w:rsidR="00275ADD">
        <w:rPr>
          <w:rFonts w:ascii="Times New Roman" w:hAnsi="Times New Roman" w:cs="Times New Roman"/>
          <w:lang w:val="sr-Cyrl-BA"/>
        </w:rPr>
        <w:t xml:space="preserve">додатно </w:t>
      </w:r>
      <w:r w:rsidR="009E60DB">
        <w:rPr>
          <w:rFonts w:ascii="Times New Roman" w:hAnsi="Times New Roman" w:cs="Times New Roman"/>
          <w:lang w:val="sr-Cyrl-BA"/>
        </w:rPr>
        <w:t>кредитно задужење код Комерцијалне банке у износу од 20.000.000 КМ у 2024. и 20.000.000 КМ у 2025. години, уз обезбјеђење гаранције Владе Републике Српске. Сврха овог кредитног заду</w:t>
      </w:r>
      <w:r w:rsidR="00867DB0">
        <w:rPr>
          <w:rFonts w:ascii="Times New Roman" w:hAnsi="Times New Roman" w:cs="Times New Roman"/>
          <w:lang w:val="sr-Cyrl-BA"/>
        </w:rPr>
        <w:t>жења је одржавање текуће ликвид</w:t>
      </w:r>
      <w:r w:rsidR="009E60DB">
        <w:rPr>
          <w:rFonts w:ascii="Times New Roman" w:hAnsi="Times New Roman" w:cs="Times New Roman"/>
          <w:lang w:val="sr-Cyrl-BA"/>
        </w:rPr>
        <w:t>ности.</w:t>
      </w:r>
    </w:p>
    <w:p w14:paraId="2784FDAD" w14:textId="70C13D75" w:rsidR="009E60DB" w:rsidRDefault="009E60DB" w:rsidP="00336FC5">
      <w:pPr>
        <w:rPr>
          <w:rFonts w:ascii="Times New Roman" w:hAnsi="Times New Roman" w:cs="Times New Roman"/>
          <w:lang w:val="sr-Cyrl-BA"/>
        </w:rPr>
      </w:pPr>
    </w:p>
    <w:p w14:paraId="405F9A67" w14:textId="77777777" w:rsidR="009E60DB" w:rsidRPr="00A5123D" w:rsidRDefault="009E60DB" w:rsidP="00336FC5">
      <w:pPr>
        <w:rPr>
          <w:rFonts w:ascii="Times New Roman" w:hAnsi="Times New Roman" w:cs="Times New Roman"/>
          <w:lang w:val="sr-Cyrl-BA"/>
        </w:rPr>
        <w:sectPr w:rsidR="009E60DB" w:rsidRPr="00A5123D" w:rsidSect="00293709">
          <w:type w:val="continuous"/>
          <w:pgSz w:w="15840" w:h="12240" w:orient="landscape" w:code="1"/>
          <w:pgMar w:top="1440" w:right="1440" w:bottom="1440" w:left="1800" w:header="454" w:footer="0" w:gutter="0"/>
          <w:cols w:space="720"/>
          <w:docGrid w:linePitch="360"/>
        </w:sectPr>
      </w:pPr>
    </w:p>
    <w:p w14:paraId="5A028BCE" w14:textId="77777777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sz w:val="28"/>
          <w:lang w:val="sr-Cyrl-CS"/>
        </w:rPr>
      </w:pPr>
      <w:bookmarkStart w:id="31" w:name="_Toc174015564"/>
      <w:r w:rsidRPr="00B04D6C">
        <w:rPr>
          <w:rFonts w:ascii="Times New Roman" w:hAnsi="Times New Roman" w:cs="Times New Roman"/>
          <w:sz w:val="28"/>
          <w:lang w:val="sr-Cyrl-CS"/>
        </w:rPr>
        <w:lastRenderedPageBreak/>
        <w:t>6</w:t>
      </w:r>
      <w:r w:rsidRPr="00B04D6C">
        <w:rPr>
          <w:rFonts w:ascii="Times New Roman" w:hAnsi="Times New Roman" w:cs="Times New Roman"/>
          <w:sz w:val="28"/>
          <w:lang w:val="hr-HR"/>
        </w:rPr>
        <w:t xml:space="preserve">. </w:t>
      </w:r>
      <w:r w:rsidRPr="00B04D6C">
        <w:rPr>
          <w:rFonts w:ascii="Times New Roman" w:hAnsi="Times New Roman" w:cs="Times New Roman"/>
          <w:sz w:val="28"/>
          <w:lang w:val="sr-Cyrl-CS"/>
        </w:rPr>
        <w:t>ЉУДСКИ</w:t>
      </w:r>
      <w:r w:rsidRPr="00B04D6C">
        <w:rPr>
          <w:rFonts w:ascii="Times New Roman" w:hAnsi="Times New Roman" w:cs="Times New Roman"/>
          <w:sz w:val="28"/>
          <w:lang w:val="sr-Latn-BA"/>
        </w:rPr>
        <w:t xml:space="preserve"> </w:t>
      </w:r>
      <w:r w:rsidRPr="00B04D6C">
        <w:rPr>
          <w:rFonts w:ascii="Times New Roman" w:hAnsi="Times New Roman" w:cs="Times New Roman"/>
          <w:sz w:val="28"/>
          <w:lang w:val="sr-Cyrl-CS"/>
        </w:rPr>
        <w:t xml:space="preserve"> РЕСУРСИ</w:t>
      </w:r>
      <w:bookmarkEnd w:id="31"/>
    </w:p>
    <w:p w14:paraId="2EBA3E58" w14:textId="77777777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color w:val="FF0000"/>
          <w:lang w:val="sr-Cyrl-CS"/>
        </w:rPr>
      </w:pPr>
    </w:p>
    <w:p w14:paraId="39F68E03" w14:textId="334A8C88" w:rsidR="009D4489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kern w:val="32"/>
          <w:lang w:val="sr-Cyrl-CS"/>
        </w:rPr>
      </w:pPr>
      <w:r w:rsidRPr="00B04D6C">
        <w:rPr>
          <w:rFonts w:ascii="Times New Roman" w:hAnsi="Times New Roman" w:cs="Times New Roman"/>
          <w:color w:val="FF0000"/>
          <w:kern w:val="32"/>
          <w:lang w:val="sr-Cyrl-CS"/>
        </w:rPr>
        <w:tab/>
      </w:r>
      <w:r w:rsidRPr="00B04D6C">
        <w:rPr>
          <w:rFonts w:ascii="Times New Roman" w:hAnsi="Times New Roman" w:cs="Times New Roman"/>
          <w:kern w:val="32"/>
          <w:lang w:val="sr-Cyrl-CS"/>
        </w:rPr>
        <w:t>У наредној табели приказан је планирани број запослених радника у Жељезницама Републике Српске у периоду 202</w:t>
      </w:r>
      <w:r w:rsidR="00D2453E">
        <w:rPr>
          <w:rFonts w:ascii="Times New Roman" w:hAnsi="Times New Roman" w:cs="Times New Roman"/>
          <w:kern w:val="32"/>
          <w:lang w:val="sr-Cyrl-CS"/>
        </w:rPr>
        <w:t>4</w:t>
      </w:r>
      <w:r w:rsidRPr="00B04D6C">
        <w:rPr>
          <w:rFonts w:ascii="Times New Roman" w:hAnsi="Times New Roman" w:cs="Times New Roman"/>
          <w:kern w:val="32"/>
        </w:rPr>
        <w:t>-</w:t>
      </w:r>
      <w:r w:rsidRPr="00B04D6C">
        <w:rPr>
          <w:rFonts w:ascii="Times New Roman" w:hAnsi="Times New Roman" w:cs="Times New Roman"/>
          <w:kern w:val="32"/>
          <w:lang w:val="sr-Cyrl-CS"/>
        </w:rPr>
        <w:t>20</w:t>
      </w:r>
      <w:r w:rsidRPr="00B04D6C">
        <w:rPr>
          <w:rFonts w:ascii="Times New Roman" w:hAnsi="Times New Roman" w:cs="Times New Roman"/>
          <w:kern w:val="32"/>
        </w:rPr>
        <w:t>2</w:t>
      </w:r>
      <w:r w:rsidR="00D2453E">
        <w:rPr>
          <w:rFonts w:ascii="Times New Roman" w:hAnsi="Times New Roman" w:cs="Times New Roman"/>
          <w:kern w:val="32"/>
          <w:lang w:val="sr-Cyrl-BA"/>
        </w:rPr>
        <w:t>6</w:t>
      </w:r>
      <w:r w:rsidR="00335FBB">
        <w:rPr>
          <w:rFonts w:ascii="Times New Roman" w:hAnsi="Times New Roman" w:cs="Times New Roman"/>
          <w:kern w:val="32"/>
          <w:lang w:val="sr-Cyrl-CS"/>
        </w:rPr>
        <w:t>. године:</w:t>
      </w:r>
      <w:r w:rsidRPr="00B04D6C">
        <w:rPr>
          <w:rFonts w:ascii="Times New Roman" w:hAnsi="Times New Roman" w:cs="Times New Roman"/>
          <w:kern w:val="32"/>
          <w:lang w:val="sr-Cyrl-CS"/>
        </w:rPr>
        <w:t xml:space="preserve"> </w:t>
      </w:r>
    </w:p>
    <w:p w14:paraId="34AC87FD" w14:textId="77777777" w:rsidR="00514F0F" w:rsidRDefault="00514F0F" w:rsidP="00B04D6C">
      <w:pPr>
        <w:spacing w:after="0" w:line="360" w:lineRule="auto"/>
        <w:jc w:val="both"/>
        <w:rPr>
          <w:rFonts w:ascii="Times New Roman" w:hAnsi="Times New Roman" w:cs="Times New Roman"/>
          <w:kern w:val="32"/>
          <w:lang w:val="sr-Cyrl-CS"/>
        </w:rPr>
      </w:pPr>
    </w:p>
    <w:p w14:paraId="42B2CCFA" w14:textId="77777777" w:rsidR="005820EA" w:rsidRPr="00B04D6C" w:rsidRDefault="005820EA" w:rsidP="00B04D6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06E5C06" w14:textId="2915E113" w:rsidR="007A75E0" w:rsidRDefault="007A75E0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B04D6C"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r w:rsidR="000944FE">
        <w:rPr>
          <w:rFonts w:ascii="Times New Roman" w:hAnsi="Times New Roman" w:cs="Times New Roman"/>
          <w:b/>
          <w:sz w:val="20"/>
          <w:szCs w:val="20"/>
          <w:lang w:val="sr-Cyrl-CS"/>
        </w:rPr>
        <w:t>Табела 30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. </w:t>
      </w:r>
      <w:r w:rsidR="0036600F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Ребаланс 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>План</w:t>
      </w:r>
      <w:r w:rsidR="0036600F">
        <w:rPr>
          <w:rFonts w:ascii="Times New Roman" w:hAnsi="Times New Roman" w:cs="Times New Roman"/>
          <w:b/>
          <w:sz w:val="20"/>
          <w:szCs w:val="20"/>
          <w:lang w:val="sr-Cyrl-CS"/>
        </w:rPr>
        <w:t>а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људских ресурса </w:t>
      </w:r>
    </w:p>
    <w:p w14:paraId="04CD3DC8" w14:textId="77777777" w:rsidR="00BA608A" w:rsidRDefault="00BA608A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tbl>
      <w:tblPr>
        <w:tblW w:w="8008" w:type="dxa"/>
        <w:jc w:val="center"/>
        <w:tblLook w:val="04A0" w:firstRow="1" w:lastRow="0" w:firstColumn="1" w:lastColumn="0" w:noHBand="0" w:noVBand="1"/>
      </w:tblPr>
      <w:tblGrid>
        <w:gridCol w:w="2382"/>
        <w:gridCol w:w="1923"/>
        <w:gridCol w:w="1751"/>
        <w:gridCol w:w="1952"/>
      </w:tblGrid>
      <w:tr w:rsidR="00514F0F" w14:paraId="3692A43C" w14:textId="77777777" w:rsidTr="000F3E26">
        <w:trPr>
          <w:trHeight w:val="455"/>
          <w:jc w:val="center"/>
        </w:trPr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56D5E4" w14:textId="2201C79E" w:rsidR="00514F0F" w:rsidRDefault="00514F0F" w:rsidP="00D2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запослених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31.1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2</w:t>
            </w:r>
            <w:r w:rsidR="00D2453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5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583FC1" w14:textId="1CBB57DD" w:rsidR="00514F0F" w:rsidRPr="0036600F" w:rsidRDefault="0036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 xml:space="preserve">РЕБАЛАНС </w:t>
            </w:r>
            <w:r w:rsidR="00514F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А</w:t>
            </w:r>
          </w:p>
        </w:tc>
      </w:tr>
      <w:tr w:rsidR="00514F0F" w14:paraId="16147E59" w14:textId="77777777" w:rsidTr="000F3E26">
        <w:trPr>
          <w:trHeight w:val="3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6F4958" w14:textId="77777777" w:rsidR="00514F0F" w:rsidRDefault="00514F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5D6B97" w14:textId="52E7FBDC" w:rsidR="00514F0F" w:rsidRDefault="00514F0F" w:rsidP="00FC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FC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F569A8" w14:textId="78FF7550" w:rsidR="00514F0F" w:rsidRDefault="00514F0F" w:rsidP="00FC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FC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E317CB" w14:textId="63056635" w:rsidR="00514F0F" w:rsidRDefault="00514F0F" w:rsidP="00FC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FC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514F0F" w14:paraId="412218A3" w14:textId="77777777" w:rsidTr="00084B5A">
        <w:trPr>
          <w:trHeight w:val="399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0A614" w14:textId="3B75674C" w:rsidR="00514F0F" w:rsidRPr="005F331D" w:rsidRDefault="00FC575B" w:rsidP="00DD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1.814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00430" w14:textId="0B9692E0" w:rsidR="00514F0F" w:rsidRDefault="00514F0F" w:rsidP="009368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2.098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D84BF" w14:textId="65288C55" w:rsidR="00514F0F" w:rsidRDefault="0051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2.098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A6F05" w14:textId="44174B28" w:rsidR="00514F0F" w:rsidRDefault="0051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2.098</w:t>
            </w:r>
          </w:p>
        </w:tc>
      </w:tr>
    </w:tbl>
    <w:p w14:paraId="54180EF0" w14:textId="77777777" w:rsidR="00BA608A" w:rsidRPr="00B04D6C" w:rsidRDefault="00BA608A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p w14:paraId="3A01F257" w14:textId="7777777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7BAD5AF" w14:textId="69557391" w:rsidR="000F45C5" w:rsidRPr="00B04D6C" w:rsidRDefault="007A75E0" w:rsidP="004E6EE5">
      <w:pPr>
        <w:spacing w:after="0" w:line="360" w:lineRule="auto"/>
        <w:jc w:val="both"/>
        <w:rPr>
          <w:rFonts w:ascii="Times New Roman" w:hAnsi="Times New Roman" w:cs="Times New Roman"/>
          <w:lang w:val="hr-HR"/>
        </w:rPr>
      </w:pPr>
      <w:r w:rsidRPr="00B04D6C">
        <w:rPr>
          <w:rFonts w:ascii="Times New Roman" w:hAnsi="Times New Roman" w:cs="Times New Roman"/>
          <w:lang w:val="sr-Cyrl-CS"/>
        </w:rPr>
        <w:t>На дан 3</w:t>
      </w:r>
      <w:r w:rsidR="00336FC5">
        <w:rPr>
          <w:rFonts w:ascii="Times New Roman" w:hAnsi="Times New Roman" w:cs="Times New Roman"/>
          <w:lang w:val="sr-Cyrl-CS"/>
        </w:rPr>
        <w:t>1</w:t>
      </w:r>
      <w:r w:rsidRPr="00B04D6C">
        <w:rPr>
          <w:rFonts w:ascii="Times New Roman" w:hAnsi="Times New Roman" w:cs="Times New Roman"/>
          <w:lang w:val="sr-Cyrl-CS"/>
        </w:rPr>
        <w:t>.1</w:t>
      </w:r>
      <w:r w:rsidR="00CF1B4E">
        <w:rPr>
          <w:rFonts w:ascii="Times New Roman" w:hAnsi="Times New Roman" w:cs="Times New Roman"/>
          <w:lang w:val="sr-Cyrl-CS"/>
        </w:rPr>
        <w:t>2</w:t>
      </w:r>
      <w:r w:rsidRPr="00B04D6C">
        <w:rPr>
          <w:rFonts w:ascii="Times New Roman" w:hAnsi="Times New Roman" w:cs="Times New Roman"/>
          <w:lang w:val="sr-Cyrl-CS"/>
        </w:rPr>
        <w:t>.</w:t>
      </w:r>
      <w:r w:rsidRPr="00B04D6C">
        <w:rPr>
          <w:rFonts w:ascii="Times New Roman" w:hAnsi="Times New Roman" w:cs="Times New Roman"/>
        </w:rPr>
        <w:t>20</w:t>
      </w:r>
      <w:r w:rsidR="008D61F9">
        <w:rPr>
          <w:rFonts w:ascii="Times New Roman" w:hAnsi="Times New Roman" w:cs="Times New Roman"/>
          <w:lang w:val="sr-Cyrl-BA"/>
        </w:rPr>
        <w:t>2</w:t>
      </w:r>
      <w:r w:rsidR="00FC575B">
        <w:rPr>
          <w:rFonts w:ascii="Times New Roman" w:hAnsi="Times New Roman" w:cs="Times New Roman"/>
          <w:lang w:val="sr-Cyrl-BA"/>
        </w:rPr>
        <w:t>3</w:t>
      </w:r>
      <w:r w:rsidRPr="00B04D6C">
        <w:rPr>
          <w:rFonts w:ascii="Times New Roman" w:hAnsi="Times New Roman" w:cs="Times New Roman"/>
          <w:lang w:val="sr-Cyrl-CS"/>
        </w:rPr>
        <w:t>. годин</w:t>
      </w:r>
      <w:r w:rsidR="009572B3">
        <w:rPr>
          <w:rFonts w:ascii="Times New Roman" w:hAnsi="Times New Roman" w:cs="Times New Roman"/>
          <w:lang w:val="sr-Cyrl-CS"/>
        </w:rPr>
        <w:t xml:space="preserve">е </w:t>
      </w:r>
      <w:r w:rsidRPr="00B04D6C">
        <w:rPr>
          <w:rFonts w:ascii="Times New Roman" w:hAnsi="Times New Roman" w:cs="Times New Roman"/>
          <w:lang w:val="sr-Cyrl-CS"/>
        </w:rPr>
        <w:t>Жељезнице Републике Српске су запошљавал</w:t>
      </w:r>
      <w:r w:rsidRPr="00B04D6C">
        <w:rPr>
          <w:rFonts w:ascii="Times New Roman" w:hAnsi="Times New Roman" w:cs="Times New Roman"/>
          <w:lang w:val="hr-HR"/>
        </w:rPr>
        <w:t>e</w:t>
      </w:r>
      <w:r w:rsidR="00514F0F">
        <w:rPr>
          <w:rFonts w:ascii="Times New Roman" w:hAnsi="Times New Roman" w:cs="Times New Roman"/>
          <w:lang w:val="sr-Cyrl-BA"/>
        </w:rPr>
        <w:t xml:space="preserve"> 1.</w:t>
      </w:r>
      <w:r w:rsidR="00FC575B">
        <w:rPr>
          <w:rFonts w:ascii="Times New Roman" w:hAnsi="Times New Roman" w:cs="Times New Roman"/>
          <w:lang w:val="sr-Cyrl-BA"/>
        </w:rPr>
        <w:t>814</w:t>
      </w:r>
      <w:r w:rsidRPr="00B04D6C">
        <w:rPr>
          <w:rFonts w:ascii="Times New Roman" w:hAnsi="Times New Roman" w:cs="Times New Roman"/>
          <w:lang w:val="hr-HR"/>
        </w:rPr>
        <w:t xml:space="preserve">  </w:t>
      </w:r>
      <w:r w:rsidR="000F45C5">
        <w:rPr>
          <w:rFonts w:ascii="Times New Roman" w:hAnsi="Times New Roman" w:cs="Times New Roman"/>
          <w:lang w:val="sr-Cyrl-CS"/>
        </w:rPr>
        <w:t>радника</w:t>
      </w:r>
      <w:r w:rsidR="006D7367">
        <w:rPr>
          <w:rFonts w:ascii="Times New Roman" w:hAnsi="Times New Roman" w:cs="Times New Roman"/>
          <w:lang w:val="sr-Cyrl-CS"/>
        </w:rPr>
        <w:t>.</w:t>
      </w:r>
    </w:p>
    <w:p w14:paraId="09065007" w14:textId="146F4AE3" w:rsidR="00A410D2" w:rsidRDefault="007A75E0" w:rsidP="004E6EE5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9572B3">
        <w:rPr>
          <w:rFonts w:ascii="Times New Roman" w:hAnsi="Times New Roman" w:cs="Times New Roman"/>
          <w:color w:val="000000" w:themeColor="text1"/>
          <w:lang w:val="sr-Cyrl-BA"/>
        </w:rPr>
        <w:t xml:space="preserve">У </w:t>
      </w:r>
      <w:r w:rsidR="009572B3" w:rsidRPr="009572B3">
        <w:rPr>
          <w:rFonts w:ascii="Times New Roman" w:hAnsi="Times New Roman" w:cs="Times New Roman"/>
          <w:color w:val="000000" w:themeColor="text1"/>
          <w:lang w:val="sr-Cyrl-BA"/>
        </w:rPr>
        <w:t xml:space="preserve">планском периоду </w:t>
      </w:r>
      <w:r w:rsidRPr="009572B3">
        <w:rPr>
          <w:rFonts w:ascii="Times New Roman" w:hAnsi="Times New Roman" w:cs="Times New Roman"/>
          <w:color w:val="000000" w:themeColor="text1"/>
          <w:lang w:val="sr-Cyrl-BA"/>
        </w:rPr>
        <w:t>202</w:t>
      </w:r>
      <w:r w:rsidR="00FC575B">
        <w:rPr>
          <w:rFonts w:ascii="Times New Roman" w:hAnsi="Times New Roman" w:cs="Times New Roman"/>
          <w:color w:val="000000" w:themeColor="text1"/>
          <w:lang w:val="sr-Cyrl-BA"/>
        </w:rPr>
        <w:t>4</w:t>
      </w:r>
      <w:r w:rsidR="009572B3" w:rsidRPr="009572B3">
        <w:rPr>
          <w:rFonts w:ascii="Times New Roman" w:hAnsi="Times New Roman" w:cs="Times New Roman"/>
          <w:color w:val="000000" w:themeColor="text1"/>
          <w:lang w:val="sr-Cyrl-BA"/>
        </w:rPr>
        <w:t>-202</w:t>
      </w:r>
      <w:r w:rsidR="00FC575B">
        <w:rPr>
          <w:rFonts w:ascii="Times New Roman" w:hAnsi="Times New Roman" w:cs="Times New Roman"/>
          <w:color w:val="000000" w:themeColor="text1"/>
          <w:lang w:val="sr-Cyrl-BA"/>
        </w:rPr>
        <w:t>6</w:t>
      </w:r>
      <w:r w:rsidRPr="009572B3">
        <w:rPr>
          <w:rFonts w:ascii="Times New Roman" w:hAnsi="Times New Roman" w:cs="Times New Roman"/>
          <w:color w:val="000000" w:themeColor="text1"/>
          <w:lang w:val="sr-Cyrl-BA"/>
        </w:rPr>
        <w:t>. годин</w:t>
      </w:r>
      <w:r w:rsidR="009572B3" w:rsidRPr="009572B3">
        <w:rPr>
          <w:rFonts w:ascii="Times New Roman" w:hAnsi="Times New Roman" w:cs="Times New Roman"/>
          <w:color w:val="000000" w:themeColor="text1"/>
          <w:lang w:val="sr-Cyrl-BA"/>
        </w:rPr>
        <w:t>а</w:t>
      </w:r>
      <w:r w:rsidRPr="009572B3">
        <w:rPr>
          <w:rFonts w:ascii="Times New Roman" w:hAnsi="Times New Roman" w:cs="Times New Roman"/>
          <w:color w:val="000000" w:themeColor="text1"/>
          <w:lang w:val="sr-Cyrl-BA"/>
        </w:rPr>
        <w:t xml:space="preserve"> планирано је </w:t>
      </w:r>
      <w:r w:rsidR="005F331D" w:rsidRPr="005F331D">
        <w:rPr>
          <w:rFonts w:ascii="Times New Roman" w:hAnsi="Times New Roman" w:cs="Times New Roman"/>
          <w:lang w:val="sr-Cyrl-BA"/>
        </w:rPr>
        <w:t>прећи на нови модел организације са јасно дефинисаном структуром људских ресурса</w:t>
      </w:r>
      <w:r w:rsidR="00A410D2">
        <w:rPr>
          <w:rFonts w:ascii="Times New Roman" w:hAnsi="Times New Roman" w:cs="Times New Roman"/>
          <w:lang w:val="sr-Cyrl-BA"/>
        </w:rPr>
        <w:t>.</w:t>
      </w:r>
    </w:p>
    <w:p w14:paraId="19080E7E" w14:textId="77777777" w:rsidR="00383197" w:rsidRDefault="00383197" w:rsidP="004E6EE5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У децембру 2021. године усвојен је нови </w:t>
      </w:r>
      <w:r w:rsidR="005F331D" w:rsidRPr="00987DBE">
        <w:rPr>
          <w:rFonts w:ascii="Times New Roman" w:hAnsi="Times New Roman" w:cs="Times New Roman"/>
          <w:lang w:val="sr-Cyrl-BA"/>
        </w:rPr>
        <w:t>Правилник о организацији и систематизацији радних мјеста</w:t>
      </w:r>
      <w:r>
        <w:rPr>
          <w:rFonts w:ascii="Times New Roman" w:hAnsi="Times New Roman" w:cs="Times New Roman"/>
          <w:lang w:val="sr-Cyrl-BA"/>
        </w:rPr>
        <w:t xml:space="preserve"> који је рађен на основу приједлога нове организације.</w:t>
      </w:r>
    </w:p>
    <w:p w14:paraId="38F79E5E" w14:textId="77777777" w:rsidR="00383197" w:rsidRDefault="00383197" w:rsidP="004E6EE5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 Овај Правилник се треба посматрати као прелазно рјешење због тога што ће се исти мијењати након примјене нове организације. </w:t>
      </w:r>
    </w:p>
    <w:p w14:paraId="22A1FB75" w14:textId="690EBF41" w:rsidR="00A410D2" w:rsidRPr="000F3861" w:rsidRDefault="009C3AF0" w:rsidP="004E6EE5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0F3861">
        <w:rPr>
          <w:rFonts w:ascii="Times New Roman" w:hAnsi="Times New Roman" w:cs="Times New Roman"/>
          <w:lang w:val="sr-Cyrl-BA"/>
        </w:rPr>
        <w:t>У току 202</w:t>
      </w:r>
      <w:r w:rsidR="000F3861" w:rsidRPr="000F3861">
        <w:rPr>
          <w:rFonts w:ascii="Times New Roman" w:hAnsi="Times New Roman" w:cs="Times New Roman"/>
          <w:lang w:val="sr-Cyrl-BA"/>
        </w:rPr>
        <w:t>3</w:t>
      </w:r>
      <w:r w:rsidRPr="000F3861">
        <w:rPr>
          <w:rFonts w:ascii="Times New Roman" w:hAnsi="Times New Roman" w:cs="Times New Roman"/>
          <w:lang w:val="sr-Cyrl-BA"/>
        </w:rPr>
        <w:t xml:space="preserve">. године извршен је </w:t>
      </w:r>
      <w:r w:rsidR="00A410D2" w:rsidRPr="000F3861">
        <w:rPr>
          <w:rFonts w:ascii="Times New Roman" w:hAnsi="Times New Roman" w:cs="Times New Roman"/>
          <w:lang w:val="sr-Cyrl-BA"/>
        </w:rPr>
        <w:t>пријем неопходних радника на извршне послове по расписаном јавном огласу, одобреном од стране Владе Републике Српске и Свјетске банке, под чијим надзором Жељезнице Републике Српске послују док траје поступак реструктурисања.</w:t>
      </w:r>
    </w:p>
    <w:p w14:paraId="7BDF229D" w14:textId="30A37244" w:rsidR="00A4076C" w:rsidRPr="000F3861" w:rsidRDefault="00B71510" w:rsidP="004E6EE5">
      <w:pPr>
        <w:spacing w:line="360" w:lineRule="auto"/>
        <w:jc w:val="both"/>
        <w:rPr>
          <w:rFonts w:ascii="Times New Roman" w:hAnsi="Times New Roman" w:cs="Times New Roman"/>
          <w:lang w:val="sr-Cyrl-BA"/>
        </w:rPr>
      </w:pPr>
      <w:r w:rsidRPr="000F3861">
        <w:rPr>
          <w:rFonts w:ascii="Times New Roman" w:hAnsi="Times New Roman" w:cs="Times New Roman"/>
          <w:lang w:val="sr-Cyrl-BA"/>
        </w:rPr>
        <w:t>У наредном планском периоду планиран је нови пријем радника на извршне послове</w:t>
      </w:r>
      <w:r w:rsidR="005A7EDD" w:rsidRPr="000F3861">
        <w:rPr>
          <w:rFonts w:ascii="Times New Roman" w:hAnsi="Times New Roman" w:cs="Times New Roman"/>
          <w:lang w:val="sr-Cyrl-BA"/>
        </w:rPr>
        <w:t>.</w:t>
      </w:r>
    </w:p>
    <w:p w14:paraId="3C3FF34D" w14:textId="117A56C1" w:rsidR="00447430" w:rsidRDefault="00447430" w:rsidP="00A4076C">
      <w:pPr>
        <w:spacing w:line="360" w:lineRule="auto"/>
        <w:rPr>
          <w:rFonts w:ascii="Times New Roman" w:hAnsi="Times New Roman" w:cs="Times New Roman"/>
          <w:lang w:val="sr-Cyrl-BA"/>
        </w:rPr>
      </w:pPr>
    </w:p>
    <w:p w14:paraId="1D5ED340" w14:textId="77777777" w:rsidR="009D7D5A" w:rsidRDefault="009D7D5A" w:rsidP="00A4076C">
      <w:pPr>
        <w:spacing w:line="360" w:lineRule="auto"/>
        <w:rPr>
          <w:rFonts w:ascii="Times New Roman" w:hAnsi="Times New Roman" w:cs="Times New Roman"/>
          <w:lang w:val="sr-Cyrl-BA"/>
        </w:rPr>
      </w:pPr>
    </w:p>
    <w:p w14:paraId="63D53B82" w14:textId="77777777" w:rsidR="00A4076C" w:rsidRPr="00A4076C" w:rsidRDefault="00A4076C">
      <w:pPr>
        <w:rPr>
          <w:lang w:val="sr-Cyrl-BA"/>
        </w:rPr>
      </w:pPr>
    </w:p>
    <w:p w14:paraId="3BB01866" w14:textId="71570751" w:rsidR="00514F0F" w:rsidRPr="005F331D" w:rsidRDefault="00514F0F" w:rsidP="00514F0F">
      <w:pPr>
        <w:spacing w:after="0" w:line="360" w:lineRule="auto"/>
        <w:rPr>
          <w:rFonts w:ascii="Times New Roman" w:hAnsi="Times New Roman" w:cs="Times New Roman"/>
          <w:lang w:val="sr-Cyrl-BA"/>
        </w:rPr>
      </w:pPr>
    </w:p>
    <w:p w14:paraId="3514C522" w14:textId="77777777" w:rsidR="005820EA" w:rsidRPr="00B04D6C" w:rsidRDefault="005820EA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</w:p>
    <w:p w14:paraId="422831A3" w14:textId="50D78DE3" w:rsidR="009D4489" w:rsidRDefault="009D4489" w:rsidP="009D4489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786B2D7B" w14:textId="42DE2914" w:rsidR="00184C7E" w:rsidRDefault="00184C7E" w:rsidP="009D4489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5FDAC9DE" w14:textId="77777777" w:rsidR="00184C7E" w:rsidRDefault="00184C7E" w:rsidP="009D4489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50EE2B24" w14:textId="72ADAD03" w:rsidR="00514F0F" w:rsidRDefault="00514F0F" w:rsidP="009D4489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2A5B4BBA" w14:textId="43F1D687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sz w:val="28"/>
          <w:lang w:val="sr-Cyrl-CS"/>
        </w:rPr>
      </w:pPr>
      <w:bookmarkStart w:id="32" w:name="_Toc174015565"/>
      <w:r w:rsidRPr="00B04D6C">
        <w:rPr>
          <w:rFonts w:ascii="Times New Roman" w:hAnsi="Times New Roman" w:cs="Times New Roman"/>
          <w:sz w:val="28"/>
          <w:lang w:val="hr-HR"/>
        </w:rPr>
        <w:lastRenderedPageBreak/>
        <w:t xml:space="preserve">7. </w:t>
      </w:r>
      <w:r w:rsidRPr="00B04D6C">
        <w:rPr>
          <w:rFonts w:ascii="Times New Roman" w:hAnsi="Times New Roman" w:cs="Times New Roman"/>
          <w:sz w:val="28"/>
          <w:lang w:val="sr-Cyrl-CS"/>
        </w:rPr>
        <w:t>ФИНАНСИЈСКИ ПЛАН</w:t>
      </w:r>
      <w:bookmarkEnd w:id="32"/>
    </w:p>
    <w:p w14:paraId="0B74FA5C" w14:textId="77777777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21B56275" w14:textId="3A30FD4D" w:rsidR="007A75E0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Cyrl-CS"/>
        </w:rPr>
        <w:t>У наредним табелама приказани су планирани финансијски резултат</w:t>
      </w:r>
      <w:r w:rsidRPr="00B04D6C">
        <w:rPr>
          <w:rFonts w:ascii="Times New Roman" w:hAnsi="Times New Roman" w:cs="Times New Roman"/>
        </w:rPr>
        <w:t>и</w:t>
      </w:r>
      <w:r w:rsidR="00640BDD">
        <w:rPr>
          <w:rFonts w:ascii="Times New Roman" w:hAnsi="Times New Roman" w:cs="Times New Roman"/>
          <w:lang w:val="sr-Cyrl-CS"/>
        </w:rPr>
        <w:t xml:space="preserve"> Жељезница Републике Српске</w:t>
      </w:r>
      <w:r w:rsidRPr="00B04D6C">
        <w:rPr>
          <w:rFonts w:ascii="Times New Roman" w:hAnsi="Times New Roman" w:cs="Times New Roman"/>
          <w:lang w:val="sr-Cyrl-CS"/>
        </w:rPr>
        <w:t xml:space="preserve"> и финансијски резултати за Инфраструктуру и Операције. Посебно су приказани и финансијски резултати за путнички и робни саобраћај у периоду 202</w:t>
      </w:r>
      <w:r w:rsidR="00BC3647">
        <w:rPr>
          <w:rFonts w:ascii="Times New Roman" w:hAnsi="Times New Roman" w:cs="Times New Roman"/>
          <w:lang w:val="sr-Cyrl-CS"/>
        </w:rPr>
        <w:t>3</w:t>
      </w:r>
      <w:r w:rsidRPr="00B04D6C">
        <w:rPr>
          <w:rFonts w:ascii="Times New Roman" w:hAnsi="Times New Roman" w:cs="Times New Roman"/>
          <w:lang w:val="sr-Cyrl-CS"/>
        </w:rPr>
        <w:t>-20</w:t>
      </w:r>
      <w:r w:rsidRPr="00B04D6C">
        <w:rPr>
          <w:rFonts w:ascii="Times New Roman" w:hAnsi="Times New Roman" w:cs="Times New Roman"/>
        </w:rPr>
        <w:t>2</w:t>
      </w:r>
      <w:r w:rsidR="00BC3647">
        <w:rPr>
          <w:rFonts w:ascii="Times New Roman" w:hAnsi="Times New Roman" w:cs="Times New Roman"/>
          <w:lang w:val="sr-Cyrl-BA"/>
        </w:rPr>
        <w:t>5</w:t>
      </w:r>
      <w:r w:rsidRPr="00B04D6C">
        <w:rPr>
          <w:rFonts w:ascii="Times New Roman" w:hAnsi="Times New Roman" w:cs="Times New Roman"/>
          <w:lang w:val="sr-Cyrl-CS"/>
        </w:rPr>
        <w:t>. год</w:t>
      </w:r>
      <w:r w:rsidRPr="00B04D6C">
        <w:rPr>
          <w:rFonts w:ascii="Times New Roman" w:hAnsi="Times New Roman" w:cs="Times New Roman"/>
          <w:lang w:val="sr-Latn-BA"/>
        </w:rPr>
        <w:t>ина.</w:t>
      </w:r>
    </w:p>
    <w:p w14:paraId="7CDE5521" w14:textId="75148CBD" w:rsidR="00535E52" w:rsidRDefault="007A75E0" w:rsidP="00535E52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33" w:name="_Toc174015566"/>
      <w:r w:rsidRPr="00B04D6C">
        <w:rPr>
          <w:rFonts w:ascii="Times New Roman" w:hAnsi="Times New Roman" w:cs="Times New Roman"/>
          <w:i w:val="0"/>
          <w:iCs w:val="0"/>
          <w:lang w:val="sr-Cyrl-CS"/>
        </w:rPr>
        <w:t>7.1. Планирани финансијски резултат Жељезница Републике Српске</w:t>
      </w:r>
      <w:bookmarkEnd w:id="33"/>
    </w:p>
    <w:p w14:paraId="76D69994" w14:textId="77777777" w:rsidR="00BB6E44" w:rsidRPr="00BB6E44" w:rsidRDefault="00BB6E44" w:rsidP="00BB6E44">
      <w:pPr>
        <w:rPr>
          <w:lang w:val="sr-Cyrl-CS"/>
        </w:rPr>
      </w:pPr>
    </w:p>
    <w:tbl>
      <w:tblPr>
        <w:tblW w:w="10556" w:type="dxa"/>
        <w:jc w:val="center"/>
        <w:tblLook w:val="04A0" w:firstRow="1" w:lastRow="0" w:firstColumn="1" w:lastColumn="0" w:noHBand="0" w:noVBand="1"/>
      </w:tblPr>
      <w:tblGrid>
        <w:gridCol w:w="576"/>
        <w:gridCol w:w="4669"/>
        <w:gridCol w:w="1418"/>
        <w:gridCol w:w="1417"/>
        <w:gridCol w:w="1385"/>
        <w:gridCol w:w="1091"/>
      </w:tblGrid>
      <w:tr w:rsidR="00070DAA" w:rsidRPr="0088760E" w14:paraId="2CC3E034" w14:textId="77777777" w:rsidTr="00BB6E44">
        <w:trPr>
          <w:trHeight w:val="261"/>
          <w:jc w:val="center"/>
        </w:trPr>
        <w:tc>
          <w:tcPr>
            <w:tcW w:w="94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592F" w14:textId="77777777" w:rsidR="00BB6E44" w:rsidRDefault="00BB6E44" w:rsidP="00070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736B3622" w14:textId="51AB4F5C" w:rsidR="0088760E" w:rsidRPr="0088760E" w:rsidRDefault="0088760E" w:rsidP="00070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Табела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3</w:t>
            </w:r>
            <w:r w:rsidR="00070D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Планирани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резултат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Жељезница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Републике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Српске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9EE0" w14:textId="77777777" w:rsidR="0088760E" w:rsidRPr="0088760E" w:rsidRDefault="0088760E" w:rsidP="008876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 КМ</w:t>
            </w:r>
          </w:p>
        </w:tc>
      </w:tr>
      <w:tr w:rsidR="00070DAA" w:rsidRPr="0088760E" w14:paraId="39BCF95D" w14:textId="77777777" w:rsidTr="00050803">
        <w:trPr>
          <w:trHeight w:val="275"/>
          <w:jc w:val="center"/>
        </w:trPr>
        <w:tc>
          <w:tcPr>
            <w:tcW w:w="5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7CE2DC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66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18060F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2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AD5C45" w14:textId="79927C3C" w:rsidR="0088760E" w:rsidRPr="0036600F" w:rsidRDefault="0036600F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="0088760E"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91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B98F59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070DAA" w:rsidRPr="0088760E" w14:paraId="7A23B8FF" w14:textId="77777777" w:rsidTr="00050803">
        <w:trPr>
          <w:trHeight w:val="539"/>
          <w:jc w:val="center"/>
        </w:trPr>
        <w:tc>
          <w:tcPr>
            <w:tcW w:w="5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28D2" w14:textId="77777777" w:rsidR="0088760E" w:rsidRPr="0088760E" w:rsidRDefault="0088760E" w:rsidP="00887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66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D76F" w14:textId="77777777" w:rsidR="0088760E" w:rsidRPr="0088760E" w:rsidRDefault="0088760E" w:rsidP="00887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7467A52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2024.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5CF49B9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2025.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C4BFEF1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2026.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9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A80615C" w14:textId="77777777" w:rsidR="0088760E" w:rsidRPr="0088760E" w:rsidRDefault="0088760E" w:rsidP="00887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70DAA" w:rsidRPr="0088760E" w14:paraId="28933BE7" w14:textId="77777777" w:rsidTr="00BB6E44">
        <w:trPr>
          <w:trHeight w:val="26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FFC7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66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D59ED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F8A66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D58D4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38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748A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09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49C76" w14:textId="77777777" w:rsidR="0088760E" w:rsidRPr="0088760E" w:rsidRDefault="0088760E" w:rsidP="00887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</w:t>
            </w:r>
          </w:p>
        </w:tc>
      </w:tr>
      <w:tr w:rsidR="00D84520" w:rsidRPr="0088760E" w14:paraId="18A833F3" w14:textId="77777777" w:rsidTr="00D84520">
        <w:trPr>
          <w:trHeight w:val="26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6DC903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C5457E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ПРИХОДИ (1.1-1.3)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07BE9A" w14:textId="19E17F2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81.139.818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27ECE4" w14:textId="48C254F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95.640.832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B7C396" w14:textId="3D4076E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96.941.706  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2D74CC1" w14:textId="2A93F99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</w:tr>
      <w:tr w:rsidR="00D84520" w:rsidRPr="0088760E" w14:paraId="2F06DFC9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DAEBA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4B796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накнаде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жељезничку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инфраструктуру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3E12B" w14:textId="1842592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8.609.095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61E2C5" w14:textId="324DDC6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8.609.095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58997" w14:textId="73296BA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8.609.095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6BC4097" w14:textId="6EF989B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8760E" w14:paraId="3D962933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F078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0C41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продаје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учинака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(а-д)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FBD939" w14:textId="65D6AF3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47.579.070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96813" w14:textId="01119FB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47.660.251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A9137" w14:textId="3F70712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48.730.440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F91F5FA" w14:textId="4FF0F97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4520" w:rsidRPr="0088760E" w14:paraId="5AE744DE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757E7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4129B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превоза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путника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3AAE68" w14:textId="0A56B07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1AD6A" w14:textId="687E6B4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323.200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A688FB" w14:textId="533DEA0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326.430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AE1FE58" w14:textId="0DDA271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4520" w:rsidRPr="0088760E" w14:paraId="5347A6C3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DCC0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6A55E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превоза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робе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2C51D" w14:textId="5A1AF56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40.739.741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0CBB0" w14:textId="1564788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41.350.837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31D57" w14:textId="3339AB6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41.971.100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9497CDB" w14:textId="706FC9DE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520" w:rsidRPr="0088760E" w14:paraId="48739536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5726F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4063B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RIC-a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BFF3A8" w14:textId="1DFC106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F32EEC" w14:textId="5D92500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C0B18" w14:textId="3D0BFDA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227F1E" w14:textId="100F902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84520" w:rsidRPr="0088760E" w14:paraId="42EA50D7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275D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E017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г)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RIV-a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3BD33C" w14:textId="315E4A1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1.535.625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36876" w14:textId="74505F0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1.550.981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B2B2A" w14:textId="196A2F7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1.566.491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063E237" w14:textId="05D5431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4520" w:rsidRPr="0088760E" w14:paraId="05F477F5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C217F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DD35C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д)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дјелатности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2628A" w14:textId="0685E1D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4.983.704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3B141D" w14:textId="5089F1D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4.435.233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F570F" w14:textId="35F4478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4.866.419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B3B889C" w14:textId="36F03424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D84520" w:rsidRPr="0088760E" w14:paraId="06E042D5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A96B9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4EAD5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тога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Приходи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вуче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1CCFC" w14:textId="67AE895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1.600.000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1D710" w14:textId="2D2AC62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1.680.000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4296D" w14:textId="17A6804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1.764.000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0C5FF4F" w14:textId="4F2A9E72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D84520" w:rsidRPr="0088760E" w14:paraId="2076FBE0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0A3A4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2C89B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пословни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а+б+в+г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16D014" w14:textId="66787CB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24.951.653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96D13" w14:textId="49FF9A6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39.371.486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1A5BA0" w14:textId="5E24872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39.602.171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339EE47" w14:textId="60FC21D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</w:tr>
      <w:tr w:rsidR="00D84520" w:rsidRPr="0088760E" w14:paraId="433615A4" w14:textId="77777777" w:rsidTr="00D84520">
        <w:trPr>
          <w:trHeight w:val="49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A9914D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37F10A" w14:textId="6725F7DF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износ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средсатава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из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Уговора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MAIC  и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Уговора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PSC</w:t>
            </w:r>
            <w:r>
              <w:rPr>
                <w:rStyle w:val="FootnoteReference"/>
                <w:rFonts w:ascii="Times New Roman" w:eastAsia="Times New Roman" w:hAnsi="Times New Roman" w:cs="Times New Roman"/>
                <w:sz w:val="18"/>
                <w:szCs w:val="18"/>
              </w:rPr>
              <w:footnoteReference w:id="2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70412" w14:textId="43ABE17E" w:rsidR="00D84520" w:rsidRPr="00D84520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D3EEB2" w14:textId="12A043A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335.260.000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78F96F" w14:textId="7ABAE32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335.136.000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805D7D6" w14:textId="6EA8EA24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84520" w:rsidRPr="0088760E" w14:paraId="2035782D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919CF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FDCE2" w14:textId="3975A47B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субвенција</w:t>
            </w:r>
            <w:proofErr w:type="spellEnd"/>
            <w:r>
              <w:rPr>
                <w:rStyle w:val="FootnoteReference"/>
                <w:rFonts w:ascii="Times New Roman" w:eastAsia="Times New Roman" w:hAnsi="Times New Roman" w:cs="Times New Roman"/>
                <w:sz w:val="18"/>
                <w:szCs w:val="18"/>
              </w:rPr>
              <w:footnoteReference w:id="3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9BD44" w14:textId="55A52F4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19.640.000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7EBA84" w14:textId="0E532AA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38.399.578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C60123" w14:textId="7752BF3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38.642.230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C269BD7" w14:textId="6358DE9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D84520" w:rsidRPr="0088760E" w14:paraId="124BF594" w14:textId="77777777" w:rsidTr="00D84520">
        <w:trPr>
          <w:trHeight w:val="49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00D92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6EDC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премија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субвенција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дотација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регреса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донација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сл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1AB913" w14:textId="14C3081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550.000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3AEEDC" w14:textId="1372858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550.000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A4968" w14:textId="56A5EE5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550.000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90F12AB" w14:textId="6DCF4488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8760E" w14:paraId="64A3B96C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8DEE0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DC03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в)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донација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Свјетска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банка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475879" w14:textId="5F5F243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4.374.745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9FDB0" w14:textId="41673EF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619B5" w14:textId="5620AD6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FB52D9C" w14:textId="2B99EF8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88760E" w14:paraId="2A713F66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single" w:sz="4" w:space="0" w:color="C0C0C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D58E5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84247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г)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пословни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365A6" w14:textId="6BAC2E3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386.908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4F7290" w14:textId="0B8B787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421.908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EACF4F" w14:textId="7CB9730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409.941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1FF119" w14:textId="22A6532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4520" w:rsidRPr="0088760E" w14:paraId="2DD567A6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99F482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4611DF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РАСХОДИ (2.1-2.9)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128480B" w14:textId="078B7CA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85.564.343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1609207" w14:textId="107B646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85.605.880  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0CF140D" w14:textId="4368EC0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86.795.305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40F3CA" w14:textId="2423D25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D84520" w:rsidRPr="0088760E" w14:paraId="49F34CD3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07EB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C08C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накнаде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жељезничку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инфраструктуру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9B691" w14:textId="588FE84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8.609.095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3DAE52" w14:textId="3109FCE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8.609.095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54ADE" w14:textId="41ED93B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8.609.095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12600A4" w14:textId="3ADA197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8760E" w14:paraId="59D5A6D6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70BCD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C8672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EEAE7D" w14:textId="7B36EB7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14.454.662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8BA9E" w14:textId="2BF3256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14.760.168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C04A2" w14:textId="1E87332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14.929.997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41A8E66" w14:textId="7F9B4E7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520" w:rsidRPr="0088760E" w14:paraId="224538BA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3A07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1A06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израду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B43F36" w14:textId="07BC45A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7.050.375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9A4BA" w14:textId="40FDAAD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7.427.855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1508F" w14:textId="2A4D408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7.282.257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5C4162" w14:textId="401A2CF2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520" w:rsidRPr="0088760E" w14:paraId="5CEA04E9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EF2B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15EB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Инфраструктура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EB549" w14:textId="3F9D26B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3.501.825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D6DFC" w14:textId="309E452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3.662.434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14CCA" w14:textId="2AA6491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3.346.511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84BBEF9" w14:textId="10CDD31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88760E" w14:paraId="4B997D2A" w14:textId="77777777" w:rsidTr="00D84520">
        <w:trPr>
          <w:trHeight w:val="26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502A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15DA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Операције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627B0" w14:textId="60167EB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3.548.550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AD361A" w14:textId="6D3B646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3.765.421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12889" w14:textId="476D95C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3.935.746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D7CE63C" w14:textId="240F323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D84520" w:rsidRPr="0088760E" w14:paraId="619CEAA1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8747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9286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осталог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6EF74" w14:textId="61D9DA6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882.140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D07A2" w14:textId="508B61C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660.777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3AD188" w14:textId="61DED9F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877.569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98515A9" w14:textId="2BAAF524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8760E" w14:paraId="7633721D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1474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78A8C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горива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енергије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CADF9E" w14:textId="6C0CA67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6.522.147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1AA88" w14:textId="3AC8779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6.671.536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8003D" w14:textId="4FA8FDB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6.770.171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9E2663" w14:textId="2D8976D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520" w:rsidRPr="0088760E" w14:paraId="283B371D" w14:textId="77777777" w:rsidTr="00D84520">
        <w:trPr>
          <w:trHeight w:val="49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DADAF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CE2D2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личних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примања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680BC" w14:textId="4568CBB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48.500.000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457C19" w14:textId="21E923B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50.585.898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68FB7" w14:textId="4500D7B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51.985.897  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DB44802" w14:textId="044C198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D84520" w:rsidRPr="0088760E" w14:paraId="122F6962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single" w:sz="4" w:space="0" w:color="auto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2AD5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2.4.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D1F1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BFCF7" w14:textId="224ED44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11.571.510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48E95" w14:textId="418C488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9.824.302  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EED7E6" w14:textId="11B35A5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9.443.899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8DD7070" w14:textId="2D6FE36D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-10</w:t>
            </w:r>
          </w:p>
        </w:tc>
      </w:tr>
      <w:tr w:rsidR="00D84520" w:rsidRPr="0088760E" w14:paraId="4276A107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8F45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2C86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3DE14" w14:textId="6964DEE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6.824.490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2B9775" w14:textId="10FFC63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5.311.709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E3674" w14:textId="0322002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4.782.624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D5BB689" w14:textId="6707570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-16</w:t>
            </w:r>
          </w:p>
        </w:tc>
      </w:tr>
      <w:tr w:rsidR="00D84520" w:rsidRPr="0088760E" w14:paraId="696DD899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5BBD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4577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Инфраструктура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DBDF8" w14:textId="53D5810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2.361.090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DC7D6" w14:textId="3F70D3E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1.792.009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81011" w14:textId="0C4CCE3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1.252.424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3AD4647" w14:textId="3865FCD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-27</w:t>
            </w:r>
          </w:p>
        </w:tc>
      </w:tr>
      <w:tr w:rsidR="00D84520" w:rsidRPr="0088760E" w14:paraId="351DED3A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5860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18D7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Операције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7D243" w14:textId="2120DB9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4.463.400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A2C3B" w14:textId="55FD6BF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3.519.700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FAFBF" w14:textId="65A6F3A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3.530.200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B9603D6" w14:textId="0E8BD8C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-11</w:t>
            </w:r>
          </w:p>
        </w:tc>
      </w:tr>
      <w:tr w:rsidR="00D84520" w:rsidRPr="0088760E" w14:paraId="0F3EDB8C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A4A8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B206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166B9" w14:textId="3B4F134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4.687.020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E992E" w14:textId="133234A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4.452.593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77489D" w14:textId="094A1A5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4.601.275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B296CC7" w14:textId="4E33FE9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D84520" w:rsidRPr="0088760E" w14:paraId="4B13127C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47BF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6BF0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тога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: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3B247" w14:textId="3BB9BEF1" w:rsidR="00D84520" w:rsidRPr="00D84520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B0A56" w14:textId="5FDEFB3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585618" w14:textId="08585AC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4EB89D2" w14:textId="409E558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84520" w:rsidRPr="0088760E" w14:paraId="3B167723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F22E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A9AD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вуче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8D18F5" w14:textId="1B9C03A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2.600.000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330F2" w14:textId="1A15428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2.730.000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96166" w14:textId="5052782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2.866.500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9A4358" w14:textId="582E0FA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D84520" w:rsidRPr="0088760E" w14:paraId="09654A7A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5054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A5D1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RIV-a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13411" w14:textId="254E841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1.064.700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2754A7" w14:textId="21EA2D8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1.117.935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77AC3" w14:textId="14FFA6A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1.129.114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5D5A7E" w14:textId="52E4BC3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4520" w:rsidRPr="0088760E" w14:paraId="386AA522" w14:textId="77777777" w:rsidTr="00D84520">
        <w:trPr>
          <w:trHeight w:val="26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CE5D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876C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RIC-a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31891" w14:textId="25143D1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B266D1" w14:textId="48FE666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1F2862" w14:textId="617619B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15D03E2" w14:textId="0AC4D55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84520" w:rsidRPr="0088760E" w14:paraId="6C857274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DCD62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261B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рекламе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пропаганде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3BBD3E" w14:textId="079735C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D7A86D" w14:textId="4B11A2E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51A38" w14:textId="37F77F1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1AB87CC" w14:textId="3DE6445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8760E" w14:paraId="1DC80880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4B018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46E8C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амортизације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1C4EF" w14:textId="2C9F3EB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1CB0A8" w14:textId="2B8D8ED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B200D5" w14:textId="4D6D6A7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6D6E97C" w14:textId="4CACD15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88760E" w14:paraId="44AE2FB7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AD0CC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8E1B9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резервисања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85836" w14:textId="3323DA8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CFFF0" w14:textId="0190ED6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C35862" w14:textId="224426F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92251F0" w14:textId="7500FD3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8760E" w14:paraId="632D68AA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5CEA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466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E6A42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DF1302" w14:textId="214C747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1.709.326   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913EF" w14:textId="42EC3C6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1.129.667   </w:t>
            </w:r>
          </w:p>
        </w:tc>
        <w:tc>
          <w:tcPr>
            <w:tcW w:w="138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E9A5B" w14:textId="474087E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1.134.667   </w:t>
            </w:r>
          </w:p>
        </w:tc>
        <w:tc>
          <w:tcPr>
            <w:tcW w:w="1091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C64696D" w14:textId="667E195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-19</w:t>
            </w:r>
          </w:p>
        </w:tc>
      </w:tr>
      <w:tr w:rsidR="00D84520" w:rsidRPr="0088760E" w14:paraId="23E09FC5" w14:textId="77777777" w:rsidTr="00D84520">
        <w:trPr>
          <w:trHeight w:val="244"/>
          <w:jc w:val="center"/>
        </w:trPr>
        <w:tc>
          <w:tcPr>
            <w:tcW w:w="576" w:type="dxa"/>
            <w:tcBorders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53B84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4669" w:type="dxa"/>
            <w:tcBorders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9172A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пореза</w:t>
            </w:r>
            <w:proofErr w:type="spellEnd"/>
          </w:p>
        </w:tc>
        <w:tc>
          <w:tcPr>
            <w:tcW w:w="1418" w:type="dxa"/>
            <w:tcBorders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1A626C" w14:textId="5E442E0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166.750   </w:t>
            </w:r>
          </w:p>
        </w:tc>
        <w:tc>
          <w:tcPr>
            <w:tcW w:w="1417" w:type="dxa"/>
            <w:tcBorders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3EC3F8" w14:textId="0213423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163.750   </w:t>
            </w:r>
          </w:p>
        </w:tc>
        <w:tc>
          <w:tcPr>
            <w:tcW w:w="1385" w:type="dxa"/>
            <w:tcBorders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0C8F4" w14:textId="2178DA4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161.750   </w:t>
            </w:r>
          </w:p>
        </w:tc>
        <w:tc>
          <w:tcPr>
            <w:tcW w:w="1091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659F388" w14:textId="2211814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88760E" w14:paraId="56CD48A5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E099A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2.9.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4C42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B16ECB" w14:textId="555A228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503.000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45463" w14:textId="436CE8F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483.000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6305B" w14:textId="550B8A5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480.000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689FD74" w14:textId="2E456F32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88760E" w14:paraId="08D8F223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68C54C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65C8E7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DD92D05" w14:textId="5CE72ED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-4.424.525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FA0F041" w14:textId="0EA5B55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10.034.952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C2DECD7" w14:textId="01F7EA2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10.146.401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8E3DE6D" w14:textId="565239A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88760E" w14:paraId="720AF524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DE9D5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3DEF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 ПРИХОДИ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4E474" w14:textId="0567ECF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270.000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DCD575" w14:textId="0D4D495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276.300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5E6DD" w14:textId="6AF1E09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282.613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DA65B56" w14:textId="0CCDAAF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520" w:rsidRPr="0088760E" w14:paraId="62569320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4C82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2D665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798E4" w14:textId="487061D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615.068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11F25" w14:textId="090B492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607.984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4B0BF" w14:textId="1097089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585.881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F0D7537" w14:textId="11D90E2E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88760E" w14:paraId="6691EE37" w14:textId="77777777" w:rsidTr="00D84520">
        <w:trPr>
          <w:trHeight w:val="49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570BCB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6C2411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B0784B" w14:textId="0FF7086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-345.068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C03A019" w14:textId="2C4F8CB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-331.684  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221CA88" w14:textId="4DFD2E5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-303.268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563892A" w14:textId="74BA816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88760E" w14:paraId="7C508F80" w14:textId="77777777" w:rsidTr="00D84520">
        <w:trPr>
          <w:trHeight w:val="49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6CABA5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018F7D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9EA913E" w14:textId="619FE7F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-4.769.593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6D2C17B" w14:textId="59F27A6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9.703.268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E5549DF" w14:textId="3BBBD59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9.843.133  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8FFE713" w14:textId="2E0C2A2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88760E" w14:paraId="0498689B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2C45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15D5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339C9" w14:textId="16D1426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5.009.677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CB0B6" w14:textId="5438DC1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541.000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3DDAD" w14:textId="097B2A1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541.000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2C3274" w14:textId="076CD40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-67</w:t>
            </w:r>
          </w:p>
        </w:tc>
      </w:tr>
      <w:tr w:rsidR="00D84520" w:rsidRPr="0088760E" w14:paraId="358DA44E" w14:textId="77777777" w:rsidTr="00D84520">
        <w:trPr>
          <w:trHeight w:val="2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1BB54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C6820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234899" w14:textId="4FB425D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240.000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4FF87" w14:textId="3C33A50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233.000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EBD819" w14:textId="6083C30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229.000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CE332A" w14:textId="04D4EE0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88760E" w14:paraId="05CCC275" w14:textId="77777777" w:rsidTr="00D84520">
        <w:trPr>
          <w:trHeight w:val="49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E51A35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2B1CE0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DFF8B00" w14:textId="2308544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4.769.677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F845FBC" w14:textId="30034DC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308.000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45975E1" w14:textId="457C00B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312.000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70C169F" w14:textId="30A5746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88760E" w14:paraId="615BCC95" w14:textId="77777777" w:rsidTr="00D84520">
        <w:trPr>
          <w:trHeight w:val="49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CBD2D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22370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ПРИХОДИ/ДОБИЦИ ОД УСКЛАЂИВАЊА ВРИЈЕДНОСТИ СРЕДСТАВА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67373" w14:textId="1A5DE64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7F4F8" w14:textId="7F3BD5E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5DA10B" w14:textId="73B4DB5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AF7D966" w14:textId="36CB6598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8760E" w14:paraId="5E16C0A3" w14:textId="77777777" w:rsidTr="00D84520">
        <w:trPr>
          <w:trHeight w:val="49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4689E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E2BE0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РАСХОДИ/ГУБИЦИ ОД УСКЛАЂИВАЊА ВРИЈЕДНОСТИ СРЕДСТАВА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15E5E0" w14:textId="4741882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209061" w14:textId="5D03875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4F9016" w14:textId="18BAFD7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577455" w14:textId="27E93824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8760E" w14:paraId="04D55D86" w14:textId="77777777" w:rsidTr="00D84520">
        <w:trPr>
          <w:trHeight w:val="491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E90C4D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89ACB4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B36136" w14:textId="6E23F8F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4A53D25" w14:textId="703ED7F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22776E8" w14:textId="018DA88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F095A2D" w14:textId="6FD6E8D4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88760E" w14:paraId="7F205980" w14:textId="77777777" w:rsidTr="00D84520">
        <w:trPr>
          <w:trHeight w:val="993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83BF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F45B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 И ПРЕНОС ПРИХОДА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602DA" w14:textId="2BF6548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683D15" w14:textId="6E73E6C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C514F" w14:textId="4D53ABB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6C7EEC8" w14:textId="0B1BFB3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8760E" w14:paraId="2BC7A918" w14:textId="77777777" w:rsidTr="00D84520">
        <w:trPr>
          <w:trHeight w:val="993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68474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420D8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 И ПРЕНОС РАСХОДА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CDBFB" w14:textId="64CD058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1FFA08" w14:textId="2CFD1B2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C7FA8A" w14:textId="1C4BFED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8E3873A" w14:textId="0163184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8760E" w14:paraId="5DBF4CE8" w14:textId="77777777" w:rsidTr="00D84520">
        <w:trPr>
          <w:trHeight w:val="74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AEBC36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4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7729D3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58C650F" w14:textId="0FD0E97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60DCF62" w14:textId="685C06A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AD9C1C2" w14:textId="0865FED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EEB238A" w14:textId="7A7B1BE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88760E" w14:paraId="75F2D287" w14:textId="77777777" w:rsidTr="00D84520">
        <w:trPr>
          <w:trHeight w:val="27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65014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AC30B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9442E" w14:textId="39D4705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86.439.495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9619E" w14:textId="34F3B43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96.478.132  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2BA1F" w14:textId="5A5188F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97.785.319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1B1B4A" w14:textId="53127B7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</w:tr>
      <w:tr w:rsidR="00D84520" w:rsidRPr="0088760E" w14:paraId="5835F4C2" w14:textId="77777777" w:rsidTr="00D84520">
        <w:trPr>
          <w:trHeight w:val="338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36D6A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97CC2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4050E" w14:textId="35F6D82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86.439.411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2B730" w14:textId="5971892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86.466.864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7A82C2" w14:textId="075D25D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87.630.186  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F7098C" w14:textId="4F3675DE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D84520" w:rsidRPr="0088760E" w14:paraId="3FA162DF" w14:textId="77777777" w:rsidTr="00D84520">
        <w:trPr>
          <w:trHeight w:val="499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FB9975" w14:textId="77777777" w:rsidR="00D84520" w:rsidRPr="0088760E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3AF552" w14:textId="77777777" w:rsidR="00D84520" w:rsidRPr="0088760E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BE22023" w14:textId="033B1E5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84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CF78DEB" w14:textId="2CAA8AB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10.011.268 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00C5AD8" w14:textId="074B205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10.155.133  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505EEA8" w14:textId="3860B65E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</w:tbl>
    <w:p w14:paraId="76418ADF" w14:textId="77777777" w:rsidR="00BC3647" w:rsidRPr="00BC3647" w:rsidRDefault="00BC3647" w:rsidP="00BC3647">
      <w:pPr>
        <w:rPr>
          <w:lang w:val="sr-Cyrl-CS"/>
        </w:rPr>
      </w:pPr>
    </w:p>
    <w:p w14:paraId="6E55DF96" w14:textId="2353E6CD" w:rsidR="00B31EBB" w:rsidRDefault="00B31EBB" w:rsidP="00C41E4E">
      <w:pPr>
        <w:pStyle w:val="Heading3"/>
        <w:spacing w:after="0"/>
        <w:rPr>
          <w:rFonts w:asciiTheme="minorHAnsi" w:eastAsiaTheme="minorEastAsia" w:hAnsiTheme="minorHAnsi" w:cstheme="minorBidi"/>
          <w:b w:val="0"/>
          <w:bCs w:val="0"/>
          <w:sz w:val="32"/>
          <w:szCs w:val="32"/>
          <w:lang w:val="sr-Cyrl-CS"/>
        </w:rPr>
      </w:pPr>
    </w:p>
    <w:p w14:paraId="64CA064F" w14:textId="77777777" w:rsidR="006B293B" w:rsidRPr="006B293B" w:rsidRDefault="006B293B" w:rsidP="006B293B">
      <w:pPr>
        <w:rPr>
          <w:lang w:val="sr-Cyrl-CS"/>
        </w:rPr>
      </w:pPr>
    </w:p>
    <w:p w14:paraId="53019E95" w14:textId="77777777" w:rsidR="00B31EBB" w:rsidRPr="00B31EBB" w:rsidRDefault="00B31EBB" w:rsidP="00B31EBB">
      <w:pPr>
        <w:rPr>
          <w:lang w:val="sr-Cyrl-CS"/>
        </w:rPr>
      </w:pPr>
    </w:p>
    <w:p w14:paraId="7902B232" w14:textId="7748B859" w:rsidR="00C45D93" w:rsidRDefault="007A75E0" w:rsidP="00C41E4E">
      <w:pPr>
        <w:pStyle w:val="Heading3"/>
        <w:spacing w:after="0"/>
      </w:pPr>
      <w:bookmarkStart w:id="34" w:name="_Toc174015567"/>
      <w:r w:rsidRPr="00B04D6C">
        <w:rPr>
          <w:rFonts w:ascii="Times New Roman" w:hAnsi="Times New Roman" w:cs="Times New Roman"/>
          <w:lang w:val="sr-Cyrl-CS"/>
        </w:rPr>
        <w:lastRenderedPageBreak/>
        <w:t>7.</w:t>
      </w:r>
      <w:r w:rsidRPr="00B04D6C">
        <w:rPr>
          <w:rFonts w:ascii="Times New Roman" w:hAnsi="Times New Roman" w:cs="Times New Roman"/>
          <w:lang w:val="hr-HR"/>
        </w:rPr>
        <w:t>1</w:t>
      </w:r>
      <w:r w:rsidRPr="00B04D6C">
        <w:rPr>
          <w:rFonts w:ascii="Times New Roman" w:hAnsi="Times New Roman" w:cs="Times New Roman"/>
          <w:lang w:val="sr-Cyrl-CS"/>
        </w:rPr>
        <w:t>.</w:t>
      </w:r>
      <w:r w:rsidRPr="00B04D6C">
        <w:rPr>
          <w:rFonts w:ascii="Times New Roman" w:hAnsi="Times New Roman" w:cs="Times New Roman"/>
          <w:lang w:val="hr-HR"/>
        </w:rPr>
        <w:t>1.</w:t>
      </w:r>
      <w:r w:rsidRPr="00B04D6C">
        <w:rPr>
          <w:rFonts w:ascii="Times New Roman" w:hAnsi="Times New Roman" w:cs="Times New Roman"/>
          <w:lang w:val="sr-Cyrl-CS"/>
        </w:rPr>
        <w:t xml:space="preserve"> Планирани финансијски резултат Инфраструктуре</w:t>
      </w:r>
      <w:bookmarkEnd w:id="34"/>
    </w:p>
    <w:p w14:paraId="777B2F8E" w14:textId="7DE8A165" w:rsidR="007A75E0" w:rsidRPr="00B31EBB" w:rsidRDefault="007A75E0" w:rsidP="00C45D93">
      <w:pPr>
        <w:spacing w:after="0"/>
        <w:rPr>
          <w:rFonts w:ascii="Times New Roman" w:hAnsi="Times New Roman" w:cs="Times New Roman"/>
          <w:b/>
          <w:sz w:val="12"/>
          <w:szCs w:val="12"/>
          <w:lang w:val="sr-Latn-BA"/>
        </w:rPr>
      </w:pPr>
    </w:p>
    <w:tbl>
      <w:tblPr>
        <w:tblW w:w="10584" w:type="dxa"/>
        <w:jc w:val="center"/>
        <w:tblLook w:val="04A0" w:firstRow="1" w:lastRow="0" w:firstColumn="1" w:lastColumn="0" w:noHBand="0" w:noVBand="1"/>
      </w:tblPr>
      <w:tblGrid>
        <w:gridCol w:w="557"/>
        <w:gridCol w:w="5305"/>
        <w:gridCol w:w="1134"/>
        <w:gridCol w:w="1559"/>
        <w:gridCol w:w="1276"/>
        <w:gridCol w:w="1062"/>
      </w:tblGrid>
      <w:tr w:rsidR="008430C1" w:rsidRPr="008430C1" w14:paraId="0BE70EEA" w14:textId="77777777" w:rsidTr="00A73238">
        <w:trPr>
          <w:trHeight w:val="97"/>
          <w:jc w:val="center"/>
        </w:trPr>
        <w:tc>
          <w:tcPr>
            <w:tcW w:w="95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6540" w14:textId="755869DE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Табела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32</w:t>
            </w: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Планирани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резултат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Инфраструктуре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105C5" w14:textId="77777777" w:rsidR="008430C1" w:rsidRPr="008430C1" w:rsidRDefault="008430C1" w:rsidP="00843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у КМ</w:t>
            </w:r>
          </w:p>
        </w:tc>
      </w:tr>
      <w:tr w:rsidR="008430C1" w:rsidRPr="008430C1" w14:paraId="0E1431FB" w14:textId="77777777" w:rsidTr="00A73238">
        <w:trPr>
          <w:trHeight w:val="91"/>
          <w:jc w:val="center"/>
        </w:trPr>
        <w:tc>
          <w:tcPr>
            <w:tcW w:w="24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33F143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3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BB7167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FA62FF" w14:textId="4152FD61" w:rsidR="008430C1" w:rsidRPr="008430C1" w:rsidRDefault="0036600F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B49DBD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8430C1" w:rsidRPr="008430C1" w14:paraId="3986A1B9" w14:textId="77777777" w:rsidTr="00A73238">
        <w:trPr>
          <w:trHeight w:val="224"/>
          <w:jc w:val="center"/>
        </w:trPr>
        <w:tc>
          <w:tcPr>
            <w:tcW w:w="2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2740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3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9D82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3DB8D91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2024.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D2F1ED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2025.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F9813C6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2026.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83B6461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430C1" w:rsidRPr="008430C1" w14:paraId="5208DAF6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10CB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2CBD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2533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0DDD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5A62E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53D2E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</w:t>
            </w:r>
          </w:p>
        </w:tc>
      </w:tr>
      <w:tr w:rsidR="008430C1" w:rsidRPr="008430C1" w14:paraId="6D5633E3" w14:textId="77777777" w:rsidTr="00050803">
        <w:trPr>
          <w:trHeight w:val="97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C4F39F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C2F5F2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ПРИХОДИ (1.1-1.3)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62474A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26.083.799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55BDD2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39.781.209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5FF64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40.097.966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771B11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24</w:t>
            </w:r>
          </w:p>
        </w:tc>
      </w:tr>
      <w:tr w:rsidR="008430C1" w:rsidRPr="008430C1" w14:paraId="7EE4FC7E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18E11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3ECBA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накнаде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жељезничку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инфраструктуру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918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8.609.095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3FE79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8.609.095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61E0F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8.609.095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F579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430C1" w:rsidRPr="008430C1" w14:paraId="6349B042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704D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FDA2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продаје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учинака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0A85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1.944.443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3B8D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1.096.186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62A6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1.146.333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0264A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-23</w:t>
            </w:r>
          </w:p>
        </w:tc>
      </w:tr>
      <w:tr w:rsidR="008430C1" w:rsidRPr="008430C1" w14:paraId="65F787EE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BC9D7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B0C3C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дјелатности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0614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1.944.443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31484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1.096.186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70855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1.146.333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792CD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-23</w:t>
            </w:r>
          </w:p>
        </w:tc>
      </w:tr>
      <w:tr w:rsidR="008430C1" w:rsidRPr="008430C1" w14:paraId="57D4F4E2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69DE9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4D56D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пословни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(а-г)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9202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15.530.261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A47A5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30.075.928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B5484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30.342.538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6220B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8430C1" w:rsidRPr="008430C1" w14:paraId="47B9EF5A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C369BB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BBE66E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износ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средсатава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из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Уговора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MAIC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83C5FB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4EF49F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323.910.000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0B2158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323.910.000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0B25E6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430C1" w:rsidRPr="008430C1" w14:paraId="567F3494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020D8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8CD71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субвенција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531F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13.551.600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7BBC1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29.628.428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ABFBE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29.895.038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AB3C3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</w:tr>
      <w:tr w:rsidR="008430C1" w:rsidRPr="008430C1" w14:paraId="23457A13" w14:textId="77777777" w:rsidTr="00A73238">
        <w:trPr>
          <w:trHeight w:val="183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0EB74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AB3D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премија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субвенција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дотација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регреса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донација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сл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24CB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357.500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B4D3A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357.500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E5680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357.500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961AF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430C1" w:rsidRPr="008430C1" w14:paraId="5290CD80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8FC5A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CD2E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в)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донација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Свјетска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банка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D384E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1.531.161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5AC99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B667D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79B62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430C1" w:rsidRPr="008430C1" w14:paraId="437298CB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single" w:sz="4" w:space="0" w:color="C0C0C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88B9B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0868F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пословни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7003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1559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FA614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1276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3295B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6449A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430C1" w:rsidRPr="008430C1" w14:paraId="16B1D504" w14:textId="77777777" w:rsidTr="00050803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5C7D36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3C55CF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РАСХОДИ (2.1-2.8)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B4D431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39.659.135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3D4E85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39.579.919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F9FB64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39.914.351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2DF235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</w:t>
            </w:r>
          </w:p>
        </w:tc>
      </w:tr>
      <w:tr w:rsidR="008430C1" w:rsidRPr="008430C1" w14:paraId="4623ABDD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5B460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5305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8A02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6556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7.346.163   </w:t>
            </w:r>
          </w:p>
        </w:tc>
        <w:tc>
          <w:tcPr>
            <w:tcW w:w="155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82C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7.376.375   </w:t>
            </w:r>
          </w:p>
        </w:tc>
        <w:tc>
          <w:tcPr>
            <w:tcW w:w="1276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49AF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7.451.740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0860F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430C1" w:rsidRPr="008430C1" w14:paraId="26985EE6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22E3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5AFF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израду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7BE22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3.501.825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DB7F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3.662.434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25301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3.346.511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72C3A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8430C1" w:rsidRPr="008430C1" w14:paraId="3DC17B07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D6F60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69D33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режијског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99DF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573.391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F307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429.505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267C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570.420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9662C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430C1" w:rsidRPr="008430C1" w14:paraId="11D68BB7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9B9A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378B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горива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енергије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85BF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3.270.947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B757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3.284.436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78554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3.534.809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2E9F8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8430C1" w:rsidRPr="008430C1" w14:paraId="79F0113D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A9CEE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3522C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лични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114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27.645.000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728C7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28.833.962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45AA6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29.631.961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64BA1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8430C1" w:rsidRPr="008430C1" w14:paraId="04F9AE59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4261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94865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3DA2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3.064.598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3BC2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2.224.037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3507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1.685.104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4262F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-26</w:t>
            </w:r>
          </w:p>
        </w:tc>
      </w:tr>
      <w:tr w:rsidR="008430C1" w:rsidRPr="008430C1" w14:paraId="5CE5DC4A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3491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78D45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6DCE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2.361.090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343A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1.792.009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7E59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1.252.424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3D7AD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-27</w:t>
            </w:r>
          </w:p>
        </w:tc>
      </w:tr>
      <w:tr w:rsidR="008430C1" w:rsidRPr="008430C1" w14:paraId="5BA935BF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F7EB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E7EF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9584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664.508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ACB1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393.028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BD91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393.680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5783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-23</w:t>
            </w:r>
          </w:p>
        </w:tc>
      </w:tr>
      <w:tr w:rsidR="008430C1" w:rsidRPr="008430C1" w14:paraId="6C681070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D5A7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2569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рекламе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пропаганде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FA66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39.000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D8F2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39.000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C971A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39.000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9C76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430C1" w:rsidRPr="008430C1" w14:paraId="6C0AC9A7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9404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5D0E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амортизације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C8D1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4AE86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83827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EF21A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430C1" w:rsidRPr="008430C1" w14:paraId="186EC35C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EF52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80D1B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резервисања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A970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32.500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0055A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32.500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A3B76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220A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430C1" w:rsidRPr="008430C1" w14:paraId="51834866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5F36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7CB3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B007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1.135.537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BD95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692.659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CA14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695.909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D5003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-22</w:t>
            </w:r>
          </w:p>
        </w:tc>
      </w:tr>
      <w:tr w:rsidR="008430C1" w:rsidRPr="008430C1" w14:paraId="519D2A00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4B92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8E3B3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424B1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108.388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06BE6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106.438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828F9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105.138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8D12B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8430C1" w:rsidRPr="008430C1" w14:paraId="1A70DAEE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1180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2AA0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0EC5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326.950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82D1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313.950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714E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312.000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8DF5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8430C1" w:rsidRPr="008430C1" w14:paraId="39C6D57C" w14:textId="77777777" w:rsidTr="00050803">
        <w:trPr>
          <w:trHeight w:val="91"/>
          <w:jc w:val="center"/>
        </w:trPr>
        <w:tc>
          <w:tcPr>
            <w:tcW w:w="2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8B97BA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48AE68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57C517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-13.575.336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30E01D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201.290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12B3CC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183.615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8844DE" w14:textId="56AA32E4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-</w:t>
            </w:r>
          </w:p>
        </w:tc>
      </w:tr>
      <w:tr w:rsidR="008430C1" w:rsidRPr="008430C1" w14:paraId="702709A8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8D1E9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A5A5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 ПРИХОДИ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48827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70.000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8188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70.700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112FB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71.407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22CA2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</w:tr>
      <w:tr w:rsidR="008430C1" w:rsidRPr="008430C1" w14:paraId="56F29475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64D3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AB09E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7F8E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399.794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8427A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395.190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B1EA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380.823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2FE4D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-2</w:t>
            </w:r>
          </w:p>
        </w:tc>
      </w:tr>
      <w:tr w:rsidR="008430C1" w:rsidRPr="008430C1" w14:paraId="05CEA842" w14:textId="77777777" w:rsidTr="00050803">
        <w:trPr>
          <w:trHeight w:val="183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362718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868E59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0FC2E0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-329.794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B3DD58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-324.490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3F6E3C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-309.416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74B19D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-3</w:t>
            </w:r>
          </w:p>
        </w:tc>
      </w:tr>
      <w:tr w:rsidR="008430C1" w:rsidRPr="008430C1" w14:paraId="6DF4E78C" w14:textId="77777777" w:rsidTr="00050803">
        <w:trPr>
          <w:trHeight w:val="183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19A5BF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F86BF3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5221C5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-13.905.131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E649E6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-123.200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ADD365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-125.800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93B789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-90</w:t>
            </w:r>
          </w:p>
        </w:tc>
      </w:tr>
      <w:tr w:rsidR="008430C1" w:rsidRPr="008430C1" w14:paraId="4B860C09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CB89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43356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720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1.392.375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BC07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248.650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1156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248.650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4044E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-58</w:t>
            </w:r>
          </w:p>
        </w:tc>
      </w:tr>
      <w:tr w:rsidR="008430C1" w:rsidRPr="008430C1" w14:paraId="59006364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89E17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5DCFB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502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134.000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E4F72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129.450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A7E4A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126.850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BA75C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-3</w:t>
            </w:r>
          </w:p>
        </w:tc>
      </w:tr>
      <w:tr w:rsidR="008430C1" w:rsidRPr="008430C1" w14:paraId="51829996" w14:textId="77777777" w:rsidTr="00347A3E">
        <w:trPr>
          <w:trHeight w:val="183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F1CD8A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671BA6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9C742B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1.258.375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21465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119.200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93BA8A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121.800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68188C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430C1" w:rsidRPr="008430C1" w14:paraId="345F8DE8" w14:textId="77777777" w:rsidTr="00A73238">
        <w:trPr>
          <w:trHeight w:val="183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AEA75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1519C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ПРИХОДИ ОД УСКЛАЂИВАЊА ВРИЈЕДНОСТИ ИМОВИНЕ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B5F8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5E54D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6.500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A9EB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7302A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</w:tr>
      <w:tr w:rsidR="008430C1" w:rsidRPr="008430C1" w14:paraId="0C6946D8" w14:textId="77777777" w:rsidTr="00A73238">
        <w:trPr>
          <w:trHeight w:val="183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3BE2B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35CFF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РАСХОДИ ОД УСКЛАЂИВАЊА ВРИЈЕДНОСТИ ИМОВИНЕ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999F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6.500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53AF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6.500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4222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6.500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1D8DC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8430C1" w:rsidRPr="008430C1" w14:paraId="0975EF46" w14:textId="77777777" w:rsidTr="00347A3E">
        <w:trPr>
          <w:trHeight w:val="183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CF748E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B74C3E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F4CC80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-1.500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562C81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F6412E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2F6656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430C1" w:rsidRPr="008430C1" w14:paraId="005892FE" w14:textId="77777777" w:rsidTr="00A73238">
        <w:trPr>
          <w:trHeight w:val="276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17D7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4A8E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ECF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E512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9F42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5.000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477E6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8430C1" w:rsidRPr="008430C1" w14:paraId="5A0BD4C5" w14:textId="77777777" w:rsidTr="00CE3B5C">
        <w:trPr>
          <w:trHeight w:val="276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BC4FB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0BF8F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181CE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1.000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D7FCD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1.000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C8548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202A2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8430C1" w:rsidRPr="008430C1" w14:paraId="6D0F5FFF" w14:textId="77777777" w:rsidTr="00347A3E">
        <w:trPr>
          <w:trHeight w:val="276"/>
          <w:jc w:val="center"/>
        </w:trPr>
        <w:tc>
          <w:tcPr>
            <w:tcW w:w="2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EE7431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EC417B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990909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4.000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FC9A0E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4.000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CAEC14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4.000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38E754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8430C1" w:rsidRPr="008430C1" w14:paraId="6F80208D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2BBB7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81B8B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88F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27.556.174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3C0F3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40.112.059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DE89E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40.429.523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D408" w14:textId="77777777" w:rsidR="008430C1" w:rsidRPr="008430C1" w:rsidRDefault="008430C1" w:rsidP="00843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21</w:t>
            </w:r>
          </w:p>
        </w:tc>
      </w:tr>
      <w:tr w:rsidR="008430C1" w:rsidRPr="008430C1" w14:paraId="21740780" w14:textId="77777777" w:rsidTr="00A73238">
        <w:trPr>
          <w:trHeight w:val="91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DC5C6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8FCD9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C1FD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40.200.429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6C061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40.112.059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F2F4B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40.429.524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61301" w14:textId="77777777" w:rsidR="008430C1" w:rsidRPr="008430C1" w:rsidRDefault="008430C1" w:rsidP="00843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8430C1" w:rsidRPr="008430C1" w14:paraId="0A27555C" w14:textId="77777777" w:rsidTr="00347A3E">
        <w:trPr>
          <w:trHeight w:val="97"/>
          <w:jc w:val="center"/>
        </w:trPr>
        <w:tc>
          <w:tcPr>
            <w:tcW w:w="2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506FF8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E47F51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F53AF0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-12.644.256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E2F456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AC4577E" w14:textId="77777777" w:rsidR="008430C1" w:rsidRPr="008430C1" w:rsidRDefault="008430C1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5D44DA" w14:textId="77777777" w:rsidR="008430C1" w:rsidRPr="008430C1" w:rsidRDefault="008430C1" w:rsidP="00843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</w:tbl>
    <w:p w14:paraId="2B0DC785" w14:textId="64A1C61D" w:rsidR="00602A89" w:rsidRDefault="007A75E0" w:rsidP="00930778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35" w:name="_Toc174015568"/>
      <w:r w:rsidRPr="00B04D6C">
        <w:rPr>
          <w:rFonts w:ascii="Times New Roman" w:hAnsi="Times New Roman" w:cs="Times New Roman"/>
          <w:lang w:val="sr-Cyrl-CS"/>
        </w:rPr>
        <w:lastRenderedPageBreak/>
        <w:t>7.</w:t>
      </w:r>
      <w:r w:rsidRPr="00B04D6C">
        <w:rPr>
          <w:rFonts w:ascii="Times New Roman" w:hAnsi="Times New Roman" w:cs="Times New Roman"/>
          <w:lang w:val="hr-HR"/>
        </w:rPr>
        <w:t>1</w:t>
      </w:r>
      <w:r w:rsidRPr="00B04D6C">
        <w:rPr>
          <w:rFonts w:ascii="Times New Roman" w:hAnsi="Times New Roman" w:cs="Times New Roman"/>
          <w:lang w:val="sr-Cyrl-CS"/>
        </w:rPr>
        <w:t>.</w:t>
      </w:r>
      <w:r w:rsidRPr="00B04D6C">
        <w:rPr>
          <w:rFonts w:ascii="Times New Roman" w:hAnsi="Times New Roman" w:cs="Times New Roman"/>
          <w:lang w:val="hr-HR"/>
        </w:rPr>
        <w:t>2.</w:t>
      </w:r>
      <w:r w:rsidRPr="00B04D6C">
        <w:rPr>
          <w:rFonts w:ascii="Times New Roman" w:hAnsi="Times New Roman" w:cs="Times New Roman"/>
          <w:lang w:val="sr-Cyrl-CS"/>
        </w:rPr>
        <w:t xml:space="preserve"> Планирани финансијски резултат Операција</w:t>
      </w:r>
      <w:bookmarkEnd w:id="35"/>
    </w:p>
    <w:p w14:paraId="448A79A8" w14:textId="77777777" w:rsidR="00930778" w:rsidRPr="00930778" w:rsidRDefault="00930778" w:rsidP="00930778">
      <w:pPr>
        <w:rPr>
          <w:lang w:val="sr-Cyrl-CS"/>
        </w:rPr>
      </w:pPr>
    </w:p>
    <w:tbl>
      <w:tblPr>
        <w:tblW w:w="10449" w:type="dxa"/>
        <w:jc w:val="center"/>
        <w:tblLook w:val="04A0" w:firstRow="1" w:lastRow="0" w:firstColumn="1" w:lastColumn="0" w:noHBand="0" w:noVBand="1"/>
      </w:tblPr>
      <w:tblGrid>
        <w:gridCol w:w="583"/>
        <w:gridCol w:w="5044"/>
        <w:gridCol w:w="1192"/>
        <w:gridCol w:w="1322"/>
        <w:gridCol w:w="1196"/>
        <w:gridCol w:w="1112"/>
      </w:tblGrid>
      <w:tr w:rsidR="008430C1" w:rsidRPr="008430C1" w14:paraId="07C5AE3F" w14:textId="77777777" w:rsidTr="00FA370D">
        <w:trPr>
          <w:trHeight w:val="164"/>
          <w:jc w:val="center"/>
        </w:trPr>
        <w:tc>
          <w:tcPr>
            <w:tcW w:w="93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DF13" w14:textId="046F54EB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Табела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33</w:t>
            </w: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Планирани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резултат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Операција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збирно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путнички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робни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саобраћај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7CA6" w14:textId="77777777" w:rsidR="008430C1" w:rsidRPr="008430C1" w:rsidRDefault="008430C1" w:rsidP="00843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у КМ</w:t>
            </w:r>
          </w:p>
        </w:tc>
      </w:tr>
      <w:tr w:rsidR="008430C1" w:rsidRPr="008430C1" w14:paraId="69FE204C" w14:textId="77777777" w:rsidTr="00D84520">
        <w:trPr>
          <w:trHeight w:val="155"/>
          <w:jc w:val="center"/>
        </w:trPr>
        <w:tc>
          <w:tcPr>
            <w:tcW w:w="58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BA5FDF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04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FCB9F4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71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768FD3" w14:textId="12A6014C" w:rsidR="008430C1" w:rsidRPr="008430C1" w:rsidRDefault="0036600F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11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783E62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FA370D" w:rsidRPr="008430C1" w14:paraId="3CD52C3F" w14:textId="77777777" w:rsidTr="00D84520">
        <w:trPr>
          <w:trHeight w:val="401"/>
          <w:jc w:val="center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F6A0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0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2AFF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0694E6E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2024.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2F2AAF9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2025.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2960A91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2026.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11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1203D1C" w14:textId="77777777" w:rsidR="008430C1" w:rsidRPr="008430C1" w:rsidRDefault="008430C1" w:rsidP="008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A370D" w:rsidRPr="008430C1" w14:paraId="2DAF1F61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34E4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50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CFE06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F4EF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5CF9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1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A8E0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11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0934A" w14:textId="77777777" w:rsidR="008430C1" w:rsidRPr="008430C1" w:rsidRDefault="008430C1" w:rsidP="0084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</w:t>
            </w:r>
          </w:p>
        </w:tc>
      </w:tr>
      <w:tr w:rsidR="00D84520" w:rsidRPr="008430C1" w14:paraId="3691BC98" w14:textId="77777777" w:rsidTr="00D84520">
        <w:trPr>
          <w:trHeight w:val="164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538722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73F459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ПРИХОДИ (1.1-1.2)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071E1BD" w14:textId="5781F19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55.056.019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BEDB640" w14:textId="499C8C7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55.859.623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9757DA1" w14:textId="77D402D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56.843.740  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B6180AA" w14:textId="59781DA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:rsidR="00D84520" w:rsidRPr="008430C1" w14:paraId="0F7BFA88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EDF6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50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1A891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продаје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учинака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(а-д)</w:t>
            </w:r>
          </w:p>
        </w:tc>
        <w:tc>
          <w:tcPr>
            <w:tcW w:w="119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CB756" w14:textId="2112148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45.634.627    </w:t>
            </w:r>
          </w:p>
        </w:tc>
        <w:tc>
          <w:tcPr>
            <w:tcW w:w="132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25766" w14:textId="74AE629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46.564.065    </w:t>
            </w:r>
          </w:p>
        </w:tc>
        <w:tc>
          <w:tcPr>
            <w:tcW w:w="1196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FD951" w14:textId="2D86D1D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47.584.107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E0DC9B" w14:textId="3F79C078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520" w:rsidRPr="008430C1" w14:paraId="0E90414B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6ED2E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5B2EA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превоза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путника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AD6D22" w14:textId="024F349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320.000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09F0C" w14:textId="6B8DCF6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323.200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226633" w14:textId="19A011D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326.430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7A05F" w14:textId="3F604F6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4520" w:rsidRPr="008430C1" w14:paraId="7913A7F7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997C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E0F92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превоза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робе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858F7" w14:textId="0FF1ACF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40.739.741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E9B833" w14:textId="0E586CC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41.350.837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C4668" w14:textId="599A1FF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41.971.100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735E15E" w14:textId="41AC9EE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520" w:rsidRPr="008430C1" w14:paraId="76428056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FA040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371EC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RIC-a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26D5" w14:textId="7D5C910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C776B" w14:textId="7F6C599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E2CFF" w14:textId="127EF66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61067C" w14:textId="2BBFE71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84520" w:rsidRPr="008430C1" w14:paraId="0103D79B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5368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B9D6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RIV-a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426BA" w14:textId="4461048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1.535.625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E7B32" w14:textId="3CA70FD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1.550.981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90DE6" w14:textId="4B15D17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1.566.491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6F724" w14:textId="283D735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4520" w:rsidRPr="008430C1" w14:paraId="2FA5AED0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2F947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1D376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дјелатности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A43D4" w14:textId="7FBF117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3.039.261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D1A9" w14:textId="13A5B7E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3.339.047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042B2" w14:textId="51759A3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3.720.086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B7BB5" w14:textId="72D4B43E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D84520" w:rsidRPr="008430C1" w14:paraId="465668CB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0364F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038E3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тога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Приходи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вуче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1B2F" w14:textId="3EC40BA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1.600.000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6A5D3" w14:textId="5B15725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1.680.000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481FE" w14:textId="1964750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1.764.000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BCE4E" w14:textId="660E1AF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D84520" w:rsidRPr="008430C1" w14:paraId="6977206E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F0125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BDAA3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пословни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(а-г)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F4BCD" w14:textId="343DCBB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9.421.392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BADE0" w14:textId="5F6CA83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9.295.558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A2468" w14:textId="71466A2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9.259.633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38A8D" w14:textId="28B8074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D84520" w:rsidRPr="008430C1" w14:paraId="0FBB3577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41AAB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FCB83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субвенција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F660A" w14:textId="29F664E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6.088.400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A5470" w14:textId="1667A2A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8.771.150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63F7B" w14:textId="63059AA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8.747.192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4E0FA7" w14:textId="40E97414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D84520" w:rsidRPr="008430C1" w14:paraId="728546E7" w14:textId="77777777" w:rsidTr="00D84520">
        <w:trPr>
          <w:trHeight w:val="312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EC7C3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9CA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премија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субвенција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дотација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регреса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донација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сл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FCBD5" w14:textId="282104A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192.500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2B6EDD" w14:textId="0ECAA7F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192.500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48EEDF" w14:textId="3875C3B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192.500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00D202" w14:textId="1249BA8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430C1" w14:paraId="7F80F43C" w14:textId="77777777" w:rsidTr="00D84520">
        <w:trPr>
          <w:trHeight w:val="164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E0440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00AA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в)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донација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Свјетска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банка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44583" w14:textId="080E218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2.843.584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6B7E91" w14:textId="2DA8ABB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3618E" w14:textId="4A43E09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27F79" w14:textId="43FD50ED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8430C1" w14:paraId="400D81A1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single" w:sz="4" w:space="0" w:color="C0C0C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6933E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B654D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пословни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A0227" w14:textId="3FDA9DF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296.908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18170" w14:textId="2442475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331.908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DF7569" w14:textId="57F7D36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319.941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8212D" w14:textId="038A85C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D84520" w:rsidRPr="008430C1" w14:paraId="10683D9F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32E5DD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A92A18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РАСХОДИ (2.1-2.9)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CC0E09E" w14:textId="236A792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45.905.208    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E75D7A7" w14:textId="40D98E8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46.025.960    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9DEFBBB" w14:textId="0454482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46.880.954    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6C1B83" w14:textId="04C241B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D84520" w:rsidRPr="008430C1" w14:paraId="12FDB895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A5C0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77F0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накнаде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жељезничку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инфраструктуру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0D13" w14:textId="70E69C0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8.609.095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B7867" w14:textId="388E4EE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8.609.095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6F3D7" w14:textId="1CCB5ED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8.609.095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55294" w14:textId="72F11E8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430C1" w14:paraId="6E7D97CD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E42D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6718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3C7E7" w14:textId="3653DA0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7.108.499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8CE00" w14:textId="25CC094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7.383.793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38AC0" w14:textId="02A9E18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7.478.257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EBCCC" w14:textId="60ACCC1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4520" w:rsidRPr="008430C1" w14:paraId="19AB7BFB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8E6E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EEA6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израду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1243B" w14:textId="68F48F6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3.548.550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7C1AC" w14:textId="47B487B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3.765.421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DE64F" w14:textId="69FC2AF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3.935.746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9443C" w14:textId="3FCA4E8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D84520" w:rsidRPr="008430C1" w14:paraId="0D1A120E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FF8EA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13B4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Путнички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9D367" w14:textId="2DBC00E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1.310.686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0FBA" w14:textId="3D408D0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1.275.412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82F55" w14:textId="08C7FEC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1.331.320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0CA4C5" w14:textId="5B64E282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4520" w:rsidRPr="008430C1" w14:paraId="3739827D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598F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9ED0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Робни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5F91" w14:textId="1D9E2F4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2.237.864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AF486" w14:textId="2525715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2.490.009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39106" w14:textId="0E9666A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2.604.425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F4C94" w14:textId="7F35A3E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84520" w:rsidRPr="008430C1" w14:paraId="08856A98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FBC25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B3E6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режијског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F844D" w14:textId="7A193DC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308.749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360A6" w14:textId="332D4DA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231.272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C8F9" w14:textId="2F1F0D4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307.149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DDE49" w14:textId="78C36D88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430C1" w14:paraId="1E52E820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F50E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D788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горива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енергије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02DC9" w14:textId="5785798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3.251.200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51E5" w14:textId="11649B7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3.387.100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791E3" w14:textId="731AA32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3.235.362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4872F" w14:textId="4B4BA0E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430C1" w14:paraId="660C88D6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FC321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DA8F9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лични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82629" w14:textId="3884676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20.855.000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CB43B" w14:textId="138B8B6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21.751.936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2442" w14:textId="34F03C5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22.353.936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AD650" w14:textId="2AA4A26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D84520" w:rsidRPr="008430C1" w14:paraId="77C86AE9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A686A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68DA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72B78" w14:textId="235460B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8.506.912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5DE2" w14:textId="6F9BA00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7.600.265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6A6C" w14:textId="5C95975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7.758.795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8A615" w14:textId="023D726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-4</w:t>
            </w:r>
          </w:p>
        </w:tc>
      </w:tr>
      <w:tr w:rsidR="00D84520" w:rsidRPr="008430C1" w14:paraId="74BD49EF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7370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8733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E7E81" w14:textId="34B26C3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4.463.400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7DF93" w14:textId="23A407F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3.519.700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8D389" w14:textId="1A739E8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3.530.200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7ED08" w14:textId="606FEF18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-11</w:t>
            </w:r>
          </w:p>
        </w:tc>
      </w:tr>
      <w:tr w:rsidR="00D84520" w:rsidRPr="008430C1" w14:paraId="1FBD3C26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43BF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BBD9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Путнички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435EC" w14:textId="0DAAED2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1.992.978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55A26" w14:textId="5473C4D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1.470.604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06595" w14:textId="56D34CB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1.476.404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C5CFAE" w14:textId="712A500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-14</w:t>
            </w:r>
          </w:p>
        </w:tc>
      </w:tr>
      <w:tr w:rsidR="00D84520" w:rsidRPr="008430C1" w14:paraId="60CE1FA2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53E6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6D15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   -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Робни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97FE5" w14:textId="2483BEA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2.470.422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2FB0" w14:textId="45F5F0A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2.049.096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E2EF4" w14:textId="7F6769D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2.053.796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C3370" w14:textId="3F628B8E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-9</w:t>
            </w:r>
          </w:p>
        </w:tc>
      </w:tr>
      <w:tr w:rsidR="00D84520" w:rsidRPr="008430C1" w14:paraId="181514A2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82C9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394D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12879" w14:textId="4147A8B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4.022.512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A7A34" w14:textId="51E5137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4.059.565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F0B57" w14:textId="4DC485D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4.207.595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2B20A" w14:textId="666EDB6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520" w:rsidRPr="008430C1" w14:paraId="1F832B76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4D03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54D7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тога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: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B938C" w14:textId="45E3989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83ABA" w14:textId="4760DB9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1B561" w14:textId="69D47BA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832D6" w14:textId="1797B88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84520" w:rsidRPr="008430C1" w14:paraId="23CFEB55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211E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27CF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вуче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9F49C" w14:textId="3F6D7BA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2.600.000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D84B" w14:textId="5E51202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2.730.000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B83FE" w14:textId="354F30C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2.866.500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A3A3CD" w14:textId="17295B3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D84520" w:rsidRPr="008430C1" w14:paraId="0588E36E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D904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770C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RIV-a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8E64B" w14:textId="2B2A0E8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1.064.700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7AA69" w14:textId="4EDCD82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1.117.935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1257C" w14:textId="3B84D2E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1.129.114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7C763" w14:textId="7CF81D14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4520" w:rsidRPr="008430C1" w14:paraId="041869AB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AADB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80BB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RIC-a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3526F" w14:textId="401FA86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E579F" w14:textId="3F4B641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44CCD" w14:textId="71B5661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03065F" w14:textId="48CCB3DD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8430C1" w14:paraId="4398B2A6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820A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86F6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рекламе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пропаганде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5503A" w14:textId="24D5D06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21.000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39823" w14:textId="0B1CA00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21.000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531A" w14:textId="47BE1B5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21.000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0E4DC" w14:textId="07FA537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430C1" w14:paraId="0BA5222E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6544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CF2D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амортизације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B348" w14:textId="17CCD2B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CB5E" w14:textId="7139B17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79270" w14:textId="1F3F627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9C2DC" w14:textId="7F9EB25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8430C1" w14:paraId="18655F89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F14A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17A2A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резервисања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869FD" w14:textId="1483A34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17.500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6C264" w14:textId="6F7C01A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17.500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21A4" w14:textId="1F4D7E3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17.500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3439B" w14:textId="5E62BB5E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430C1" w14:paraId="5CD4FE71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D687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9EA8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B73EA" w14:textId="77E1236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573.789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AAC87" w14:textId="0C63DBC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437.008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98CB0" w14:textId="27C2F26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438.758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70704" w14:textId="7F5CCD7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-13</w:t>
            </w:r>
          </w:p>
        </w:tc>
      </w:tr>
      <w:tr w:rsidR="00D84520" w:rsidRPr="008430C1" w14:paraId="77225FC5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14A8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F688C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пореза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A6B8C" w14:textId="09BE4FF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58.363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CA58A" w14:textId="1BEFA51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57.313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76425" w14:textId="356EA4D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56.613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99E15" w14:textId="060C4514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8430C1" w14:paraId="7FD88F46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10817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2.9.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608E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30C1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4E759" w14:textId="0F744F5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176.050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3146" w14:textId="2FD5FB1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169.050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B3281" w14:textId="3E4D905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168.000  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D642B" w14:textId="059C697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8430C1" w14:paraId="0C7D4A83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FD5F7A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44864A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FE09CD9" w14:textId="4ED2A9C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9.150.812    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6EE141D" w14:textId="460E4CB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9.833.663    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68669DD" w14:textId="2F391FC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9.962.786  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D980825" w14:textId="0733F10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8430C1" w14:paraId="5DCCBE28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0399D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1473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 ПРИХОДИ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06682" w14:textId="75CCA97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200.000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3DD3" w14:textId="1E85590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205.600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5B51F" w14:textId="419C729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211.206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24E8F" w14:textId="3AC7A5E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4520" w:rsidRPr="008430C1" w14:paraId="14F303EA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E844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6231D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E209" w14:textId="3D56375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215.274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52638" w14:textId="33AED2D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212.794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81FF7" w14:textId="171CC7D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205.058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F169C" w14:textId="5D2AF5D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8430C1" w14:paraId="5A7A498F" w14:textId="77777777" w:rsidTr="00D84520">
        <w:trPr>
          <w:trHeight w:val="312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E9E60D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2B5A7D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33B381C" w14:textId="340D4C0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-15.274    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1E48E0C" w14:textId="6123CEE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-7.194    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2A3035" w14:textId="175A787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6.148    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58856E5" w14:textId="0359DC3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D84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-</w:t>
            </w:r>
          </w:p>
        </w:tc>
      </w:tr>
      <w:tr w:rsidR="00D84520" w:rsidRPr="008430C1" w14:paraId="32AC8F5C" w14:textId="77777777" w:rsidTr="00D84520">
        <w:trPr>
          <w:trHeight w:val="312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64DFE6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EE3213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503F398" w14:textId="1F26F70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9.135.538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A4EF40" w14:textId="78E48A0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9.826.468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97B4CB5" w14:textId="7514F99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9.968.934  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A3A8927" w14:textId="627C807D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84520" w:rsidRPr="008430C1" w14:paraId="58B61694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8F5F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E5E9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CF089" w14:textId="08C77F9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3.617.302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4B041" w14:textId="49A6B59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292.350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A8A73" w14:textId="32AB13C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292.350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E39A3" w14:textId="1E03E04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-72</w:t>
            </w:r>
          </w:p>
        </w:tc>
      </w:tr>
      <w:tr w:rsidR="00D84520" w:rsidRPr="008430C1" w14:paraId="55680B7C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D090D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11708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698C" w14:textId="29653E2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106.000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6D8F4" w14:textId="438597C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103.550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DF237" w14:textId="2CB29A2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102.150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C1FF32" w14:textId="0A18042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8430C1" w14:paraId="1E9D7AC9" w14:textId="77777777" w:rsidTr="00D84520">
        <w:trPr>
          <w:trHeight w:val="312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8D8A96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0A5D9B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0B5D73C" w14:textId="3DA1FF7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3.511.302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B0EB6B1" w14:textId="67DC15F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188.800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E839059" w14:textId="33F7582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190.200    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4588C9" w14:textId="6054D8B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-77</w:t>
            </w:r>
          </w:p>
        </w:tc>
      </w:tr>
      <w:tr w:rsidR="00D84520" w:rsidRPr="008430C1" w14:paraId="628E4EC8" w14:textId="77777777" w:rsidTr="00D84520">
        <w:trPr>
          <w:trHeight w:val="312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C3CED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A03A6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ПРИХОДИ ОД УСКЛАЂИВАЊА ВРИЈЕДНОСТИ ИМОВИНЕ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ACFF1" w14:textId="432C4B6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5.000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84C30" w14:textId="6D0851D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8F75D3" w14:textId="65C4CD6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3.500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7F5D2" w14:textId="4D1CAF2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-16</w:t>
            </w:r>
          </w:p>
        </w:tc>
      </w:tr>
      <w:tr w:rsidR="00D84520" w:rsidRPr="008430C1" w14:paraId="39CFA0FB" w14:textId="77777777" w:rsidTr="00D84520">
        <w:trPr>
          <w:trHeight w:val="312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1322A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E311F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РАСХОДИ ОД УСКЛАЂИВАЊА ВРИЈЕДНОСТИ ИМОВИНЕ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F777C" w14:textId="61B3D7B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7A863" w14:textId="42954FB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73BDBA" w14:textId="7FD92E8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3.500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42414A" w14:textId="538190E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430C1" w14:paraId="0A312C90" w14:textId="77777777" w:rsidTr="00D84520">
        <w:trPr>
          <w:trHeight w:val="312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5F82A4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23B608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90B0C79" w14:textId="0CA65C0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1.500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7EA674E" w14:textId="0469341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68A0403" w14:textId="56D343B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 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7C8B76A" w14:textId="38D9615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8430C1" w14:paraId="0306339F" w14:textId="77777777" w:rsidTr="00D84520">
        <w:trPr>
          <w:trHeight w:val="470"/>
          <w:jc w:val="center"/>
        </w:trPr>
        <w:tc>
          <w:tcPr>
            <w:tcW w:w="583" w:type="dxa"/>
            <w:tcBorders>
              <w:top w:val="single" w:sz="4" w:space="0" w:color="auto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35A1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9.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2680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EBB23" w14:textId="260ED65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5.000    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2838" w14:textId="782CDA2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5.000    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9EBF2" w14:textId="2FACE54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5.000    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D89A5" w14:textId="4EAA3FB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430C1" w14:paraId="7F5E6A3B" w14:textId="77777777" w:rsidTr="00D84520">
        <w:trPr>
          <w:trHeight w:val="470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7027A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6C023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5E9F1" w14:textId="5233FEF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9.000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C7342" w14:textId="60304AE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9.000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E60FF" w14:textId="644BB67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9.000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CC156B" w14:textId="5A760C4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8430C1" w14:paraId="5EE9A1B2" w14:textId="77777777" w:rsidTr="00D84520">
        <w:trPr>
          <w:trHeight w:val="470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1E5AC2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8CB218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F9938F4" w14:textId="119BA3F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-4.000    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42ADAC2" w14:textId="29923AC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-4.000    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B171074" w14:textId="2150BF0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-4.000    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EDF1306" w14:textId="7288020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D84520" w:rsidRPr="008430C1" w14:paraId="3F18C67B" w14:textId="77777777" w:rsidTr="00D84520">
        <w:trPr>
          <w:trHeight w:val="155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D25AC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B028F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E284D" w14:textId="31FCE40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58.883.321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CCF1A8" w14:textId="1702992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56.366.073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5F9227" w14:textId="3E2DCCD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57.355.796 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7686A8" w14:textId="0464A38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-1</w:t>
            </w:r>
          </w:p>
        </w:tc>
      </w:tr>
      <w:tr w:rsidR="00D84520" w:rsidRPr="008430C1" w14:paraId="11386590" w14:textId="77777777" w:rsidTr="00D84520">
        <w:trPr>
          <w:trHeight w:val="164"/>
          <w:jc w:val="center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3224B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76745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19B9A" w14:textId="314864B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46.238.981   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4B6579" w14:textId="38498E1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46.354.805 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0969D" w14:textId="4EE3D28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47.200.662   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1F0611" w14:textId="5C18DAD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D84520" w:rsidRPr="008430C1" w14:paraId="154AC16A" w14:textId="77777777" w:rsidTr="00D84520">
        <w:trPr>
          <w:trHeight w:val="544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9CFF4F" w14:textId="77777777" w:rsidR="00D84520" w:rsidRPr="008430C1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FB43CE" w14:textId="77777777" w:rsidR="00D84520" w:rsidRPr="008430C1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0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26501F7" w14:textId="5671C0D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12.644.340    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8092930" w14:textId="60AE457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10.011.268    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27DE2B7" w14:textId="2497968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10.155.134    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26F5CDF" w14:textId="5453E0A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</w:tbl>
    <w:p w14:paraId="6EDF7CF0" w14:textId="77777777" w:rsidR="00BC3647" w:rsidRPr="00BC3647" w:rsidRDefault="00BC3647" w:rsidP="00BC3647">
      <w:pPr>
        <w:rPr>
          <w:lang w:val="sr-Cyrl-CS"/>
        </w:rPr>
      </w:pPr>
    </w:p>
    <w:p w14:paraId="070A1712" w14:textId="40F837B8" w:rsidR="002429BD" w:rsidRDefault="002429BD" w:rsidP="00BC3647">
      <w:pPr>
        <w:spacing w:after="0"/>
        <w:rPr>
          <w:rFonts w:ascii="Times New Roman" w:hAnsi="Times New Roman" w:cs="Times New Roman"/>
          <w:lang w:val="sr-Cyrl-CS"/>
        </w:rPr>
      </w:pPr>
    </w:p>
    <w:p w14:paraId="68FE66D6" w14:textId="77777777" w:rsidR="009079BA" w:rsidRPr="009079BA" w:rsidRDefault="009079BA" w:rsidP="009079BA">
      <w:pPr>
        <w:rPr>
          <w:lang w:val="sr-Cyrl-CS"/>
        </w:rPr>
      </w:pPr>
    </w:p>
    <w:p w14:paraId="2923D027" w14:textId="77777777" w:rsidR="002429BD" w:rsidRDefault="002429BD" w:rsidP="002429BD">
      <w:pPr>
        <w:rPr>
          <w:lang w:val="sr-Cyrl-CS"/>
        </w:rPr>
      </w:pPr>
    </w:p>
    <w:p w14:paraId="5DF52E00" w14:textId="77777777" w:rsidR="002429BD" w:rsidRDefault="002429BD" w:rsidP="002429BD">
      <w:pPr>
        <w:rPr>
          <w:lang w:val="sr-Cyrl-CS"/>
        </w:rPr>
      </w:pPr>
    </w:p>
    <w:p w14:paraId="21F29AEE" w14:textId="30445246" w:rsidR="002429BD" w:rsidRDefault="002429BD" w:rsidP="002429BD">
      <w:pPr>
        <w:rPr>
          <w:lang w:val="sr-Cyrl-CS"/>
        </w:rPr>
      </w:pPr>
    </w:p>
    <w:p w14:paraId="4815246A" w14:textId="6E22E04E" w:rsidR="00E90B54" w:rsidRDefault="00E90B54" w:rsidP="002429BD">
      <w:pPr>
        <w:rPr>
          <w:lang w:val="sr-Cyrl-CS"/>
        </w:rPr>
      </w:pPr>
    </w:p>
    <w:p w14:paraId="4B03FC75" w14:textId="72F8F289" w:rsidR="00E90B54" w:rsidRDefault="00E90B54" w:rsidP="002429BD">
      <w:pPr>
        <w:rPr>
          <w:lang w:val="sr-Cyrl-CS"/>
        </w:rPr>
      </w:pPr>
    </w:p>
    <w:p w14:paraId="537D7066" w14:textId="7E4A8252" w:rsidR="00E90B54" w:rsidRDefault="00E90B54" w:rsidP="002429BD">
      <w:pPr>
        <w:rPr>
          <w:lang w:val="sr-Cyrl-CS"/>
        </w:rPr>
      </w:pPr>
    </w:p>
    <w:p w14:paraId="0B76833F" w14:textId="3AB46D13" w:rsidR="00BC3647" w:rsidRDefault="00BC3647" w:rsidP="002429BD">
      <w:pPr>
        <w:rPr>
          <w:lang w:val="sr-Cyrl-CS"/>
        </w:rPr>
      </w:pPr>
    </w:p>
    <w:p w14:paraId="36C93D35" w14:textId="5AAEAFED" w:rsidR="00BC3647" w:rsidRDefault="00BC3647" w:rsidP="002429BD">
      <w:pPr>
        <w:rPr>
          <w:lang w:val="sr-Cyrl-CS"/>
        </w:rPr>
      </w:pPr>
    </w:p>
    <w:p w14:paraId="7AA00CCF" w14:textId="49C565BE" w:rsidR="00BC3647" w:rsidRDefault="00BC3647" w:rsidP="002429BD">
      <w:pPr>
        <w:rPr>
          <w:lang w:val="sr-Cyrl-CS"/>
        </w:rPr>
      </w:pPr>
    </w:p>
    <w:p w14:paraId="34DD0330" w14:textId="3D0CD58A" w:rsidR="00FA370D" w:rsidRDefault="00FA370D" w:rsidP="002429BD">
      <w:pPr>
        <w:rPr>
          <w:lang w:val="sr-Cyrl-CS"/>
        </w:rPr>
      </w:pPr>
    </w:p>
    <w:p w14:paraId="3068EA79" w14:textId="54160716" w:rsidR="00FA370D" w:rsidRDefault="00FA370D" w:rsidP="002429BD">
      <w:pPr>
        <w:rPr>
          <w:lang w:val="sr-Cyrl-CS"/>
        </w:rPr>
      </w:pPr>
    </w:p>
    <w:p w14:paraId="6C1AA78A" w14:textId="27072CA0" w:rsidR="00FA370D" w:rsidRDefault="00FA370D" w:rsidP="002429BD">
      <w:pPr>
        <w:rPr>
          <w:lang w:val="sr-Cyrl-CS"/>
        </w:rPr>
      </w:pPr>
    </w:p>
    <w:p w14:paraId="5947CE04" w14:textId="7E25CD16" w:rsidR="00FA370D" w:rsidRDefault="00FA370D" w:rsidP="002429BD">
      <w:pPr>
        <w:rPr>
          <w:lang w:val="sr-Cyrl-CS"/>
        </w:rPr>
      </w:pPr>
    </w:p>
    <w:p w14:paraId="0B39C80C" w14:textId="4B91BE23" w:rsidR="00FA370D" w:rsidRDefault="00FA370D" w:rsidP="002429BD">
      <w:pPr>
        <w:rPr>
          <w:lang w:val="sr-Cyrl-CS"/>
        </w:rPr>
      </w:pPr>
    </w:p>
    <w:p w14:paraId="31382A65" w14:textId="77777777" w:rsidR="00FA370D" w:rsidRDefault="00FA370D" w:rsidP="002429BD">
      <w:pPr>
        <w:rPr>
          <w:lang w:val="sr-Cyrl-CS"/>
        </w:rPr>
      </w:pPr>
    </w:p>
    <w:p w14:paraId="3083389D" w14:textId="48D6B697" w:rsidR="00BC3647" w:rsidRDefault="00BC3647" w:rsidP="002429BD">
      <w:pPr>
        <w:rPr>
          <w:lang w:val="sr-Cyrl-CS"/>
        </w:rPr>
      </w:pPr>
    </w:p>
    <w:p w14:paraId="09D41057" w14:textId="0D1E1561" w:rsidR="00184C7E" w:rsidRDefault="00184C7E" w:rsidP="002429BD">
      <w:pPr>
        <w:rPr>
          <w:lang w:val="sr-Cyrl-CS"/>
        </w:rPr>
      </w:pPr>
    </w:p>
    <w:p w14:paraId="5626EF9F" w14:textId="77777777" w:rsidR="00602A89" w:rsidRDefault="00602A89" w:rsidP="002429BD">
      <w:pPr>
        <w:rPr>
          <w:lang w:val="sr-Cyrl-CS"/>
        </w:rPr>
      </w:pPr>
    </w:p>
    <w:p w14:paraId="674874CB" w14:textId="77777777" w:rsidR="00BC6729" w:rsidRPr="00BC6729" w:rsidRDefault="00BC6729" w:rsidP="00BC6729">
      <w:pPr>
        <w:rPr>
          <w:lang w:val="sr-Cyrl-CS"/>
        </w:rPr>
      </w:pPr>
    </w:p>
    <w:p w14:paraId="516A4356" w14:textId="09DB168F" w:rsidR="00BC3647" w:rsidRDefault="007A75E0" w:rsidP="00E31AD6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36" w:name="_Toc174015569"/>
      <w:r w:rsidRPr="00B04D6C">
        <w:rPr>
          <w:rFonts w:ascii="Times New Roman" w:hAnsi="Times New Roman" w:cs="Times New Roman"/>
          <w:lang w:val="sr-Cyrl-CS"/>
        </w:rPr>
        <w:lastRenderedPageBreak/>
        <w:t>7.</w:t>
      </w:r>
      <w:r w:rsidRPr="00B04D6C">
        <w:rPr>
          <w:rFonts w:ascii="Times New Roman" w:hAnsi="Times New Roman" w:cs="Times New Roman"/>
          <w:lang w:val="hr-HR"/>
        </w:rPr>
        <w:t>1.2.1</w:t>
      </w:r>
      <w:r w:rsidRPr="00B04D6C">
        <w:rPr>
          <w:rFonts w:ascii="Times New Roman" w:hAnsi="Times New Roman" w:cs="Times New Roman"/>
          <w:lang w:val="sr-Cyrl-CS"/>
        </w:rPr>
        <w:t>. Планирани финансијски резултат у путничком саобраћају</w:t>
      </w:r>
      <w:bookmarkEnd w:id="36"/>
    </w:p>
    <w:p w14:paraId="6210EFE9" w14:textId="61FC6FEF" w:rsidR="00E31AD6" w:rsidRDefault="00E31AD6" w:rsidP="00E31AD6">
      <w:pPr>
        <w:rPr>
          <w:sz w:val="12"/>
          <w:szCs w:val="12"/>
          <w:lang w:val="sr-Cyrl-CS"/>
        </w:rPr>
      </w:pPr>
    </w:p>
    <w:tbl>
      <w:tblPr>
        <w:tblW w:w="10798" w:type="dxa"/>
        <w:jc w:val="center"/>
        <w:tblLook w:val="04A0" w:firstRow="1" w:lastRow="0" w:firstColumn="1" w:lastColumn="0" w:noHBand="0" w:noVBand="1"/>
      </w:tblPr>
      <w:tblGrid>
        <w:gridCol w:w="557"/>
        <w:gridCol w:w="5001"/>
        <w:gridCol w:w="1399"/>
        <w:gridCol w:w="1324"/>
        <w:gridCol w:w="1455"/>
        <w:gridCol w:w="1062"/>
      </w:tblGrid>
      <w:tr w:rsidR="00C57BF2" w:rsidRPr="00C57BF2" w14:paraId="00ACC80F" w14:textId="77777777" w:rsidTr="00D84520">
        <w:trPr>
          <w:trHeight w:val="202"/>
          <w:jc w:val="center"/>
        </w:trPr>
        <w:tc>
          <w:tcPr>
            <w:tcW w:w="97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4EBF6" w14:textId="5B0DFF68" w:rsidR="00C57BF2" w:rsidRPr="00C57BF2" w:rsidRDefault="00C57BF2" w:rsidP="00A73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Табела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3</w:t>
            </w:r>
            <w:r w:rsid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Планирани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резултат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у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путничком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саобраћају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ECFE" w14:textId="77777777" w:rsidR="00C57BF2" w:rsidRPr="00C57BF2" w:rsidRDefault="00C57BF2" w:rsidP="00C57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у КМ</w:t>
            </w:r>
          </w:p>
        </w:tc>
      </w:tr>
      <w:tr w:rsidR="00C57BF2" w:rsidRPr="00C57BF2" w14:paraId="7F380180" w14:textId="77777777" w:rsidTr="00D84520">
        <w:trPr>
          <w:trHeight w:val="190"/>
          <w:jc w:val="center"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839D9E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0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42C31D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1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44198F" w14:textId="4D3F1BA3" w:rsidR="00C57BF2" w:rsidRPr="00C57BF2" w:rsidRDefault="0036600F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955DAF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57BF2" w:rsidRPr="00C57BF2" w14:paraId="0F8601D6" w14:textId="77777777" w:rsidTr="00D84520">
        <w:trPr>
          <w:trHeight w:val="668"/>
          <w:jc w:val="center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802A" w14:textId="77777777" w:rsidR="00C57BF2" w:rsidRPr="00C57BF2" w:rsidRDefault="00C57BF2" w:rsidP="00C57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0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9E0E" w14:textId="77777777" w:rsidR="00C57BF2" w:rsidRPr="00C57BF2" w:rsidRDefault="00C57BF2" w:rsidP="00C57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A674DE8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2024.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824C0C7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2025.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5048A1A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2026.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A32F24A" w14:textId="77777777" w:rsidR="00C57BF2" w:rsidRPr="00C57BF2" w:rsidRDefault="00C57BF2" w:rsidP="00C57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57BF2" w:rsidRPr="00C57BF2" w14:paraId="5D0AD8DE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3973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7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500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A7EE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7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39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FCF3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7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C58E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7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4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A9E45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7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6940F" w14:textId="77777777" w:rsidR="00C57BF2" w:rsidRPr="00C57BF2" w:rsidRDefault="00C57BF2" w:rsidP="00C5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7BF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</w:t>
            </w:r>
          </w:p>
        </w:tc>
      </w:tr>
      <w:tr w:rsidR="00D84520" w:rsidRPr="00C57BF2" w14:paraId="0881502B" w14:textId="77777777" w:rsidTr="00D84520">
        <w:trPr>
          <w:trHeight w:val="20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2E9930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B7866E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ПРИХОДИ (1.1-1.3)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DACE215" w14:textId="62BFB19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6.408.400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C6A1B58" w14:textId="0ACEA40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9.094.350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DA7BF07" w14:textId="561D516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9.073.622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7587B5C" w14:textId="3AB0A57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19</w:t>
            </w:r>
          </w:p>
        </w:tc>
      </w:tr>
      <w:tr w:rsidR="00D84520" w:rsidRPr="00C57BF2" w14:paraId="1BB7B00F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29A2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5001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058B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продаје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учинака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а+б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9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8693C" w14:textId="0340094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320.000   </w:t>
            </w:r>
          </w:p>
        </w:tc>
        <w:tc>
          <w:tcPr>
            <w:tcW w:w="132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9DE11" w14:textId="657E807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323.200   </w:t>
            </w:r>
          </w:p>
        </w:tc>
        <w:tc>
          <w:tcPr>
            <w:tcW w:w="1455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FFA7" w14:textId="36279BF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326.430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47C77" w14:textId="538E676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4520" w:rsidRPr="00C57BF2" w14:paraId="310156DF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9E638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1EA14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превоза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путника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E54C" w14:textId="1B777C7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320.000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25AE4" w14:textId="4A72426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323.200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5C533" w14:textId="460498F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326.430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CB36C8" w14:textId="072EF7D2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4520" w:rsidRPr="00C57BF2" w14:paraId="26ED3588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E760A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32CFB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RIC-a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180BC" w14:textId="23E686F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48756" w14:textId="27A5D2F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8BC51" w14:textId="79C8E22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2D539B" w14:textId="2A98ADF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84520" w:rsidRPr="00C57BF2" w14:paraId="55E07AAE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B5C2C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C05EA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дјелатности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B9448" w14:textId="19A2160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35.000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489C9" w14:textId="370EEFC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6D923" w14:textId="54D61C5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54C398" w14:textId="3B92269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C57BF2" w14:paraId="4D9E060A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F4499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75DD2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пословни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742FD" w14:textId="4E6E0B2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6.088.400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41CDEF" w14:textId="33C86A2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8.771.150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62491" w14:textId="5668F9A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8.747.192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580E2" w14:textId="4F8FCBF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D84520" w:rsidRPr="00C57BF2" w14:paraId="55E64463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5A805B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FAEAEB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износ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средсатава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из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Уговора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PSC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12F444" w14:textId="5A9008C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31A5B3" w14:textId="697D951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11.350.000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AEAB6E" w14:textId="3BA7DC3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11.226.000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F367EA" w14:textId="31B8BCA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84520" w:rsidRPr="00C57BF2" w14:paraId="568ECC1F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A75A2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C8BA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а)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донација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Свјетска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банка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47198" w14:textId="5E5E070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26AEE1" w14:textId="584042E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0FE5B4" w14:textId="34545E7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4EBD673" w14:textId="23B8789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84520" w:rsidRPr="00C57BF2" w14:paraId="51D5BF0E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9B301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4FCDD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субвенција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57969" w14:textId="1A45B4E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6.088.400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F83CA" w14:textId="0FE93AE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8.771.150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6FC3A3" w14:textId="19A4485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8.747.192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1033A" w14:textId="7985310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D84520" w:rsidRPr="00C57BF2" w14:paraId="51C1FF7A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0F6703" w14:textId="7777777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9EF9949" w14:textId="77777777" w:rsidR="00D84520" w:rsidRPr="00D84520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РАСХОДИ (2.1-2.9)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D84C07" w14:textId="5BF2FCC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9.768.185   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FE97F75" w14:textId="15C9DD5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9.200.883   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CBA051" w14:textId="792E7E5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9.186.069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DD22429" w14:textId="22B5DFA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-3</w:t>
            </w:r>
          </w:p>
        </w:tc>
      </w:tr>
      <w:tr w:rsidR="00D84520" w:rsidRPr="00C57BF2" w14:paraId="6E73F55E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C935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C095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накнаде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жељезничку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инфраструктуру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F528" w14:textId="06318C1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1.751.192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085A" w14:textId="3B12F6D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1.751.192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8323F" w14:textId="75D681D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1.751.192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C74A6" w14:textId="3D709BD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C57BF2" w14:paraId="161B0EFA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1B05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8308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59941" w14:textId="4940F1F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1.973.545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53A2A" w14:textId="1B0BA99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1.916.600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3826" w14:textId="0575C71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1.836.079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47C9F2" w14:textId="70DA04D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-4</w:t>
            </w:r>
          </w:p>
        </w:tc>
      </w:tr>
      <w:tr w:rsidR="00D84520" w:rsidRPr="00C57BF2" w14:paraId="6B394289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A39EE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2046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израду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BFBD7" w14:textId="4E1C7F0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1.310.686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93BDA" w14:textId="31856A6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1.275.412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DE61" w14:textId="3756933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1.331.320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51451" w14:textId="2112E9A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4520" w:rsidRPr="00C57BF2" w14:paraId="1B374296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7D2E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1077C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режијског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8D53F" w14:textId="055881B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129.675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AA61" w14:textId="443EF1B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97.134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A1293" w14:textId="5E9F53D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129.003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C741E1" w14:textId="31455DF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C57BF2" w14:paraId="5A5C6631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330F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93A1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горива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енергије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3E6A" w14:textId="013FA39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533.184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2173" w14:textId="7188B75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544.054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83AC7" w14:textId="4EF4A2B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375.756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63C3D4" w14:textId="57CEF62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-16</w:t>
            </w:r>
          </w:p>
        </w:tc>
      </w:tr>
      <w:tr w:rsidR="00D84520" w:rsidRPr="00C57BF2" w14:paraId="04984072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95F43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851AD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лични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22681" w14:textId="7C4D265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3.715.500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CBCF5E" w14:textId="1B0D262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3.805.194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DF454F" w14:textId="5EEFE52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3.865.394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729A59" w14:textId="4ACC24C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520" w:rsidRPr="00C57BF2" w14:paraId="43B37406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0F68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F940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AD861" w14:textId="371491B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2.152.079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BC9B3" w14:textId="7C9125F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1.568.309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57DF0" w14:textId="5742F7A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1.574.256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0D5CF1" w14:textId="04BE8B4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-14</w:t>
            </w:r>
          </w:p>
        </w:tc>
      </w:tr>
      <w:tr w:rsidR="00D84520" w:rsidRPr="00C57BF2" w14:paraId="10EB258B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E84A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3E1E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одржавања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DD991" w14:textId="00C4F42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1.992.978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7341" w14:textId="27895BC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1.470.604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26DD1" w14:textId="28037EE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1.476.404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0B9F4E" w14:textId="5A2B7B1E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-14</w:t>
            </w:r>
          </w:p>
        </w:tc>
      </w:tr>
      <w:tr w:rsidR="00D84520" w:rsidRPr="00C57BF2" w14:paraId="2AA5209A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0470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0657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726A7" w14:textId="2DBDD7B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150.281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8FA3" w14:textId="103AAD1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88.885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D382F" w14:textId="1E43EE1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89.032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11FFE" w14:textId="29643AE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-23</w:t>
            </w:r>
          </w:p>
        </w:tc>
      </w:tr>
      <w:tr w:rsidR="00D84520" w:rsidRPr="00C57BF2" w14:paraId="0EB1E593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78CF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4DE8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C57B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тога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RIC-a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734F" w14:textId="53ED690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84FBF" w14:textId="3136430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85F79" w14:textId="48D2251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23A65C" w14:textId="4B413A2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C57BF2" w14:paraId="16EF44E7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FD2F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EA89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рекламе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пропаганде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B6A48" w14:textId="6C553DA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8.820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8FDD6" w14:textId="79A4C51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8.820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EBEA2" w14:textId="2AAE376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8.820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3EFB1" w14:textId="7E50868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C57BF2" w14:paraId="6D1C40DF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FF19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503A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амортизације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F9B83" w14:textId="110ED87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DAD49" w14:textId="7488306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D81F2" w14:textId="210D0BA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3ECBC5" w14:textId="435BFF8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C57BF2" w14:paraId="00E75700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9209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C5A2F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резервисања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C7ABE" w14:textId="44F82AF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7.350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1D914F" w14:textId="1046222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7.350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C45B6" w14:textId="14ECA17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7.350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EB31EE" w14:textId="64130168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C57BF2" w14:paraId="094B8935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3ED1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AB06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D4FB" w14:textId="06B8802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79.988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B65D1" w14:textId="22E294B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66.910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DEB73" w14:textId="2569850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67.085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E839A" w14:textId="6738691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-8</w:t>
            </w:r>
          </w:p>
        </w:tc>
      </w:tr>
      <w:tr w:rsidR="00D84520" w:rsidRPr="00C57BF2" w14:paraId="4D3BD33A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7D10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99B3D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пореза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5577E" w14:textId="5C7D28E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14.591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1A3890" w14:textId="42460A1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14.328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8EA91" w14:textId="11EC6BB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14.153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4B990F" w14:textId="61A73B8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C57BF2" w14:paraId="26CE5291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33ECD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2.9.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F312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57BF2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E702" w14:textId="130AFC6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73.941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C2007" w14:textId="2FA497F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71.001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8063" w14:textId="059EAB2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70.560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AB399F" w14:textId="2E9180A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C57BF2" w14:paraId="71313C91" w14:textId="77777777" w:rsidTr="00FC0115">
        <w:trPr>
          <w:trHeight w:val="190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425B4B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B52530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0606D38" w14:textId="262A8EB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-3.359.785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E4ABB75" w14:textId="49E1EA7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-106.533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4066798" w14:textId="0D22C6A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-112.447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4C1283B" w14:textId="2007AFF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C57BF2" w14:paraId="2424B8A8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D7E6A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7662D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 ПРИХОДИ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92A2" w14:textId="413BDCE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140.000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112DD" w14:textId="1C20833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145.000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D8318" w14:textId="5AA7C84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B359D" w14:textId="29567FFD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D84520" w:rsidRPr="00C57BF2" w14:paraId="0C9A8D6F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B8CF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AA461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10C81" w14:textId="13B84DC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28.359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9A6F3" w14:textId="4613BDD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28.111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769C4F" w14:textId="3535AA5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27.338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574910" w14:textId="16C220F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C57BF2" w14:paraId="16810A07" w14:textId="77777777" w:rsidTr="00FC0115">
        <w:trPr>
          <w:trHeight w:val="38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308BA8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6A7115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B80E192" w14:textId="6CA725F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111.641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A5A834E" w14:textId="14D6EB2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116.889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D6C2C45" w14:textId="006AD2C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122.662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9EAF9E2" w14:textId="17F8A5E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</w:tr>
      <w:tr w:rsidR="00D84520" w:rsidRPr="00C57BF2" w14:paraId="04FF4D62" w14:textId="77777777" w:rsidTr="00FC0115">
        <w:trPr>
          <w:trHeight w:val="38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6A677C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11020C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78865E6" w14:textId="75C4D86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-3.248.145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6B9CC60" w14:textId="7C91485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10.355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0E22B9B" w14:textId="1F3DFE5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10.215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FAFC402" w14:textId="73C67D9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C57BF2" w14:paraId="768E77D5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551C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E8F7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724BF" w14:textId="69E9F33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98523" w14:textId="558F670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549B6" w14:textId="7EED62E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99539" w14:textId="73F75DC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84520" w:rsidRPr="00C57BF2" w14:paraId="6108FBDE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81532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211E1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4C219" w14:textId="61CA0AC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10.600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371F5D" w14:textId="26B0B1B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10.355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AE3F0" w14:textId="58E4DBA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10.215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74E06" w14:textId="4D622908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C57BF2" w14:paraId="1BE818DC" w14:textId="77777777" w:rsidTr="00D84520">
        <w:trPr>
          <w:trHeight w:val="38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0B35CA0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BF52BF5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A43AEF" w14:textId="56ECF7D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-10.600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75B014" w14:textId="36C7361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-10.355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7F0AD27" w14:textId="139E925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-10.215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172FB2B9" w14:textId="2FCA5F62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-2</w:t>
            </w:r>
          </w:p>
        </w:tc>
      </w:tr>
      <w:tr w:rsidR="00D84520" w:rsidRPr="00C57BF2" w14:paraId="13D35BA1" w14:textId="77777777" w:rsidTr="00D84520">
        <w:trPr>
          <w:trHeight w:val="38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E657F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88E1A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ПРИХОДИ ОД УСКЛАЂИВАЊА ВРИЈЕДНОСТИ ИМОВИНЕ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7AE5" w14:textId="59651DC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7A259" w14:textId="2B48573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BED40" w14:textId="38C95AC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97D94" w14:textId="53EEF092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C57BF2" w14:paraId="41631CA7" w14:textId="77777777" w:rsidTr="00D84520">
        <w:trPr>
          <w:trHeight w:val="38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EE031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B942F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РАСХОДИ ОД УСКЛАЂИВАЊА ВРИЈЕДНОСТИ ИМОВИНЕ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CDDA" w14:textId="7EF88B7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360AED" w14:textId="6A90FC1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DDAB3" w14:textId="03AE313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BCC22" w14:textId="04D9B8E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C57BF2" w14:paraId="42558EAE" w14:textId="77777777" w:rsidTr="00D84520">
        <w:trPr>
          <w:trHeight w:val="38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24F0684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CB9B33E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1E41B0" w14:textId="2A56E5F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2CAF9FE" w14:textId="24419E3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E56542" w14:textId="7CCFF4D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E6A629B" w14:textId="7260D59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C57BF2" w14:paraId="2D43E6DD" w14:textId="77777777" w:rsidTr="00D84520">
        <w:trPr>
          <w:trHeight w:val="57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6FCB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9CA1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5BD2D" w14:textId="723B244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76EBE" w14:textId="4BE7A86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0518D" w14:textId="21FB21A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6588F5" w14:textId="66184598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C57BF2" w14:paraId="1DE56B58" w14:textId="77777777" w:rsidTr="00D84520">
        <w:trPr>
          <w:trHeight w:val="57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C672E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F20B6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A727" w14:textId="51304C3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7767B" w14:textId="5FEB753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F93B81" w14:textId="7E2FDF2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C9037" w14:textId="659617C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C57BF2" w14:paraId="6EF88F38" w14:textId="77777777" w:rsidTr="00D84520">
        <w:trPr>
          <w:trHeight w:val="57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553CEE3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B348B9D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DD0C3C" w14:textId="213A08A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2B1990" w14:textId="1ADB040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8072E5" w14:textId="219AD65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4AC47CE7" w14:textId="3069E0A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C57BF2" w14:paraId="435916DE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B475C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D838A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C2D48" w14:textId="4A155EC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6.548.400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E20F94" w14:textId="40051E9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9.239.350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C743D" w14:textId="32470BA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9.223.622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8408F9" w14:textId="0F1912E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19</w:t>
            </w:r>
          </w:p>
        </w:tc>
      </w:tr>
      <w:tr w:rsidR="00D84520" w:rsidRPr="00C57BF2" w14:paraId="11A055F4" w14:textId="77777777" w:rsidTr="00D84520">
        <w:trPr>
          <w:trHeight w:val="19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F1764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141E0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1374" w14:textId="7B7D03C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9.807.145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C2442" w14:textId="778E30C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9.239.350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7A6A9" w14:textId="1895B56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9.223.622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D15B18" w14:textId="2D4D374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-3</w:t>
            </w:r>
          </w:p>
        </w:tc>
      </w:tr>
      <w:tr w:rsidR="00D84520" w:rsidRPr="00C57BF2" w14:paraId="638B6E4B" w14:textId="77777777" w:rsidTr="00D84520">
        <w:trPr>
          <w:trHeight w:val="31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F0E27E3" w14:textId="77777777" w:rsidR="00D84520" w:rsidRPr="00C57BF2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D1D1CC8" w14:textId="77777777" w:rsidR="00D84520" w:rsidRPr="00C57BF2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57B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0E62563" w14:textId="08EA2DE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-3.258.745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834FCD6" w14:textId="5CCF08B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3D48E95" w14:textId="4207473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1C6ED91A" w14:textId="49B3BB2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</w:tbl>
    <w:p w14:paraId="5FE98A06" w14:textId="5050CE4E" w:rsidR="00930778" w:rsidRDefault="007A75E0" w:rsidP="00A73238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37" w:name="_Toc174015570"/>
      <w:r w:rsidRPr="00B04D6C">
        <w:rPr>
          <w:rFonts w:ascii="Times New Roman" w:hAnsi="Times New Roman" w:cs="Times New Roman"/>
          <w:lang w:val="sr-Cyrl-CS"/>
        </w:rPr>
        <w:lastRenderedPageBreak/>
        <w:t>7.</w:t>
      </w:r>
      <w:r w:rsidRPr="00B04D6C">
        <w:rPr>
          <w:rFonts w:ascii="Times New Roman" w:hAnsi="Times New Roman" w:cs="Times New Roman"/>
          <w:lang w:val="hr-HR"/>
        </w:rPr>
        <w:t>1.2</w:t>
      </w:r>
      <w:r w:rsidRPr="00B04D6C">
        <w:rPr>
          <w:rFonts w:ascii="Times New Roman" w:hAnsi="Times New Roman" w:cs="Times New Roman"/>
          <w:lang w:val="sr-Cyrl-CS"/>
        </w:rPr>
        <w:t>.</w:t>
      </w:r>
      <w:r w:rsidRPr="00B04D6C">
        <w:rPr>
          <w:rFonts w:ascii="Times New Roman" w:hAnsi="Times New Roman" w:cs="Times New Roman"/>
          <w:lang w:val="hr-HR"/>
        </w:rPr>
        <w:t>2.</w:t>
      </w:r>
      <w:r w:rsidRPr="00B04D6C">
        <w:rPr>
          <w:rFonts w:ascii="Times New Roman" w:hAnsi="Times New Roman" w:cs="Times New Roman"/>
          <w:lang w:val="sr-Cyrl-CS"/>
        </w:rPr>
        <w:t xml:space="preserve"> Планирани финансијски резултат у робном саобраћају</w:t>
      </w:r>
      <w:bookmarkEnd w:id="37"/>
    </w:p>
    <w:p w14:paraId="57DB3996" w14:textId="77777777" w:rsidR="00A73238" w:rsidRPr="00A73238" w:rsidRDefault="00A73238" w:rsidP="00A73238">
      <w:pPr>
        <w:rPr>
          <w:lang w:val="sr-Cyrl-CS"/>
        </w:rPr>
      </w:pPr>
    </w:p>
    <w:tbl>
      <w:tblPr>
        <w:tblW w:w="10161" w:type="dxa"/>
        <w:jc w:val="center"/>
        <w:tblLook w:val="04A0" w:firstRow="1" w:lastRow="0" w:firstColumn="1" w:lastColumn="0" w:noHBand="0" w:noVBand="1"/>
      </w:tblPr>
      <w:tblGrid>
        <w:gridCol w:w="557"/>
        <w:gridCol w:w="4402"/>
        <w:gridCol w:w="1380"/>
        <w:gridCol w:w="1380"/>
        <w:gridCol w:w="1380"/>
        <w:gridCol w:w="1062"/>
      </w:tblGrid>
      <w:tr w:rsidR="00A73238" w:rsidRPr="00A73238" w14:paraId="1C91A617" w14:textId="77777777" w:rsidTr="00D84520">
        <w:trPr>
          <w:trHeight w:val="253"/>
          <w:jc w:val="center"/>
        </w:trPr>
        <w:tc>
          <w:tcPr>
            <w:tcW w:w="90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0A72F" w14:textId="3368E5C7" w:rsidR="00A73238" w:rsidRPr="00A73238" w:rsidRDefault="00A73238" w:rsidP="00A73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Табела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Планирани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резултат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у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робном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саобраћају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AB7D" w14:textId="77777777" w:rsidR="00A73238" w:rsidRPr="00A73238" w:rsidRDefault="00A73238" w:rsidP="00A73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у КМ</w:t>
            </w:r>
          </w:p>
        </w:tc>
      </w:tr>
      <w:tr w:rsidR="00A73238" w:rsidRPr="00A73238" w14:paraId="209F6EF1" w14:textId="77777777" w:rsidTr="00FC0115">
        <w:trPr>
          <w:trHeight w:val="239"/>
          <w:jc w:val="center"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9D855E" w14:textId="77777777" w:rsidR="00A73238" w:rsidRPr="00A73238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40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1225CA" w14:textId="77777777" w:rsidR="00A73238" w:rsidRPr="00A73238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1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408A87" w14:textId="08488B74" w:rsidR="00A73238" w:rsidRPr="00A73238" w:rsidRDefault="0036600F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8876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0F3635" w14:textId="77777777" w:rsidR="00A73238" w:rsidRPr="00A73238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A73238" w:rsidRPr="00A73238" w14:paraId="7B38E460" w14:textId="77777777" w:rsidTr="00FC0115">
        <w:trPr>
          <w:trHeight w:val="735"/>
          <w:jc w:val="center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C54E" w14:textId="77777777" w:rsidR="00A73238" w:rsidRPr="00A73238" w:rsidRDefault="00A73238" w:rsidP="00A73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10C31" w14:textId="77777777" w:rsidR="00A73238" w:rsidRPr="00A73238" w:rsidRDefault="00A73238" w:rsidP="00A73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6D78E3" w14:textId="77777777" w:rsidR="00A73238" w:rsidRPr="00A73238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2024.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9C36212" w14:textId="77777777" w:rsidR="00A73238" w:rsidRPr="00A73238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2025.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9642ED" w14:textId="77777777" w:rsidR="00A73238" w:rsidRPr="00A73238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2026.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A9257A4" w14:textId="77777777" w:rsidR="00A73238" w:rsidRPr="00A73238" w:rsidRDefault="00A73238" w:rsidP="00A73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73238" w:rsidRPr="00A73238" w14:paraId="27AEFDD2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20BF" w14:textId="77777777" w:rsidR="00A73238" w:rsidRPr="00FC0115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FC011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44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328D" w14:textId="77777777" w:rsidR="00A73238" w:rsidRPr="00FC0115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FC011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F2C09" w14:textId="77777777" w:rsidR="00A73238" w:rsidRPr="00FC0115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FC011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FC74" w14:textId="77777777" w:rsidR="00A73238" w:rsidRPr="00FC0115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FC011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EE45" w14:textId="77777777" w:rsidR="00A73238" w:rsidRPr="00FC0115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FC011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697EB" w14:textId="77777777" w:rsidR="00A73238" w:rsidRPr="00FC0115" w:rsidRDefault="00A73238" w:rsidP="00A73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FC011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6</w:t>
            </w:r>
          </w:p>
        </w:tc>
      </w:tr>
      <w:tr w:rsidR="00D84520" w:rsidRPr="00A73238" w14:paraId="41FD23D0" w14:textId="77777777" w:rsidTr="00FC0115">
        <w:trPr>
          <w:trHeight w:val="253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4C270B" w14:textId="77777777" w:rsidR="00D84520" w:rsidRPr="00FC0115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01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82D552" w14:textId="77777777" w:rsidR="00D84520" w:rsidRPr="00FC0115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01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ПРИХОДИ (1.1-1.2)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13E7C3C" w14:textId="60C8D5CF" w:rsidR="00D84520" w:rsidRPr="00FC0115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011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48.612.619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530F4A5" w14:textId="2F5E1F63" w:rsidR="00D84520" w:rsidRPr="00FC0115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011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46.735.273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2263888" w14:textId="5C403A10" w:rsidR="00D84520" w:rsidRPr="00FC0115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011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47.740.118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F538408" w14:textId="536E7826" w:rsidR="00D84520" w:rsidRPr="00FC0115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FC0115">
              <w:rPr>
                <w:rFonts w:ascii="Times New Roman" w:hAnsi="Times New Roman" w:cs="Times New Roman"/>
                <w:b/>
                <w:sz w:val="18"/>
                <w:szCs w:val="18"/>
              </w:rPr>
              <w:t>-1</w:t>
            </w:r>
          </w:p>
        </w:tc>
      </w:tr>
      <w:tr w:rsidR="00D84520" w:rsidRPr="00A73238" w14:paraId="01290E3F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3B49C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40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9A8A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продаје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учинака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38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9801E" w14:textId="4A06408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45.279.627   </w:t>
            </w:r>
          </w:p>
        </w:tc>
        <w:tc>
          <w:tcPr>
            <w:tcW w:w="138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4CC86" w14:textId="73DED91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46.210.865   </w:t>
            </w:r>
          </w:p>
        </w:tc>
        <w:tc>
          <w:tcPr>
            <w:tcW w:w="138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7116A" w14:textId="20E84F5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47.227.677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3D618" w14:textId="10083D9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520" w:rsidRPr="00A73238" w14:paraId="448CE665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2ADB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CE3A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превоза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робе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407507" w14:textId="7A82533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40.739.741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D6698F" w14:textId="6C26BE9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41.350.837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C4887" w14:textId="71CF371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41.971.100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E9711A6" w14:textId="3919D79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520" w:rsidRPr="00A73238" w14:paraId="0C5A8474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8967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3705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RIV-a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855E" w14:textId="6B34468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1.535.625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5D15" w14:textId="794982B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1.550.981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AEB15" w14:textId="6724AAF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1.566.491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97998" w14:textId="3FB0E26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4520" w:rsidRPr="00A73238" w14:paraId="5C15B0E9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80D84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B3D58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дјелатности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D423E" w14:textId="5C25A13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3.004.261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3264E" w14:textId="4E4FCB8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3.309.047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C159C0" w14:textId="2EE3133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3.690.086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9CE54D" w14:textId="09758BF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D84520" w:rsidRPr="00A73238" w14:paraId="3C97E0A2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0B0BD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91130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тога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Приходи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вуче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51FB3" w14:textId="3B61A93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1.600.000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6DF7E2" w14:textId="01A77CE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1.680.000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B7B7B" w14:textId="175698B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1.764.000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4D0A7C" w14:textId="6E7141F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D84520" w:rsidRPr="00A73238" w14:paraId="38B65A4A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1796D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C0484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пословни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а+б+в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62575" w14:textId="21A9EE9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3.332.992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7A363" w14:textId="4983ABB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524.408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93FB69" w14:textId="1BC0F6B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512.441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20BB18" w14:textId="1CD8C492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-61</w:t>
            </w:r>
          </w:p>
        </w:tc>
      </w:tr>
      <w:tr w:rsidR="00D84520" w:rsidRPr="00A73238" w14:paraId="0690C999" w14:textId="77777777" w:rsidTr="00D84520">
        <w:trPr>
          <w:trHeight w:val="48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2A92A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99C2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премија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субвенција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дотација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регреса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донација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сл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777B9" w14:textId="02FBA83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192.500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E8E2A7" w14:textId="164D4BD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192.500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4BF077" w14:textId="32A64F4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192.500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4F03A" w14:textId="11125A9F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A73238" w14:paraId="51A185B0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2B4F7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6563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б)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донација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Свјетска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банка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F51F9" w14:textId="7B6F6FB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2.843.584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786A1D" w14:textId="785F691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BBE44" w14:textId="1A819DF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F078C" w14:textId="1A2820F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A73238" w14:paraId="7B6D1C47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single" w:sz="4" w:space="0" w:color="C0C0C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28648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64DB9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пословни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</w:p>
        </w:tc>
        <w:tc>
          <w:tcPr>
            <w:tcW w:w="1380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09CAF" w14:textId="7E48CB3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296.908   </w:t>
            </w:r>
          </w:p>
        </w:tc>
        <w:tc>
          <w:tcPr>
            <w:tcW w:w="1380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79D51" w14:textId="0EC1C66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331.908   </w:t>
            </w:r>
          </w:p>
        </w:tc>
        <w:tc>
          <w:tcPr>
            <w:tcW w:w="1380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B3205" w14:textId="6E98243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319.941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AE4EC" w14:textId="3EF93FF2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D84520" w:rsidRPr="00A73238" w14:paraId="162BF987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E2DB63" w14:textId="77777777" w:rsidR="00D84520" w:rsidRPr="00FC0115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01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0727BA" w14:textId="77777777" w:rsidR="00D84520" w:rsidRPr="00FC0115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01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РАСХОДИ (2.1-2.9)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A8BDE58" w14:textId="3A4E7743" w:rsidR="00D84520" w:rsidRPr="00FC0115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011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36.137.022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2DD8C4C" w14:textId="57932F4B" w:rsidR="00D84520" w:rsidRPr="00FC0115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011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36.825.077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85BE72D" w14:textId="06FE3751" w:rsidR="00D84520" w:rsidRPr="00FC0115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011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37.694.885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8C0593B" w14:textId="5AE4FD4B" w:rsidR="00D84520" w:rsidRPr="00FC0115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FC0115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:rsidR="00D84520" w:rsidRPr="00A73238" w14:paraId="18FAB4FC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7714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F53D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накнаде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жељезничку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инфраструктуру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0D6C3" w14:textId="35C29E2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6.857.903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DA20" w14:textId="285D2B3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6.857.903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BBB97" w14:textId="27E525B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6.857.903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B87203" w14:textId="3B46458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A73238" w14:paraId="40F5B156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DD7E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2295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698FA" w14:textId="37AC3D8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5.134.954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7898F" w14:textId="313ED34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5.467.193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50B85" w14:textId="50B63CA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5.642.178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79540" w14:textId="1C4B582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D84520" w:rsidRPr="00A73238" w14:paraId="7532EF39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F81A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B857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израду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B29A" w14:textId="2996F3D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2.237.864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6A559" w14:textId="0257F67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2.490.009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21448" w14:textId="7339DF8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2.604.425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0FCE7" w14:textId="61ADCDAA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84520" w:rsidRPr="00A73238" w14:paraId="51814564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5E96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6428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режијског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06D5" w14:textId="217809F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179.074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6EAFA" w14:textId="174A1FD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134.138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14B3E" w14:textId="51F44E0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178.147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05BDE" w14:textId="43FB88A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A73238" w14:paraId="35E74655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DCD3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8023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горива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енергије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BB7B9" w14:textId="2CCA648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2.718.016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41B89" w14:textId="7E94765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2.843.046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11CC2" w14:textId="57DC8AF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2.859.606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78E49E" w14:textId="590CF65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4520" w:rsidRPr="00A73238" w14:paraId="407D06DD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208EB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CD147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лични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4339" w14:textId="52671F8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17.139.500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C09E8D" w14:textId="045389E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17.946.742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8F4D95" w14:textId="6EF6694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18.488.542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A0161C" w14:textId="451B5E1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D84520" w:rsidRPr="00A73238" w14:paraId="66368DE1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2C32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40D2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49D25" w14:textId="5116CDD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6.354.833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5AA7" w14:textId="2D22CD2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6.031.957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B73B7" w14:textId="3186ED9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6.184.539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2EC0C" w14:textId="7505C5B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D84520" w:rsidRPr="00A73238" w14:paraId="30104712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DE4F3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33EB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57898" w14:textId="2C2F89F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2.470.422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017DD" w14:textId="7D86E13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2.049.096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5F6A" w14:textId="73EA0E2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2.053.796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792F16" w14:textId="5CD9636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-9</w:t>
            </w:r>
          </w:p>
        </w:tc>
      </w:tr>
      <w:tr w:rsidR="00D84520" w:rsidRPr="00A73238" w14:paraId="13DE10D8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3C7A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40456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7465D" w14:textId="4258B28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3.872.231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1FA6" w14:textId="4335535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3.970.681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F02F" w14:textId="0BBBDBF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4.118.563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7FC7D" w14:textId="197EE91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4520" w:rsidRPr="00A73238" w14:paraId="3102B97F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E23E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C5212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тога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: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54571" w14:textId="34C0C92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5F623" w14:textId="62F2E1E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080BE" w14:textId="1AD0F58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07E5AC" w14:textId="5D67B54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84520" w:rsidRPr="00A73238" w14:paraId="74CB28AA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17F3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A4D0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вуче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189BE" w14:textId="01C8684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2.600.000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E111F" w14:textId="407FAF9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2.730.000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39699" w14:textId="1B2585E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2.866.500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85383C" w14:textId="3ACE89DB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D84520" w:rsidRPr="00A73238" w14:paraId="1282D3D6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FDEA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D319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RIV-a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3ECD" w14:textId="1CF4324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1.064.700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8F458" w14:textId="63903F8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1.117.935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2C4D0" w14:textId="2615F21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1.129.114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25282C" w14:textId="5D532D4D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4520" w:rsidRPr="00A73238" w14:paraId="563B50B3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86E5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C3FA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рекламе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пропаганде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F1DEB" w14:textId="57185D0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12.180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BA0E1" w14:textId="2007910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12.180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7AFC8" w14:textId="4EE9E39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12.180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F4F8B" w14:textId="1CF5DE2C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A73238" w14:paraId="1940BE89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CEA0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A3AC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амортизације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C544" w14:textId="34B7F09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9BFF" w14:textId="5E96505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3465" w14:textId="21B4B24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64C75B" w14:textId="2D76B4DD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A73238" w14:paraId="0C491DE3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4464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E9A20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резервисања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BA9BF" w14:textId="6ACF35C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10.150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BE25A" w14:textId="3C15428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10.150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741A1" w14:textId="1A9640B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10.150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ED9A66" w14:textId="715F15D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A73238" w14:paraId="3EDB7555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C5757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A88E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247B" w14:textId="1E894CE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493.801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E54CE" w14:textId="233724A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370.098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3FAD" w14:textId="32D015A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371.673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F8559" w14:textId="2E6FE4FE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-13</w:t>
            </w:r>
          </w:p>
        </w:tc>
      </w:tr>
      <w:tr w:rsidR="00D84520" w:rsidRPr="00A73238" w14:paraId="13BA4093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1B18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919B2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BA16D" w14:textId="3943672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43.772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BC8B79" w14:textId="4BEC885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42.984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3F4F44" w14:textId="1E458D4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42.459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0A0EC" w14:textId="65E4016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A73238" w14:paraId="33C1DC98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FBC6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2.9.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D9DB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73238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09B5F" w14:textId="3A6B09D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102.109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56C2B" w14:textId="5D9EC0E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98.049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393BF" w14:textId="75B46D0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97.440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7F655" w14:textId="4CF64866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A73238" w14:paraId="5DA68742" w14:textId="77777777" w:rsidTr="00D84520">
        <w:trPr>
          <w:trHeight w:val="283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F387229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380588D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DD1E1E8" w14:textId="1A6A1FD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12.475.597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7D43C1A" w14:textId="4464D1F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9.910.196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4127B7A" w14:textId="0AD2883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10.045.233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4417BC7B" w14:textId="0FDC6524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D84520" w:rsidRPr="00A73238" w14:paraId="43992702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FE13E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E171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ФИНАНСИЈСКИ ПРИХОДИ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55E54" w14:textId="2500E85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091C8" w14:textId="2411AB8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60.600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59A9E" w14:textId="7E1672C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61.206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098DFF" w14:textId="5A0CD82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4520" w:rsidRPr="00A73238" w14:paraId="6CA75E10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5A7C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E20F7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5602" w14:textId="69B52BD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186.914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B75FFF" w14:textId="636F2F7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184.683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EA883C" w14:textId="6A4B8B1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177.721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95463" w14:textId="2D5BC6B7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A73238" w14:paraId="6A48D25D" w14:textId="77777777" w:rsidTr="00D84520">
        <w:trPr>
          <w:trHeight w:val="48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BD06EA4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63179E6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31E2AD2" w14:textId="0933184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-126.914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75D91F4" w14:textId="5DD72A4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-124.083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B52B69" w14:textId="43296EE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-116.515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04F38F5" w14:textId="4CF714E5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-4</w:t>
            </w:r>
          </w:p>
        </w:tc>
      </w:tr>
      <w:tr w:rsidR="00D84520" w:rsidRPr="00A73238" w14:paraId="1F674A32" w14:textId="77777777" w:rsidTr="00D84520">
        <w:trPr>
          <w:trHeight w:val="48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6BB1EF1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39EBF45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C1C8AFE" w14:textId="424C357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12.348.683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E0CEC58" w14:textId="34C55C4A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9.786.113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0D3BD0B" w14:textId="44E6AA3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9.928.719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6081701" w14:textId="601CC4F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84520" w:rsidRPr="00A73238" w14:paraId="31A95F21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28EB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A786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38596" w14:textId="3F60DA2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3.617.302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8B763" w14:textId="12717CF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292.350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04062" w14:textId="3FD90FB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292.350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2CD43" w14:textId="63AB4770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-72</w:t>
            </w:r>
          </w:p>
        </w:tc>
      </w:tr>
      <w:tr w:rsidR="00D84520" w:rsidRPr="00A73238" w14:paraId="4BC63496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33C05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26D25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222C5" w14:textId="0CCA783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95.400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2CC300" w14:textId="7F541E9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93.195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418BE7" w14:textId="4EEE7E2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91.935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0D98A" w14:textId="207A014E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D84520" w:rsidRPr="00A73238" w14:paraId="1B658F48" w14:textId="77777777" w:rsidTr="00D84520">
        <w:trPr>
          <w:trHeight w:val="48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DC33D7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3BD6E4F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53DB72D" w14:textId="66A2F64E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3.521.902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BA8F118" w14:textId="0ACDCCB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199.155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B3604F4" w14:textId="7593E067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200.415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5268D94F" w14:textId="49BE807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-76</w:t>
            </w:r>
          </w:p>
        </w:tc>
      </w:tr>
      <w:tr w:rsidR="00D84520" w:rsidRPr="00A73238" w14:paraId="6A6F87BA" w14:textId="77777777" w:rsidTr="00D84520">
        <w:trPr>
          <w:trHeight w:val="48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67FFF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90E04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ПРИХОДИ ОД УСКЛАЂИВАЊА ВРИЈЕДНОСТИ ИМОВИНЕ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61A7" w14:textId="1934391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E3855" w14:textId="640EACA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3E799" w14:textId="4AA4927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78C6CE" w14:textId="73FD2FE8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-16</w:t>
            </w:r>
          </w:p>
        </w:tc>
      </w:tr>
      <w:tr w:rsidR="00D84520" w:rsidRPr="00A73238" w14:paraId="7CBE435A" w14:textId="77777777" w:rsidTr="00D84520">
        <w:trPr>
          <w:trHeight w:val="48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6E1EE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64EDD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РАСХОДИ ОД УСКЛАЂИВАЊА ВРИЈЕДНОСТИ ИМОВИНЕ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413C" w14:textId="1E14C42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F898B" w14:textId="53FB1F1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C5ECE" w14:textId="3577EF5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3.500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8DDF5A" w14:textId="184F9E44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A73238" w14:paraId="4F5B6138" w14:textId="77777777" w:rsidTr="00D84520">
        <w:trPr>
          <w:trHeight w:val="480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A2AD4B9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V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82F8EF4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38C06FF" w14:textId="1C174DD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1.500   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DF5551C" w14:textId="5872B135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7CEB8F0" w14:textId="37F565CF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09997A4" w14:textId="74C2B0E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4520" w:rsidRPr="00A73238" w14:paraId="70F5E7C6" w14:textId="77777777" w:rsidTr="00D84520">
        <w:trPr>
          <w:trHeight w:val="72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77E2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1170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C4BE" w14:textId="1F5CA58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5257" w14:textId="1C55B74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989D" w14:textId="58FD2DA9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64A40A" w14:textId="02DC4CD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A73238" w14:paraId="680A2EFD" w14:textId="77777777" w:rsidTr="00D84520">
        <w:trPr>
          <w:trHeight w:val="72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99676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DE656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A574C" w14:textId="4599870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13C138" w14:textId="23A207A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86D8B" w14:textId="03C2DDAB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9.000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F2C0F" w14:textId="5C370F01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A73238" w14:paraId="1056731B" w14:textId="77777777" w:rsidTr="00D84520">
        <w:trPr>
          <w:trHeight w:val="72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9B97D32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C04C67A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E3EEB99" w14:textId="1BB3BCB6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-4.000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EE105AE" w14:textId="1F3BB65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-4.000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9A3A76C" w14:textId="519FA630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 xml:space="preserve">-4.000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65AB173" w14:textId="3798799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520" w:rsidRPr="00A73238" w14:paraId="7302619A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A7CB1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E80BE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DEF30" w14:textId="4328AA22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52.299.921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CDC912" w14:textId="327B7BE3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47.096.723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A7A010" w14:textId="7E43A42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48.102.174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46E90" w14:textId="0A8F4DB9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-4</w:t>
            </w:r>
          </w:p>
        </w:tc>
      </w:tr>
      <w:tr w:rsidR="00D84520" w:rsidRPr="00A73238" w14:paraId="6075764B" w14:textId="77777777" w:rsidTr="00D84520">
        <w:trPr>
          <w:trHeight w:val="23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7423D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4EA36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A0177" w14:textId="02435BD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36.431.837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9728FE" w14:textId="2BFAE0A1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37.115.455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0C6E4A" w14:textId="53BEDD08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37.977.040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FFACE" w14:textId="1415BAC8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:rsidR="00D84520" w:rsidRPr="00A73238" w14:paraId="427E9F67" w14:textId="77777777" w:rsidTr="00D84520">
        <w:trPr>
          <w:trHeight w:val="53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54803B3" w14:textId="77777777" w:rsidR="00D84520" w:rsidRPr="00A73238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6C2A573" w14:textId="77777777" w:rsidR="00D84520" w:rsidRPr="00A73238" w:rsidRDefault="00D84520" w:rsidP="00D8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451E1D3" w14:textId="683B84D4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15.868.085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4514C93" w14:textId="5DA6A5FD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9.981.268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DF34CB0" w14:textId="300CBD3C" w:rsidR="00D84520" w:rsidRPr="00D84520" w:rsidRDefault="00D84520" w:rsidP="00D84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10.125.134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9D1D900" w14:textId="519C6083" w:rsidR="00D84520" w:rsidRPr="00D84520" w:rsidRDefault="00D84520" w:rsidP="00D8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8452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</w:tbl>
    <w:p w14:paraId="2079A5A2" w14:textId="77777777" w:rsidR="00E90B54" w:rsidRPr="00E90B54" w:rsidRDefault="00E90B54" w:rsidP="00E90B54">
      <w:pPr>
        <w:rPr>
          <w:lang w:val="sr-Cyrl-CS"/>
        </w:rPr>
      </w:pPr>
    </w:p>
    <w:p w14:paraId="00C88329" w14:textId="49C84406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r w:rsidRPr="00B04D6C">
        <w:rPr>
          <w:rFonts w:ascii="Times New Roman" w:hAnsi="Times New Roman" w:cs="Times New Roman"/>
          <w:color w:val="FF0000"/>
          <w:sz w:val="24"/>
          <w:szCs w:val="24"/>
          <w:lang w:val="sr-Cyrl-CS"/>
        </w:rPr>
        <w:br w:type="page"/>
      </w:r>
      <w:bookmarkStart w:id="38" w:name="_Toc174015571"/>
      <w:r w:rsidRPr="00B04D6C">
        <w:rPr>
          <w:rFonts w:ascii="Times New Roman" w:hAnsi="Times New Roman" w:cs="Times New Roman"/>
          <w:i w:val="0"/>
          <w:iCs w:val="0"/>
          <w:lang w:val="sr-Cyrl-CS"/>
        </w:rPr>
        <w:lastRenderedPageBreak/>
        <w:t>7.</w:t>
      </w:r>
      <w:r w:rsidRPr="00B04D6C">
        <w:rPr>
          <w:rFonts w:ascii="Times New Roman" w:hAnsi="Times New Roman" w:cs="Times New Roman"/>
          <w:i w:val="0"/>
          <w:iCs w:val="0"/>
          <w:lang w:val="hr-HR"/>
        </w:rPr>
        <w:t>2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>.  Структура планираних прихода и расхода</w:t>
      </w:r>
      <w:bookmarkEnd w:id="38"/>
    </w:p>
    <w:p w14:paraId="275C7943" w14:textId="0DC4F111" w:rsidR="007A75E0" w:rsidRPr="00B04D6C" w:rsidRDefault="007A75E0" w:rsidP="00B04D6C">
      <w:pPr>
        <w:spacing w:before="24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У наставк</w:t>
      </w:r>
      <w:r w:rsidR="00ED0B53">
        <w:rPr>
          <w:rFonts w:ascii="Times New Roman" w:hAnsi="Times New Roman" w:cs="Times New Roman"/>
          <w:lang w:val="sr-Cyrl-CS"/>
        </w:rPr>
        <w:t xml:space="preserve">у је приказана структура и </w:t>
      </w:r>
      <w:r w:rsidRPr="00B04D6C">
        <w:rPr>
          <w:rFonts w:ascii="Times New Roman" w:hAnsi="Times New Roman" w:cs="Times New Roman"/>
          <w:lang w:val="sr-Cyrl-CS"/>
        </w:rPr>
        <w:t>образложење оних прихода и расхода који се могу аналитички разложити на уже категорије или чије разумијевање захтијева додатна образложења.</w:t>
      </w:r>
    </w:p>
    <w:p w14:paraId="21A4D01E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4AD0C688" w14:textId="668C02C9" w:rsidR="007A75E0" w:rsidRPr="00B04D6C" w:rsidRDefault="007A75E0" w:rsidP="00B04D6C">
      <w:pPr>
        <w:pStyle w:val="Heading3"/>
        <w:spacing w:after="0"/>
        <w:rPr>
          <w:rFonts w:ascii="Times New Roman" w:hAnsi="Times New Roman" w:cs="Times New Roman"/>
          <w:lang w:val="hr-HR"/>
        </w:rPr>
      </w:pPr>
      <w:bookmarkStart w:id="39" w:name="_Toc174015572"/>
      <w:r w:rsidRPr="00B04D6C">
        <w:rPr>
          <w:rFonts w:ascii="Times New Roman" w:hAnsi="Times New Roman" w:cs="Times New Roman"/>
          <w:lang w:val="sr-Cyrl-CS"/>
        </w:rPr>
        <w:t>7.</w:t>
      </w:r>
      <w:r w:rsidRPr="00B04D6C">
        <w:rPr>
          <w:rFonts w:ascii="Times New Roman" w:hAnsi="Times New Roman" w:cs="Times New Roman"/>
          <w:lang w:val="hr-HR"/>
        </w:rPr>
        <w:t>2</w:t>
      </w:r>
      <w:r w:rsidRPr="00B04D6C">
        <w:rPr>
          <w:rFonts w:ascii="Times New Roman" w:hAnsi="Times New Roman" w:cs="Times New Roman"/>
          <w:lang w:val="sr-Cyrl-CS"/>
        </w:rPr>
        <w:t xml:space="preserve">.1. </w:t>
      </w:r>
      <w:r w:rsidR="00FA3A85">
        <w:rPr>
          <w:rFonts w:ascii="Times New Roman" w:hAnsi="Times New Roman" w:cs="Times New Roman"/>
          <w:lang w:val="sr-Cyrl-CS"/>
        </w:rPr>
        <w:t xml:space="preserve">Ребаланс </w:t>
      </w:r>
      <w:r w:rsidRPr="00B04D6C">
        <w:rPr>
          <w:rFonts w:ascii="Times New Roman" w:hAnsi="Times New Roman" w:cs="Times New Roman"/>
          <w:lang w:val="sr-Cyrl-CS"/>
        </w:rPr>
        <w:t>План</w:t>
      </w:r>
      <w:r w:rsidR="00FA3A85">
        <w:rPr>
          <w:rFonts w:ascii="Times New Roman" w:hAnsi="Times New Roman" w:cs="Times New Roman"/>
          <w:lang w:val="sr-Cyrl-CS"/>
        </w:rPr>
        <w:t>а</w:t>
      </w:r>
      <w:r w:rsidRPr="00B04D6C">
        <w:rPr>
          <w:rFonts w:ascii="Times New Roman" w:hAnsi="Times New Roman" w:cs="Times New Roman"/>
          <w:lang w:val="sr-Cyrl-CS"/>
        </w:rPr>
        <w:t xml:space="preserve"> прихода</w:t>
      </w:r>
      <w:bookmarkEnd w:id="39"/>
    </w:p>
    <w:p w14:paraId="465D375F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color w:val="FF0000"/>
          <w:sz w:val="26"/>
          <w:szCs w:val="26"/>
          <w:lang w:val="hr-HR"/>
        </w:rPr>
      </w:pPr>
    </w:p>
    <w:p w14:paraId="0121FF26" w14:textId="256D1283" w:rsidR="007A75E0" w:rsidRPr="00592A13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 xml:space="preserve">       Укупни приходи Жељезница Републике Српске</w:t>
      </w:r>
      <w:r w:rsidRPr="00592A13">
        <w:rPr>
          <w:rFonts w:ascii="Times New Roman" w:hAnsi="Times New Roman" w:cs="Times New Roman"/>
          <w:lang w:val="sr-Latn-CS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у 202</w:t>
      </w:r>
      <w:r w:rsidR="00106B33">
        <w:rPr>
          <w:rFonts w:ascii="Times New Roman" w:hAnsi="Times New Roman" w:cs="Times New Roman"/>
        </w:rPr>
        <w:t>4</w:t>
      </w:r>
      <w:r w:rsidRPr="00592A13">
        <w:rPr>
          <w:rFonts w:ascii="Times New Roman" w:hAnsi="Times New Roman" w:cs="Times New Roman"/>
          <w:lang w:val="sr-Cyrl-CS"/>
        </w:rPr>
        <w:t xml:space="preserve">. години  планирани су у износу од </w:t>
      </w:r>
      <w:r w:rsidR="00106B33">
        <w:rPr>
          <w:rFonts w:ascii="Times New Roman" w:hAnsi="Times New Roman" w:cs="Times New Roman"/>
          <w:lang w:val="sr-Cyrl-CS"/>
        </w:rPr>
        <w:t>86.439.495</w:t>
      </w:r>
      <w:r w:rsidR="005A7C7E" w:rsidRPr="00592A13">
        <w:rPr>
          <w:rFonts w:ascii="Times New Roman" w:hAnsi="Times New Roman" w:cs="Times New Roman"/>
          <w:lang w:val="sr-Cyrl-CS"/>
        </w:rPr>
        <w:t xml:space="preserve"> </w:t>
      </w:r>
      <w:r w:rsidRPr="00592A13">
        <w:rPr>
          <w:rFonts w:ascii="Times New Roman" w:hAnsi="Times New Roman" w:cs="Times New Roman"/>
          <w:lang w:val="hr-HR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КМ.</w:t>
      </w:r>
    </w:p>
    <w:p w14:paraId="1045FACC" w14:textId="1C1B5954" w:rsidR="007A75E0" w:rsidRPr="00E31AD6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 xml:space="preserve">       У оквиру финансијског плана Инфраструктуре предвиђен је приход од накнаде за коришћење жељ</w:t>
      </w:r>
      <w:r w:rsidRPr="00592A13">
        <w:rPr>
          <w:rFonts w:ascii="Times New Roman" w:hAnsi="Times New Roman" w:cs="Times New Roman"/>
          <w:lang w:val="sr-Latn-BA"/>
        </w:rPr>
        <w:t>e</w:t>
      </w:r>
      <w:r w:rsidRPr="00592A13">
        <w:rPr>
          <w:rFonts w:ascii="Times New Roman" w:hAnsi="Times New Roman" w:cs="Times New Roman"/>
          <w:lang w:val="sr-Cyrl-BA"/>
        </w:rPr>
        <w:t>зничке</w:t>
      </w:r>
      <w:r w:rsidRPr="00592A13">
        <w:rPr>
          <w:rFonts w:ascii="Times New Roman" w:hAnsi="Times New Roman" w:cs="Times New Roman"/>
          <w:lang w:val="sr-Cyrl-CS"/>
        </w:rPr>
        <w:t xml:space="preserve"> инфраструктуре</w:t>
      </w:r>
      <w:r w:rsidRPr="00592A13">
        <w:rPr>
          <w:rFonts w:ascii="Times New Roman" w:hAnsi="Times New Roman" w:cs="Times New Roman"/>
          <w:lang w:val="sr-Latn-BA"/>
        </w:rPr>
        <w:t>,</w:t>
      </w:r>
      <w:r w:rsidRPr="00592A13">
        <w:rPr>
          <w:rFonts w:ascii="Times New Roman" w:hAnsi="Times New Roman" w:cs="Times New Roman"/>
          <w:lang w:val="sr-Cyrl-CS"/>
        </w:rPr>
        <w:t xml:space="preserve"> а на страни расхода, у оквиру Операција, у истом износу је планиран </w:t>
      </w:r>
      <w:r w:rsidR="00DA65FB" w:rsidRPr="00592A13">
        <w:rPr>
          <w:rFonts w:ascii="Times New Roman" w:hAnsi="Times New Roman" w:cs="Times New Roman"/>
          <w:lang w:val="sr-Cyrl-CS"/>
        </w:rPr>
        <w:t>расход</w:t>
      </w:r>
      <w:r w:rsidRPr="00592A13">
        <w:rPr>
          <w:rFonts w:ascii="Times New Roman" w:hAnsi="Times New Roman" w:cs="Times New Roman"/>
          <w:lang w:val="sr-Cyrl-CS"/>
        </w:rPr>
        <w:t xml:space="preserve"> по том основу</w:t>
      </w:r>
      <w:r w:rsidRPr="00592A13">
        <w:rPr>
          <w:rFonts w:ascii="Times New Roman" w:hAnsi="Times New Roman" w:cs="Times New Roman"/>
          <w:lang w:val="sr-Latn-BA"/>
        </w:rPr>
        <w:t>,</w:t>
      </w:r>
      <w:r w:rsidRPr="00592A13">
        <w:rPr>
          <w:rFonts w:ascii="Times New Roman" w:hAnsi="Times New Roman" w:cs="Times New Roman"/>
          <w:lang w:val="sr-Cyrl-CS"/>
        </w:rPr>
        <w:t xml:space="preserve"> будући да се предвиђа да ће Жељезнице Репу</w:t>
      </w:r>
      <w:r w:rsidR="006764E1" w:rsidRPr="00592A13">
        <w:rPr>
          <w:rFonts w:ascii="Times New Roman" w:hAnsi="Times New Roman" w:cs="Times New Roman"/>
          <w:lang w:val="sr-Cyrl-CS"/>
        </w:rPr>
        <w:t>блике Српске током пословне 20</w:t>
      </w:r>
      <w:r w:rsidR="006764E1" w:rsidRPr="00592A13">
        <w:rPr>
          <w:rFonts w:ascii="Times New Roman" w:hAnsi="Times New Roman" w:cs="Times New Roman"/>
          <w:lang w:val="sr-Latn-BA"/>
        </w:rPr>
        <w:t>2</w:t>
      </w:r>
      <w:r w:rsidR="00106B33">
        <w:rPr>
          <w:rFonts w:ascii="Times New Roman" w:hAnsi="Times New Roman" w:cs="Times New Roman"/>
          <w:lang w:val="sr-Latn-BA"/>
        </w:rPr>
        <w:t>4</w:t>
      </w:r>
      <w:r w:rsidRPr="00592A13">
        <w:rPr>
          <w:rFonts w:ascii="Times New Roman" w:hAnsi="Times New Roman" w:cs="Times New Roman"/>
          <w:lang w:val="sr-Cyrl-CS"/>
        </w:rPr>
        <w:t>. године организовати пословање на начин к</w:t>
      </w:r>
      <w:r w:rsidR="00693EBD" w:rsidRPr="00592A13">
        <w:rPr>
          <w:rFonts w:ascii="Times New Roman" w:hAnsi="Times New Roman" w:cs="Times New Roman"/>
          <w:lang w:val="sr-Cyrl-CS"/>
        </w:rPr>
        <w:t>ако то налажу Директиве ЕУ</w:t>
      </w:r>
      <w:r w:rsidRPr="00592A13">
        <w:rPr>
          <w:rFonts w:ascii="Times New Roman" w:hAnsi="Times New Roman" w:cs="Times New Roman"/>
          <w:lang w:val="sr-Latn-BA"/>
        </w:rPr>
        <w:t>,</w:t>
      </w:r>
      <w:r w:rsidRPr="00592A13">
        <w:rPr>
          <w:rFonts w:ascii="Times New Roman" w:hAnsi="Times New Roman" w:cs="Times New Roman"/>
          <w:lang w:val="sr-Cyrl-CS"/>
        </w:rPr>
        <w:t xml:space="preserve"> те ће се овај приход/</w:t>
      </w:r>
      <w:r w:rsidR="00DA65FB" w:rsidRPr="00592A13">
        <w:rPr>
          <w:rFonts w:ascii="Times New Roman" w:hAnsi="Times New Roman" w:cs="Times New Roman"/>
          <w:lang w:val="sr-Cyrl-CS"/>
        </w:rPr>
        <w:t>расход</w:t>
      </w:r>
      <w:r w:rsidRPr="00592A13">
        <w:rPr>
          <w:rFonts w:ascii="Times New Roman" w:hAnsi="Times New Roman" w:cs="Times New Roman"/>
          <w:lang w:val="sr-Cyrl-CS"/>
        </w:rPr>
        <w:t xml:space="preserve"> обрачунавати. Од укупног износа прихода од накнаде за коришћење жељезничке инфраструктуре, </w:t>
      </w:r>
      <w:r w:rsidR="006D4EC0">
        <w:rPr>
          <w:rFonts w:ascii="Times New Roman" w:hAnsi="Times New Roman" w:cs="Times New Roman"/>
        </w:rPr>
        <w:t>8.609.095</w:t>
      </w:r>
      <w:r w:rsidR="00E31AD6">
        <w:rPr>
          <w:rFonts w:ascii="Times New Roman" w:hAnsi="Times New Roman" w:cs="Times New Roman"/>
          <w:lang w:val="sr-Cyrl-CS"/>
        </w:rPr>
        <w:t xml:space="preserve"> </w:t>
      </w:r>
      <w:r w:rsidR="005A7C7E" w:rsidRPr="00592A13">
        <w:rPr>
          <w:rFonts w:ascii="Times New Roman" w:hAnsi="Times New Roman" w:cs="Times New Roman"/>
          <w:lang w:val="sr-Cyrl-CS"/>
        </w:rPr>
        <w:t xml:space="preserve">КМ </w:t>
      </w:r>
      <w:r w:rsidRPr="00592A13">
        <w:rPr>
          <w:rFonts w:ascii="Times New Roman" w:hAnsi="Times New Roman" w:cs="Times New Roman"/>
          <w:lang w:val="hr-HR"/>
        </w:rPr>
        <w:t>у 20</w:t>
      </w:r>
      <w:r w:rsidR="006764E1" w:rsidRPr="00592A13">
        <w:rPr>
          <w:rFonts w:ascii="Times New Roman" w:hAnsi="Times New Roman" w:cs="Times New Roman"/>
          <w:lang w:val="hr-HR"/>
        </w:rPr>
        <w:t>2</w:t>
      </w:r>
      <w:r w:rsidR="006D4EC0">
        <w:rPr>
          <w:rFonts w:ascii="Times New Roman" w:hAnsi="Times New Roman" w:cs="Times New Roman"/>
          <w:lang w:val="sr-Cyrl-BA"/>
        </w:rPr>
        <w:t>4</w:t>
      </w:r>
      <w:r w:rsidRPr="00592A13">
        <w:rPr>
          <w:rFonts w:ascii="Times New Roman" w:hAnsi="Times New Roman" w:cs="Times New Roman"/>
          <w:lang w:val="hr-HR"/>
        </w:rPr>
        <w:t xml:space="preserve">. години, </w:t>
      </w:r>
      <w:r w:rsidR="006D4EC0">
        <w:rPr>
          <w:rFonts w:ascii="Times New Roman" w:hAnsi="Times New Roman" w:cs="Times New Roman"/>
          <w:lang w:val="sr-Cyrl-BA"/>
        </w:rPr>
        <w:t xml:space="preserve">   1.751.192</w:t>
      </w:r>
      <w:r w:rsidR="006D4EC0">
        <w:rPr>
          <w:rFonts w:ascii="Times New Roman" w:hAnsi="Times New Roman" w:cs="Times New Roman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КМ односи се на накнаду која ће бити наплаћена п</w:t>
      </w:r>
      <w:r w:rsidR="006D4EC0">
        <w:rPr>
          <w:rFonts w:ascii="Times New Roman" w:hAnsi="Times New Roman" w:cs="Times New Roman"/>
          <w:lang w:val="sr-Cyrl-CS"/>
        </w:rPr>
        <w:t xml:space="preserve">о основу путничког саобраћаја, а  </w:t>
      </w:r>
      <w:r w:rsidRPr="00592A13">
        <w:rPr>
          <w:rFonts w:ascii="Times New Roman" w:hAnsi="Times New Roman" w:cs="Times New Roman"/>
          <w:lang w:val="sr-Cyrl-CS"/>
        </w:rPr>
        <w:t xml:space="preserve"> </w:t>
      </w:r>
      <w:r w:rsidR="006D4EC0">
        <w:rPr>
          <w:rFonts w:ascii="Times New Roman" w:hAnsi="Times New Roman" w:cs="Times New Roman"/>
        </w:rPr>
        <w:t>6.857.903</w:t>
      </w:r>
      <w:r w:rsidRPr="00592A13">
        <w:rPr>
          <w:rFonts w:ascii="Times New Roman" w:hAnsi="Times New Roman" w:cs="Times New Roman"/>
          <w:lang w:val="sr-Cyrl-BA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КМ на накнаду по основу робног саобраћаја</w:t>
      </w:r>
      <w:r w:rsidRPr="00592A13">
        <w:rPr>
          <w:rFonts w:ascii="Times New Roman" w:hAnsi="Times New Roman" w:cs="Times New Roman"/>
          <w:lang w:val="hr-HR"/>
        </w:rPr>
        <w:t>.</w:t>
      </w:r>
    </w:p>
    <w:p w14:paraId="5D23CC96" w14:textId="6B6E105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592A13">
        <w:rPr>
          <w:rFonts w:ascii="Times New Roman" w:hAnsi="Times New Roman" w:cs="Times New Roman"/>
          <w:lang w:val="sr-Cyrl-CS"/>
        </w:rPr>
        <w:t xml:space="preserve">Највеће учешће у укупним планираним </w:t>
      </w:r>
      <w:proofErr w:type="spellStart"/>
      <w:r w:rsidRPr="00592A13">
        <w:rPr>
          <w:rFonts w:ascii="Times New Roman" w:hAnsi="Times New Roman" w:cs="Times New Roman"/>
        </w:rPr>
        <w:t>пословним</w:t>
      </w:r>
      <w:proofErr w:type="spellEnd"/>
      <w:r w:rsidRPr="00592A13">
        <w:rPr>
          <w:rFonts w:ascii="Times New Roman" w:hAnsi="Times New Roman" w:cs="Times New Roman"/>
          <w:lang w:val="sr-Latn-BA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приходима имају приходи од превоза робе</w:t>
      </w:r>
      <w:r w:rsidR="001A7CAE" w:rsidRPr="00592A13">
        <w:rPr>
          <w:rFonts w:ascii="Times New Roman" w:hAnsi="Times New Roman" w:cs="Times New Roman"/>
        </w:rPr>
        <w:t>,</w:t>
      </w:r>
      <w:r w:rsidR="005A7C7E" w:rsidRPr="00592A13">
        <w:rPr>
          <w:rFonts w:ascii="Times New Roman" w:hAnsi="Times New Roman" w:cs="Times New Roman"/>
        </w:rPr>
        <w:t xml:space="preserve"> а </w:t>
      </w:r>
      <w:r w:rsidR="002E6DC8">
        <w:rPr>
          <w:rFonts w:ascii="Times New Roman" w:hAnsi="Times New Roman" w:cs="Times New Roman"/>
          <w:lang w:val="sr-Cyrl-BA"/>
        </w:rPr>
        <w:t>у 202</w:t>
      </w:r>
      <w:r w:rsidR="00106B33">
        <w:rPr>
          <w:rFonts w:ascii="Times New Roman" w:hAnsi="Times New Roman" w:cs="Times New Roman"/>
        </w:rPr>
        <w:t>4</w:t>
      </w:r>
      <w:r w:rsidR="002E6DC8">
        <w:rPr>
          <w:rFonts w:ascii="Times New Roman" w:hAnsi="Times New Roman" w:cs="Times New Roman"/>
          <w:lang w:val="sr-Cyrl-BA"/>
        </w:rPr>
        <w:t xml:space="preserve">. години </w:t>
      </w:r>
      <w:proofErr w:type="spellStart"/>
      <w:r w:rsidR="005A7C7E" w:rsidRPr="00592A13">
        <w:rPr>
          <w:rFonts w:ascii="Times New Roman" w:hAnsi="Times New Roman" w:cs="Times New Roman"/>
        </w:rPr>
        <w:t>износе</w:t>
      </w:r>
      <w:proofErr w:type="spellEnd"/>
      <w:r w:rsidR="005A7C7E" w:rsidRPr="00592A13">
        <w:rPr>
          <w:rFonts w:ascii="Times New Roman" w:hAnsi="Times New Roman" w:cs="Times New Roman"/>
        </w:rPr>
        <w:t xml:space="preserve"> </w:t>
      </w:r>
      <w:r w:rsidR="00106B33">
        <w:rPr>
          <w:rFonts w:ascii="Times New Roman" w:hAnsi="Times New Roman" w:cs="Times New Roman"/>
        </w:rPr>
        <w:t xml:space="preserve">40.739.741 </w:t>
      </w:r>
      <w:r w:rsidRPr="00592A13">
        <w:rPr>
          <w:rFonts w:ascii="Times New Roman" w:hAnsi="Times New Roman" w:cs="Times New Roman"/>
        </w:rPr>
        <w:t>КМ.</w:t>
      </w:r>
      <w:r w:rsidRPr="00592A13">
        <w:rPr>
          <w:rFonts w:ascii="Times New Roman" w:hAnsi="Times New Roman" w:cs="Times New Roman"/>
          <w:lang w:val="sr-Cyrl-CS"/>
        </w:rPr>
        <w:t xml:space="preserve"> Наведени приходи су планирани на основу анализе прихода остварених у претходним периодима, планова корисника превоза роба, као и тенденција у привредном развоју</w:t>
      </w:r>
      <w:r w:rsidR="00576E65" w:rsidRPr="00592A13">
        <w:rPr>
          <w:rFonts w:ascii="Times New Roman" w:hAnsi="Times New Roman" w:cs="Times New Roman"/>
          <w:lang w:val="sr-Cyrl-CS"/>
        </w:rPr>
        <w:t>.</w:t>
      </w:r>
    </w:p>
    <w:p w14:paraId="416C7CB2" w14:textId="706ADBE4" w:rsidR="007A75E0" w:rsidRPr="00B04D6C" w:rsidRDefault="007A75E0" w:rsidP="00F86B9A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Cyrl-CS"/>
        </w:rPr>
        <w:t xml:space="preserve">Приходи од </w:t>
      </w:r>
      <w:r w:rsidRPr="00B04D6C">
        <w:rPr>
          <w:rFonts w:ascii="Times New Roman" w:hAnsi="Times New Roman" w:cs="Times New Roman"/>
        </w:rPr>
        <w:t>RIV</w:t>
      </w:r>
      <w:r w:rsidRPr="00B04D6C">
        <w:rPr>
          <w:rFonts w:ascii="Times New Roman" w:hAnsi="Times New Roman" w:cs="Times New Roman"/>
          <w:lang w:val="sr-Cyrl-CS"/>
        </w:rPr>
        <w:t>-</w:t>
      </w:r>
      <w:r w:rsidRPr="00B04D6C">
        <w:rPr>
          <w:rFonts w:ascii="Times New Roman" w:hAnsi="Times New Roman" w:cs="Times New Roman"/>
        </w:rPr>
        <w:t>a</w:t>
      </w:r>
      <w:r w:rsidRPr="00B04D6C">
        <w:rPr>
          <w:rFonts w:ascii="Times New Roman" w:hAnsi="Times New Roman" w:cs="Times New Roman"/>
          <w:lang w:val="sr-Cyrl-CS"/>
        </w:rPr>
        <w:t xml:space="preserve"> се током планског периода повећавају по просјечној годишњој стопи раста од </w:t>
      </w:r>
      <w:r w:rsidR="005B4997">
        <w:rPr>
          <w:rFonts w:ascii="Times New Roman" w:hAnsi="Times New Roman" w:cs="Times New Roman"/>
          <w:lang w:val="sr-Cyrl-CS"/>
        </w:rPr>
        <w:t>1</w:t>
      </w:r>
      <w:r w:rsidRPr="00B04D6C">
        <w:rPr>
          <w:rFonts w:ascii="Times New Roman" w:hAnsi="Times New Roman" w:cs="Times New Roman"/>
          <w:lang w:val="sr-Cyrl-CS"/>
        </w:rPr>
        <w:t xml:space="preserve">%. На страни расхода, у овиру трошкова осталих производних услуга у робном саобраћају планирани су трошкови </w:t>
      </w:r>
      <w:r w:rsidRPr="00B04D6C">
        <w:rPr>
          <w:rFonts w:ascii="Times New Roman" w:hAnsi="Times New Roman" w:cs="Times New Roman"/>
          <w:lang w:val="hr-HR"/>
        </w:rPr>
        <w:t xml:space="preserve">RIV-a </w:t>
      </w:r>
      <w:r w:rsidRPr="00B04D6C">
        <w:rPr>
          <w:rFonts w:ascii="Times New Roman" w:hAnsi="Times New Roman" w:cs="Times New Roman"/>
          <w:lang w:val="sr-Cyrl-CS"/>
        </w:rPr>
        <w:t xml:space="preserve">у износу од </w:t>
      </w:r>
      <w:r w:rsidR="005B4997">
        <w:rPr>
          <w:rFonts w:ascii="Times New Roman" w:hAnsi="Times New Roman" w:cs="Times New Roman"/>
          <w:lang w:val="sr-Cyrl-CS"/>
        </w:rPr>
        <w:t>1.064.700</w:t>
      </w:r>
      <w:r w:rsidRPr="00B04D6C">
        <w:rPr>
          <w:rFonts w:ascii="Times New Roman" w:hAnsi="Times New Roman" w:cs="Times New Roman"/>
          <w:lang w:val="sr-Cyrl-CS"/>
        </w:rPr>
        <w:t xml:space="preserve"> КМ у 20</w:t>
      </w:r>
      <w:r w:rsidR="006764E1">
        <w:rPr>
          <w:rFonts w:ascii="Times New Roman" w:hAnsi="Times New Roman" w:cs="Times New Roman"/>
          <w:lang w:val="sr-Latn-BA"/>
        </w:rPr>
        <w:t>2</w:t>
      </w:r>
      <w:r w:rsidR="005B4997">
        <w:rPr>
          <w:rFonts w:ascii="Times New Roman" w:hAnsi="Times New Roman" w:cs="Times New Roman"/>
          <w:lang w:val="sr-Latn-BA"/>
        </w:rPr>
        <w:t>4</w:t>
      </w:r>
      <w:r w:rsidRPr="00B04D6C">
        <w:rPr>
          <w:rFonts w:ascii="Times New Roman" w:hAnsi="Times New Roman" w:cs="Times New Roman"/>
          <w:lang w:val="sr-Cyrl-CS"/>
        </w:rPr>
        <w:t xml:space="preserve">. години, </w:t>
      </w:r>
      <w:r w:rsidR="005B4997">
        <w:rPr>
          <w:rFonts w:ascii="Times New Roman" w:hAnsi="Times New Roman" w:cs="Times New Roman"/>
          <w:lang w:val="sr-Cyrl-CS"/>
        </w:rPr>
        <w:t>1.117.935</w:t>
      </w:r>
      <w:r w:rsidR="006764E1">
        <w:rPr>
          <w:rFonts w:ascii="Times New Roman" w:hAnsi="Times New Roman" w:cs="Times New Roman"/>
          <w:lang w:val="sr-Latn-BA"/>
        </w:rPr>
        <w:t xml:space="preserve"> </w:t>
      </w:r>
      <w:r w:rsidR="006764E1">
        <w:rPr>
          <w:rFonts w:ascii="Times New Roman" w:hAnsi="Times New Roman" w:cs="Times New Roman"/>
          <w:lang w:val="sr-Cyrl-CS"/>
        </w:rPr>
        <w:t>КМ у 202</w:t>
      </w:r>
      <w:r w:rsidR="005B4997">
        <w:rPr>
          <w:rFonts w:ascii="Times New Roman" w:hAnsi="Times New Roman" w:cs="Times New Roman"/>
        </w:rPr>
        <w:t>5</w:t>
      </w:r>
      <w:r w:rsidRPr="00B04D6C">
        <w:rPr>
          <w:rFonts w:ascii="Times New Roman" w:hAnsi="Times New Roman" w:cs="Times New Roman"/>
          <w:lang w:val="sr-Cyrl-CS"/>
        </w:rPr>
        <w:t>. години и 1.</w:t>
      </w:r>
      <w:r w:rsidR="005B4997">
        <w:rPr>
          <w:rFonts w:ascii="Times New Roman" w:hAnsi="Times New Roman" w:cs="Times New Roman"/>
        </w:rPr>
        <w:t xml:space="preserve">129.114 </w:t>
      </w:r>
      <w:r w:rsidRPr="00B04D6C">
        <w:rPr>
          <w:rFonts w:ascii="Times New Roman" w:hAnsi="Times New Roman" w:cs="Times New Roman"/>
          <w:lang w:val="sr-Cyrl-CS"/>
        </w:rPr>
        <w:t>КМ у 20</w:t>
      </w:r>
      <w:r w:rsidR="006764E1">
        <w:rPr>
          <w:rFonts w:ascii="Times New Roman" w:hAnsi="Times New Roman" w:cs="Times New Roman"/>
        </w:rPr>
        <w:t>2</w:t>
      </w:r>
      <w:r w:rsidR="005B4997">
        <w:rPr>
          <w:rFonts w:ascii="Times New Roman" w:hAnsi="Times New Roman" w:cs="Times New Roman"/>
        </w:rPr>
        <w:t>6</w:t>
      </w:r>
      <w:r w:rsidRPr="00B04D6C">
        <w:rPr>
          <w:rFonts w:ascii="Times New Roman" w:hAnsi="Times New Roman" w:cs="Times New Roman"/>
          <w:lang w:val="sr-Cyrl-CS"/>
        </w:rPr>
        <w:t>. години.</w:t>
      </w:r>
    </w:p>
    <w:p w14:paraId="30F74E61" w14:textId="664FC40D" w:rsidR="00050703" w:rsidRPr="00B04D6C" w:rsidRDefault="007A75E0" w:rsidP="00C96745">
      <w:pPr>
        <w:spacing w:after="0" w:line="360" w:lineRule="auto"/>
        <w:jc w:val="both"/>
        <w:rPr>
          <w:rFonts w:ascii="Times New Roman" w:hAnsi="Times New Roman" w:cs="Times New Roman"/>
          <w:lang w:val="sr-Latn-BA"/>
        </w:rPr>
      </w:pPr>
      <w:r w:rsidRPr="00B04D6C">
        <w:rPr>
          <w:rFonts w:ascii="Times New Roman" w:hAnsi="Times New Roman" w:cs="Times New Roman"/>
          <w:lang w:val="sr-Cyrl-CS"/>
        </w:rPr>
        <w:t>Аналитички приказ прихода од осталих дјелатности дат је у наредној табели.</w:t>
      </w:r>
    </w:p>
    <w:p w14:paraId="067A530B" w14:textId="6C2C2CFE" w:rsidR="007A75E0" w:rsidRDefault="007A75E0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75C6FDDD" w14:textId="5751D8B5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79F379C2" w14:textId="526D10E6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3D2E1C99" w14:textId="075C07EC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70A89145" w14:textId="7D5059FA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0E98B972" w14:textId="787F9097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50DAE332" w14:textId="58963999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162C9AFF" w14:textId="1816D8D3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3F88D96A" w14:textId="4A700B7B" w:rsidR="00C96745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p w14:paraId="47753B29" w14:textId="77777777" w:rsidR="00C96745" w:rsidRPr="007A709E" w:rsidRDefault="00C96745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tbl>
      <w:tblPr>
        <w:tblW w:w="9548" w:type="dxa"/>
        <w:jc w:val="center"/>
        <w:tblLook w:val="0000" w:firstRow="0" w:lastRow="0" w:firstColumn="0" w:lastColumn="0" w:noHBand="0" w:noVBand="0"/>
      </w:tblPr>
      <w:tblGrid>
        <w:gridCol w:w="3757"/>
        <w:gridCol w:w="1559"/>
        <w:gridCol w:w="60"/>
        <w:gridCol w:w="1641"/>
        <w:gridCol w:w="1125"/>
        <w:gridCol w:w="1406"/>
      </w:tblGrid>
      <w:tr w:rsidR="00592A13" w:rsidRPr="00592A13" w14:paraId="15FEF0EF" w14:textId="77777777" w:rsidTr="00EC4D95">
        <w:trPr>
          <w:trHeight w:val="270"/>
          <w:jc w:val="center"/>
        </w:trPr>
        <w:tc>
          <w:tcPr>
            <w:tcW w:w="53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DD08A71" w14:textId="24961C89" w:rsidR="007A75E0" w:rsidRPr="00592A13" w:rsidRDefault="007A75E0" w:rsidP="000944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Табела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365C4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3</w:t>
            </w:r>
            <w:r w:rsidR="000944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6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FA3A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="00FA3A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прихода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осталих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дјелатности</w:t>
            </w:r>
            <w:proofErr w:type="spellEnd"/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BC26D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F3EC456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(у КМ)</w:t>
            </w:r>
          </w:p>
        </w:tc>
      </w:tr>
      <w:tr w:rsidR="00592A13" w:rsidRPr="00592A13" w14:paraId="4057C4FA" w14:textId="77777777" w:rsidTr="004C5EDE">
        <w:trPr>
          <w:trHeight w:val="255"/>
          <w:jc w:val="center"/>
        </w:trPr>
        <w:tc>
          <w:tcPr>
            <w:tcW w:w="375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DC48F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38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E1A8395" w14:textId="661B3EA3" w:rsidR="007A75E0" w:rsidRPr="00FA3A85" w:rsidRDefault="00FA3A85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="007A75E0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36B8AF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592A13" w:rsidRPr="00592A13" w14:paraId="439D12CB" w14:textId="77777777" w:rsidTr="004C5EDE">
        <w:trPr>
          <w:trHeight w:val="255"/>
          <w:jc w:val="center"/>
        </w:trPr>
        <w:tc>
          <w:tcPr>
            <w:tcW w:w="375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2C7587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57330" w14:textId="6B27AA0D" w:rsidR="007A75E0" w:rsidRPr="00592A13" w:rsidRDefault="007A75E0" w:rsidP="005B499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B49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 w:rsidR="00CA10A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0ECA8" w14:textId="44F7362C" w:rsidR="007A75E0" w:rsidRPr="00592A13" w:rsidRDefault="007A75E0" w:rsidP="00D341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B499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3A8F2" w14:textId="551DA3EA" w:rsidR="007A75E0" w:rsidRPr="00592A13" w:rsidRDefault="007A75E0" w:rsidP="00D341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B499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5A35236E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92A13" w:rsidRPr="00592A13" w14:paraId="5CD934D3" w14:textId="77777777" w:rsidTr="004C5EDE">
        <w:trPr>
          <w:trHeight w:val="270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6DBCC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B0A15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EB3E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86A73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B8AD33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5B4997" w:rsidRPr="00592A13" w14:paraId="7B86A8F5" w14:textId="77777777" w:rsidTr="005B4997">
        <w:trPr>
          <w:trHeight w:val="270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C5E71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осталих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дјелатности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24FDC16" w14:textId="6C2C0D21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4.983.704   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BAF2F5" w14:textId="407DD684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4.435.233   </w:t>
            </w:r>
          </w:p>
        </w:tc>
        <w:tc>
          <w:tcPr>
            <w:tcW w:w="1125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B079F55" w14:textId="00694F6D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4.866.419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4E78634F" w14:textId="43C95B0C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   </w:t>
            </w:r>
          </w:p>
        </w:tc>
      </w:tr>
      <w:tr w:rsidR="005B4997" w:rsidRPr="00592A13" w14:paraId="5342EF3A" w14:textId="77777777" w:rsidTr="005B4997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CC858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ОШВ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6ED63A" w14:textId="60584DF5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1.321.761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1D2518" w14:textId="25E079E9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1.546.547 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24E223" w14:textId="4EEF29AF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1.843.586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7041914" w14:textId="6A90E51F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18   </w:t>
            </w:r>
          </w:p>
        </w:tc>
      </w:tr>
      <w:tr w:rsidR="005B4997" w:rsidRPr="00592A13" w14:paraId="1D163AF1" w14:textId="77777777" w:rsidTr="005B4997">
        <w:trPr>
          <w:trHeight w:val="270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0718A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ЗОП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70A36F" w14:textId="0C3F82E9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967.137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3AAD2A" w14:textId="0B24B4E3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973.686 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122E47" w14:textId="0EA142E2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1.023.833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88623C0" w14:textId="2C15C802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5B4997" w:rsidRPr="00592A13" w14:paraId="10E63400" w14:textId="77777777" w:rsidTr="005B4997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0003F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СТД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7662C7" w14:textId="4BF3667C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B849BB" w14:textId="10C985F2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F151D2" w14:textId="7441503C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8DC9253" w14:textId="62E840D6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B4997" w:rsidRPr="00592A13" w14:paraId="35E91A19" w14:textId="77777777" w:rsidTr="005B4997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5A02A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ВВ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BE65FD" w14:textId="04FF2428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1.600.000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5B88FB" w14:textId="5FC32584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1.680.000 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A2D881" w14:textId="2E8E23BA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1.764.000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A58A61A" w14:textId="1B02A988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5B4997" w:rsidRPr="00592A13" w14:paraId="24F6849A" w14:textId="77777777" w:rsidTr="005B4997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B053A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ЕТП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245B3C" w14:textId="23BB911E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954.806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CCEC7A" w14:textId="38E3CBD6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9902CE" w14:textId="70387D02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60D3D53" w14:textId="79AB9754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-68   </w:t>
            </w:r>
          </w:p>
        </w:tc>
      </w:tr>
      <w:tr w:rsidR="005B4997" w:rsidRPr="00592A13" w14:paraId="6C730408" w14:textId="77777777" w:rsidTr="005B4997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9D905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ЕЦМ-а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175CD2" w14:textId="1E2BDA2F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70.000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50D37C" w14:textId="16F3369D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70.000 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CE04CE" w14:textId="3479D99E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70.000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49B14A0" w14:textId="72C407A6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B4997" w:rsidRPr="00592A13" w14:paraId="7F6DB5E0" w14:textId="77777777" w:rsidTr="005B4997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1102EF" w14:textId="199203F3" w:rsidR="005B4997" w:rsidRPr="00117C4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17C43">
              <w:rPr>
                <w:rFonts w:ascii="Times New Roman" w:hAnsi="Times New Roman" w:cs="Times New Roman"/>
                <w:sz w:val="18"/>
                <w:szCs w:val="18"/>
              </w:rPr>
              <w:t>Приход</w:t>
            </w:r>
            <w:proofErr w:type="spellEnd"/>
            <w:r w:rsidRPr="00117C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17C4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117C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17C43">
              <w:rPr>
                <w:rFonts w:ascii="Times New Roman" w:hAnsi="Times New Roman" w:cs="Times New Roman"/>
                <w:sz w:val="18"/>
                <w:szCs w:val="18"/>
              </w:rPr>
              <w:t>путничког</w:t>
            </w:r>
            <w:proofErr w:type="spellEnd"/>
            <w:r w:rsidRPr="00117C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17C43">
              <w:rPr>
                <w:rFonts w:ascii="Times New Roman" w:hAnsi="Times New Roman" w:cs="Times New Roman"/>
                <w:sz w:val="18"/>
                <w:szCs w:val="18"/>
              </w:rPr>
              <w:t>саобраћаја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AA5347" w14:textId="243197AB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35.000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49BD6E" w14:textId="5D3062B0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F521B8" w14:textId="4C232BDF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C1B53E1" w14:textId="2AF1A512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-7   </w:t>
            </w:r>
          </w:p>
        </w:tc>
      </w:tr>
      <w:tr w:rsidR="005B4997" w:rsidRPr="00592A13" w14:paraId="2559796B" w14:textId="77777777" w:rsidTr="005B4997">
        <w:trPr>
          <w:trHeight w:val="270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CB01F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дјелатности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FD788B" w14:textId="73ED33C2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0639D3" w14:textId="67788B8B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E51883" w14:textId="6BEBDA2E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AEA30A9" w14:textId="677E9F76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2F3DE20A" w14:textId="77777777" w:rsidR="00127584" w:rsidRDefault="00127584" w:rsidP="00127584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528BDC3C" w14:textId="46DB8BE3" w:rsidR="00127584" w:rsidRDefault="007A75E0" w:rsidP="00ED0B53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 w:rsidRPr="00127584">
        <w:rPr>
          <w:rFonts w:ascii="Times New Roman" w:hAnsi="Times New Roman" w:cs="Times New Roman"/>
          <w:lang w:val="sr-Cyrl-CS"/>
        </w:rPr>
        <w:t>Приходи од субвенција односе се на субвенције Владе Републике Српске.</w:t>
      </w:r>
    </w:p>
    <w:p w14:paraId="06342C77" w14:textId="77777777" w:rsidR="00127584" w:rsidRDefault="00127584" w:rsidP="00ED0B53">
      <w:pPr>
        <w:spacing w:after="0" w:line="360" w:lineRule="auto"/>
        <w:jc w:val="both"/>
        <w:rPr>
          <w:rFonts w:ascii="Times New Roman" w:hAnsi="Times New Roman" w:cs="Times New Roman"/>
          <w:lang w:val="sr-Latn-BA"/>
        </w:rPr>
      </w:pPr>
      <w:r w:rsidRPr="00127584">
        <w:rPr>
          <w:rFonts w:ascii="Times New Roman" w:hAnsi="Times New Roman" w:cs="Times New Roman"/>
          <w:lang w:val="sr-Cyrl-BA"/>
        </w:rPr>
        <w:t xml:space="preserve">Наведене </w:t>
      </w:r>
      <w:r w:rsidRPr="00127584">
        <w:rPr>
          <w:rFonts w:ascii="Times New Roman" w:hAnsi="Times New Roman" w:cs="Times New Roman"/>
          <w:lang w:val="sr-Cyrl-CS"/>
        </w:rPr>
        <w:t>субвенције</w:t>
      </w:r>
      <w:r w:rsidRPr="00127584">
        <w:rPr>
          <w:rFonts w:ascii="Times New Roman" w:hAnsi="Times New Roman" w:cs="Times New Roman"/>
          <w:lang w:val="sr-Cyrl-BA"/>
        </w:rPr>
        <w:t xml:space="preserve"> дефинисане су Законом о финансирању жељезничке инфраструктуре и суфинансирању жељезничког саобраћаја од интереса за Републику Српску, Сл. Гласник 34/06 од 19.04.2006. год.</w:t>
      </w:r>
      <w:r w:rsidRPr="00127584">
        <w:rPr>
          <w:rFonts w:ascii="Times New Roman" w:hAnsi="Times New Roman" w:cs="Times New Roman"/>
          <w:lang w:val="sr-Latn-BA"/>
        </w:rPr>
        <w:t xml:space="preserve"> </w:t>
      </w:r>
    </w:p>
    <w:p w14:paraId="5926D40A" w14:textId="07045E23" w:rsidR="00127584" w:rsidRDefault="00127584" w:rsidP="00ED0B53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202</w:t>
      </w:r>
      <w:r w:rsidR="005B499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lang w:val="sr-Cyrl-BA"/>
        </w:rPr>
        <w:t>. години с</w:t>
      </w:r>
      <w:r w:rsidRPr="00127584">
        <w:rPr>
          <w:rFonts w:ascii="Times New Roman" w:hAnsi="Times New Roman" w:cs="Times New Roman"/>
          <w:lang w:val="sr-Cyrl-BA"/>
        </w:rPr>
        <w:t>убвенција је планирана у износу од 2</w:t>
      </w:r>
      <w:r w:rsidR="005B4997">
        <w:rPr>
          <w:rFonts w:ascii="Times New Roman" w:hAnsi="Times New Roman" w:cs="Times New Roman"/>
        </w:rPr>
        <w:t>0</w:t>
      </w:r>
      <w:r w:rsidRPr="00127584">
        <w:rPr>
          <w:rFonts w:ascii="Times New Roman" w:hAnsi="Times New Roman" w:cs="Times New Roman"/>
          <w:lang w:val="sr-Cyrl-BA"/>
        </w:rPr>
        <w:t xml:space="preserve">.000.000 КМ, </w:t>
      </w:r>
      <w:r w:rsidR="005B4997">
        <w:rPr>
          <w:rFonts w:ascii="Times New Roman" w:hAnsi="Times New Roman" w:cs="Times New Roman"/>
          <w:lang w:val="sr-Cyrl-BA"/>
        </w:rPr>
        <w:t>а на основу усвојеног</w:t>
      </w:r>
      <w:r w:rsidRPr="00127584">
        <w:rPr>
          <w:rFonts w:ascii="Times New Roman" w:hAnsi="Times New Roman" w:cs="Times New Roman"/>
          <w:lang w:val="sr-Cyrl-BA"/>
        </w:rPr>
        <w:t xml:space="preserve"> Буџет</w:t>
      </w:r>
      <w:r w:rsidR="005B4997">
        <w:rPr>
          <w:rFonts w:ascii="Times New Roman" w:hAnsi="Times New Roman" w:cs="Times New Roman"/>
          <w:lang w:val="sr-Cyrl-BA"/>
        </w:rPr>
        <w:t>а</w:t>
      </w:r>
      <w:r w:rsidRPr="00127584">
        <w:rPr>
          <w:rFonts w:ascii="Times New Roman" w:hAnsi="Times New Roman" w:cs="Times New Roman"/>
          <w:lang w:val="sr-Cyrl-BA"/>
        </w:rPr>
        <w:t xml:space="preserve"> РС за 202</w:t>
      </w:r>
      <w:r w:rsidR="005B4997">
        <w:rPr>
          <w:rFonts w:ascii="Times New Roman" w:hAnsi="Times New Roman" w:cs="Times New Roman"/>
          <w:lang w:val="sr-Cyrl-BA"/>
        </w:rPr>
        <w:t>4. годину</w:t>
      </w:r>
      <w:r w:rsidRPr="00127584">
        <w:rPr>
          <w:rFonts w:ascii="Times New Roman" w:hAnsi="Times New Roman" w:cs="Times New Roman"/>
          <w:lang w:val="sr-Cyrl-BA"/>
        </w:rPr>
        <w:t xml:space="preserve"> </w:t>
      </w:r>
    </w:p>
    <w:p w14:paraId="6E45F5F9" w14:textId="4E086A63" w:rsidR="00127584" w:rsidRDefault="00127584" w:rsidP="00ED0B53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202</w:t>
      </w:r>
      <w:r w:rsidR="005B4997">
        <w:rPr>
          <w:rFonts w:ascii="Times New Roman" w:hAnsi="Times New Roman" w:cs="Times New Roman"/>
          <w:lang w:val="sr-Cyrl-BA"/>
        </w:rPr>
        <w:t>5. и 2026</w:t>
      </w:r>
      <w:r>
        <w:rPr>
          <w:rFonts w:ascii="Times New Roman" w:hAnsi="Times New Roman" w:cs="Times New Roman"/>
          <w:lang w:val="sr-Cyrl-BA"/>
        </w:rPr>
        <w:t>. години приказан је износ субвенције из коначног</w:t>
      </w:r>
      <w:r w:rsidRPr="00127584">
        <w:rPr>
          <w:rFonts w:ascii="Times New Roman" w:hAnsi="Times New Roman" w:cs="Times New Roman"/>
          <w:lang w:val="sr-Cyrl-BA"/>
        </w:rPr>
        <w:t xml:space="preserve"> нацрта уговора MAIC (Уговор о управљању жељезничком инфраструктуром) и коначног нацрта уговора PSC (Уговор о услузи јавног жељезничког превоза путника у Републици Српској), а</w:t>
      </w:r>
      <w:r>
        <w:rPr>
          <w:rFonts w:ascii="Times New Roman" w:hAnsi="Times New Roman" w:cs="Times New Roman"/>
          <w:lang w:val="sr-Cyrl-BA"/>
        </w:rPr>
        <w:t xml:space="preserve"> гдје су уговорене стране </w:t>
      </w:r>
      <w:r w:rsidRPr="00127584">
        <w:rPr>
          <w:rFonts w:ascii="Times New Roman" w:hAnsi="Times New Roman" w:cs="Times New Roman"/>
          <w:lang w:val="sr-Cyrl-BA"/>
        </w:rPr>
        <w:t xml:space="preserve"> Министарство саобраћаја и веза и Министарство финансија Републике Српске</w:t>
      </w:r>
      <w:r>
        <w:rPr>
          <w:rFonts w:ascii="Times New Roman" w:hAnsi="Times New Roman" w:cs="Times New Roman"/>
          <w:lang w:val="sr-Cyrl-BA"/>
        </w:rPr>
        <w:t xml:space="preserve">. </w:t>
      </w:r>
      <w:r w:rsidRPr="00127584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lang w:val="sr-Cyrl-BA"/>
        </w:rPr>
        <w:t>И</w:t>
      </w:r>
      <w:r w:rsidRPr="00127584">
        <w:rPr>
          <w:rFonts w:ascii="Times New Roman" w:hAnsi="Times New Roman" w:cs="Times New Roman"/>
          <w:lang w:val="sr-Cyrl-BA"/>
        </w:rPr>
        <w:t xml:space="preserve">знос средстава за финансирање жељезничке инфраструктуре </w:t>
      </w:r>
      <w:r>
        <w:rPr>
          <w:rFonts w:ascii="Times New Roman" w:hAnsi="Times New Roman" w:cs="Times New Roman"/>
          <w:lang w:val="sr-Cyrl-BA"/>
        </w:rPr>
        <w:t>и путничког саобраћај</w:t>
      </w:r>
      <w:r w:rsidR="00891B3D">
        <w:rPr>
          <w:rFonts w:ascii="Times New Roman" w:hAnsi="Times New Roman" w:cs="Times New Roman"/>
          <w:lang w:val="sr-Cyrl-BA"/>
        </w:rPr>
        <w:t xml:space="preserve">а из коначног нацрта Уговора </w:t>
      </w:r>
      <w:r>
        <w:rPr>
          <w:rFonts w:ascii="Times New Roman" w:hAnsi="Times New Roman" w:cs="Times New Roman"/>
          <w:lang w:val="sr-Cyrl-BA"/>
        </w:rPr>
        <w:t>приказан</w:t>
      </w:r>
      <w:r w:rsidR="00891B3D">
        <w:rPr>
          <w:rFonts w:ascii="Times New Roman" w:hAnsi="Times New Roman" w:cs="Times New Roman"/>
          <w:lang w:val="sr-Cyrl-BA"/>
        </w:rPr>
        <w:t xml:space="preserve"> је</w:t>
      </w:r>
      <w:r>
        <w:rPr>
          <w:rFonts w:ascii="Times New Roman" w:hAnsi="Times New Roman" w:cs="Times New Roman"/>
          <w:lang w:val="sr-Cyrl-BA"/>
        </w:rPr>
        <w:t xml:space="preserve"> у сљедећим табелама:</w:t>
      </w:r>
    </w:p>
    <w:tbl>
      <w:tblPr>
        <w:tblW w:w="8400" w:type="dxa"/>
        <w:jc w:val="center"/>
        <w:tblLook w:val="04A0" w:firstRow="1" w:lastRow="0" w:firstColumn="1" w:lastColumn="0" w:noHBand="0" w:noVBand="1"/>
      </w:tblPr>
      <w:tblGrid>
        <w:gridCol w:w="4440"/>
        <w:gridCol w:w="1920"/>
        <w:gridCol w:w="2040"/>
      </w:tblGrid>
      <w:tr w:rsidR="00127584" w:rsidRPr="00C96745" w14:paraId="2A103521" w14:textId="77777777" w:rsidTr="005B715C">
        <w:trPr>
          <w:trHeight w:val="255"/>
          <w:jc w:val="center"/>
        </w:trPr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9EF20" w14:textId="01E0C1D2" w:rsidR="00127584" w:rsidRPr="000944FE" w:rsidRDefault="000944FE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 Табела 37. </w:t>
            </w:r>
            <w:proofErr w:type="spellStart"/>
            <w:r w:rsidR="00127584"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Управљач</w:t>
            </w:r>
            <w:proofErr w:type="spellEnd"/>
            <w:r w:rsidR="00127584"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127584"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инфраструктуре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7838D" w14:textId="77777777" w:rsidR="00127584" w:rsidRPr="000944FE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ABC4" w14:textId="77777777" w:rsidR="00127584" w:rsidRPr="000944FE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   у КМ</w:t>
            </w:r>
          </w:p>
        </w:tc>
      </w:tr>
      <w:tr w:rsidR="001775C6" w:rsidRPr="00C96745" w14:paraId="093092BB" w14:textId="77777777" w:rsidTr="00106B33">
        <w:trPr>
          <w:trHeight w:val="255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D2EBEF" w14:textId="77777777" w:rsidR="001775C6" w:rsidRPr="00C96745" w:rsidRDefault="001775C6" w:rsidP="0017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8B20B77" w14:textId="4973EE7C" w:rsidR="001775C6" w:rsidRPr="001775C6" w:rsidRDefault="001775C6" w:rsidP="0017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1775C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2025. </w:t>
            </w:r>
            <w:proofErr w:type="spellStart"/>
            <w:r w:rsidRPr="001775C6">
              <w:rPr>
                <w:rFonts w:ascii="Times New Roman" w:hAnsi="Times New Roman" w:cs="Times New Roman"/>
                <w:b/>
                <w:sz w:val="18"/>
                <w:szCs w:val="18"/>
              </w:rPr>
              <w:t>год</w:t>
            </w:r>
            <w:proofErr w:type="spellEnd"/>
            <w:r w:rsidRPr="001775C6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6E8D54" w14:textId="348F6C1E" w:rsidR="001775C6" w:rsidRPr="001775C6" w:rsidRDefault="001775C6" w:rsidP="0017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1775C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2026.</w:t>
            </w:r>
            <w:r w:rsidRPr="001775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 год.</w:t>
            </w:r>
          </w:p>
        </w:tc>
      </w:tr>
      <w:tr w:rsidR="001775C6" w:rsidRPr="00C96745" w14:paraId="638C9BC5" w14:textId="77777777" w:rsidTr="001775C6">
        <w:trPr>
          <w:trHeight w:val="255"/>
          <w:jc w:val="center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9C0CA" w14:textId="77777777" w:rsidR="001775C6" w:rsidRPr="00C96745" w:rsidRDefault="001775C6" w:rsidP="0017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Обнова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5D4D9" w14:textId="76CBD190" w:rsidR="001775C6" w:rsidRPr="001775C6" w:rsidRDefault="001775C6" w:rsidP="00177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75C6">
              <w:rPr>
                <w:rFonts w:ascii="Times New Roman" w:hAnsi="Times New Roman" w:cs="Times New Roman"/>
                <w:sz w:val="18"/>
                <w:szCs w:val="18"/>
              </w:rPr>
              <w:t>221.910.000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414B" w14:textId="77777777" w:rsidR="001775C6" w:rsidRPr="00C96745" w:rsidRDefault="001775C6" w:rsidP="00177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221.910.000</w:t>
            </w:r>
          </w:p>
        </w:tc>
      </w:tr>
      <w:tr w:rsidR="001775C6" w:rsidRPr="00C96745" w14:paraId="3733657C" w14:textId="77777777" w:rsidTr="001775C6">
        <w:trPr>
          <w:trHeight w:val="255"/>
          <w:jc w:val="center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0BBA2" w14:textId="77777777" w:rsidR="001775C6" w:rsidRPr="00C96745" w:rsidRDefault="001775C6" w:rsidP="0017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B04F9" w14:textId="448F92A2" w:rsidR="001775C6" w:rsidRPr="001775C6" w:rsidRDefault="001775C6" w:rsidP="00177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75C6">
              <w:rPr>
                <w:rFonts w:ascii="Times New Roman" w:hAnsi="Times New Roman" w:cs="Times New Roman"/>
                <w:sz w:val="18"/>
                <w:szCs w:val="18"/>
              </w:rPr>
              <w:t>55.890.000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ABD77" w14:textId="77777777" w:rsidR="001775C6" w:rsidRPr="00C96745" w:rsidRDefault="001775C6" w:rsidP="00177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55.890.000</w:t>
            </w:r>
          </w:p>
        </w:tc>
      </w:tr>
      <w:tr w:rsidR="001775C6" w:rsidRPr="00C96745" w14:paraId="37650A72" w14:textId="77777777" w:rsidTr="001775C6">
        <w:trPr>
          <w:trHeight w:val="255"/>
          <w:jc w:val="center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90510" w14:textId="77777777" w:rsidR="001775C6" w:rsidRPr="00C96745" w:rsidRDefault="001775C6" w:rsidP="0017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Рад</w:t>
            </w:r>
            <w:proofErr w:type="spellEnd"/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мреже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40770" w14:textId="3E0CA146" w:rsidR="001775C6" w:rsidRPr="001775C6" w:rsidRDefault="001775C6" w:rsidP="00177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75C6">
              <w:rPr>
                <w:rFonts w:ascii="Times New Roman" w:hAnsi="Times New Roman" w:cs="Times New Roman"/>
                <w:sz w:val="18"/>
                <w:szCs w:val="18"/>
              </w:rPr>
              <w:t>16.660.000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183F" w14:textId="77777777" w:rsidR="001775C6" w:rsidRPr="00C96745" w:rsidRDefault="001775C6" w:rsidP="00177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16.660.000</w:t>
            </w:r>
          </w:p>
        </w:tc>
      </w:tr>
      <w:tr w:rsidR="001775C6" w:rsidRPr="00C96745" w14:paraId="4CDB05A1" w14:textId="77777777" w:rsidTr="001775C6">
        <w:trPr>
          <w:trHeight w:val="255"/>
          <w:jc w:val="center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7DEC" w14:textId="77777777" w:rsidR="001775C6" w:rsidRPr="00C96745" w:rsidRDefault="001775C6" w:rsidP="0017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Грантови</w:t>
            </w:r>
            <w:proofErr w:type="spellEnd"/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који</w:t>
            </w:r>
            <w:proofErr w:type="spellEnd"/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нису</w:t>
            </w:r>
            <w:proofErr w:type="spellEnd"/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додијељени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19DA6" w14:textId="10382FCA" w:rsidR="001775C6" w:rsidRPr="001775C6" w:rsidRDefault="001775C6" w:rsidP="00177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75C6">
              <w:rPr>
                <w:rFonts w:ascii="Times New Roman" w:hAnsi="Times New Roman" w:cs="Times New Roman"/>
                <w:sz w:val="18"/>
                <w:szCs w:val="18"/>
              </w:rPr>
              <w:t>29.450.000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DE1F" w14:textId="77777777" w:rsidR="001775C6" w:rsidRPr="00C96745" w:rsidRDefault="001775C6" w:rsidP="00177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29.450.000</w:t>
            </w:r>
          </w:p>
        </w:tc>
      </w:tr>
      <w:tr w:rsidR="001775C6" w:rsidRPr="00C96745" w14:paraId="4B89B7F2" w14:textId="77777777" w:rsidTr="001775C6">
        <w:trPr>
          <w:trHeight w:val="249"/>
          <w:jc w:val="center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3DE70" w14:textId="77777777" w:rsidR="001775C6" w:rsidRPr="00C96745" w:rsidRDefault="001775C6" w:rsidP="00177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967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Сума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92636" w14:textId="22FC6200" w:rsidR="001775C6" w:rsidRPr="001775C6" w:rsidRDefault="001775C6" w:rsidP="00177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775C6">
              <w:rPr>
                <w:rFonts w:ascii="Times New Roman" w:hAnsi="Times New Roman" w:cs="Times New Roman"/>
                <w:b/>
                <w:sz w:val="18"/>
                <w:szCs w:val="18"/>
              </w:rPr>
              <w:t>323.910.000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AFF2" w14:textId="77777777" w:rsidR="001775C6" w:rsidRPr="00C96745" w:rsidRDefault="001775C6" w:rsidP="00177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323.910.000</w:t>
            </w:r>
          </w:p>
        </w:tc>
      </w:tr>
      <w:tr w:rsidR="00127584" w:rsidRPr="00C96745" w14:paraId="421E16A2" w14:textId="77777777" w:rsidTr="005B715C">
        <w:trPr>
          <w:trHeight w:val="255"/>
          <w:jc w:val="center"/>
        </w:trPr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2A171" w14:textId="77777777" w:rsidR="00127584" w:rsidRPr="00C96745" w:rsidRDefault="00127584" w:rsidP="00127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866C8" w14:textId="77777777" w:rsidR="00127584" w:rsidRPr="00C96745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BF4E0" w14:textId="77777777" w:rsidR="00127584" w:rsidRPr="00C96745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27584" w:rsidRPr="00C96745" w14:paraId="6D912521" w14:textId="77777777" w:rsidTr="005B715C">
        <w:trPr>
          <w:trHeight w:val="255"/>
          <w:jc w:val="center"/>
        </w:trPr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715DA" w14:textId="6951A951" w:rsidR="00127584" w:rsidRPr="000944FE" w:rsidRDefault="000944FE" w:rsidP="005B7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Табела 38. </w:t>
            </w:r>
            <w:proofErr w:type="spellStart"/>
            <w:r w:rsidR="00127584"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Приходи</w:t>
            </w:r>
            <w:proofErr w:type="spellEnd"/>
            <w:r w:rsidR="00127584"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127584"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</w:t>
            </w:r>
            <w:proofErr w:type="spellEnd"/>
            <w:r w:rsidR="00127584"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127584"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основу</w:t>
            </w:r>
            <w:proofErr w:type="spellEnd"/>
            <w:r w:rsidR="00127584"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PSC </w:t>
            </w:r>
            <w:r w:rsidR="005B715C"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у</w:t>
            </w:r>
            <w:proofErr w:type="spellStart"/>
            <w:r w:rsidR="00127584"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говора</w:t>
            </w:r>
            <w:proofErr w:type="spellEnd"/>
            <w:r w:rsidR="00127584"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E0D3D" w14:textId="77777777" w:rsidR="00127584" w:rsidRPr="000944FE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E83C1" w14:textId="77777777" w:rsidR="00127584" w:rsidRPr="000944FE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944F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   у КМ</w:t>
            </w:r>
          </w:p>
        </w:tc>
      </w:tr>
      <w:tr w:rsidR="00127584" w:rsidRPr="00C96745" w14:paraId="3CAAD1DF" w14:textId="77777777" w:rsidTr="005B715C">
        <w:trPr>
          <w:trHeight w:val="255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4A65A8" w14:textId="77777777" w:rsidR="00127584" w:rsidRPr="00C96745" w:rsidRDefault="00127584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52AC2CF" w14:textId="1AC38E6A" w:rsidR="00127584" w:rsidRPr="0071490B" w:rsidRDefault="00127584" w:rsidP="0017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</w:t>
            </w:r>
            <w:r w:rsidR="001775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5</w:t>
            </w: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  <w:r w:rsidR="005B715C"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 </w:t>
            </w: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год.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8064E1" w14:textId="04094686" w:rsidR="00127584" w:rsidRPr="0071490B" w:rsidRDefault="00127584" w:rsidP="0017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</w:t>
            </w:r>
            <w:r w:rsidR="001775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6</w:t>
            </w: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  <w:r w:rsidR="005B715C"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 </w:t>
            </w: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год.</w:t>
            </w:r>
          </w:p>
        </w:tc>
      </w:tr>
      <w:tr w:rsidR="00127584" w:rsidRPr="00C96745" w14:paraId="777B14D9" w14:textId="77777777" w:rsidTr="005B715C">
        <w:trPr>
          <w:trHeight w:val="265"/>
          <w:jc w:val="center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3274" w14:textId="04F0A21F" w:rsidR="00127584" w:rsidRPr="00C96745" w:rsidRDefault="005B715C" w:rsidP="0012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основу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PSC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</w:t>
            </w:r>
            <w:r w:rsidR="00127584"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говора</w:t>
            </w:r>
            <w:proofErr w:type="spellEnd"/>
            <w:r w:rsidR="00127584"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648D6" w14:textId="7D5EF256" w:rsidR="00127584" w:rsidRPr="00C96745" w:rsidRDefault="001775C6" w:rsidP="00127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11.350.000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F22A" w14:textId="2177F146" w:rsidR="00127584" w:rsidRPr="001775C6" w:rsidRDefault="001775C6" w:rsidP="00127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11.226.000</w:t>
            </w:r>
          </w:p>
        </w:tc>
      </w:tr>
    </w:tbl>
    <w:p w14:paraId="5E0A1567" w14:textId="77777777" w:rsidR="005B715C" w:rsidRDefault="00891B3D" w:rsidP="005B715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sr-Cyrl-BA"/>
        </w:rPr>
      </w:pPr>
      <w:r w:rsidRPr="00891B3D">
        <w:rPr>
          <w:rFonts w:ascii="Times New Roman" w:hAnsi="Times New Roman" w:cs="Times New Roman"/>
          <w:lang w:val="sr-Cyrl-CS"/>
        </w:rPr>
        <w:t xml:space="preserve">  </w:t>
      </w:r>
      <w:r w:rsidRPr="00891B3D">
        <w:rPr>
          <w:rFonts w:ascii="Times New Roman" w:hAnsi="Times New Roman" w:cs="Times New Roman"/>
          <w:lang w:val="sr-Cyrl-CS"/>
        </w:rPr>
        <w:tab/>
        <w:t xml:space="preserve">   </w:t>
      </w:r>
      <w:r w:rsidR="005B715C" w:rsidRPr="00C96745">
        <w:rPr>
          <w:rFonts w:ascii="Times New Roman" w:eastAsia="Times New Roman" w:hAnsi="Times New Roman" w:cs="Times New Roman"/>
          <w:sz w:val="18"/>
          <w:szCs w:val="18"/>
        </w:rPr>
        <w:t xml:space="preserve">                  </w:t>
      </w:r>
      <w:r w:rsidR="005B715C">
        <w:rPr>
          <w:rFonts w:ascii="Times New Roman" w:eastAsia="Times New Roman" w:hAnsi="Times New Roman" w:cs="Times New Roman"/>
          <w:sz w:val="18"/>
          <w:szCs w:val="18"/>
          <w:lang w:val="sr-Cyrl-BA"/>
        </w:rPr>
        <w:t xml:space="preserve">                                                                                                                           </w:t>
      </w:r>
    </w:p>
    <w:p w14:paraId="0679063E" w14:textId="43037D94" w:rsidR="00A13D3E" w:rsidRPr="000944FE" w:rsidRDefault="000944FE" w:rsidP="005B715C">
      <w:pPr>
        <w:spacing w:after="0" w:line="240" w:lineRule="auto"/>
        <w:rPr>
          <w:rFonts w:ascii="Times New Roman" w:hAnsi="Times New Roman" w:cs="Times New Roman"/>
          <w:b/>
          <w:lang w:val="sr-Cyrl-CS"/>
        </w:rPr>
      </w:pPr>
      <w:r w:rsidRPr="000944FE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 xml:space="preserve">   </w:t>
      </w:r>
      <w:r w:rsidR="005B715C" w:rsidRPr="000944FE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 xml:space="preserve">  </w:t>
      </w:r>
      <w:r w:rsidRPr="000944FE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 xml:space="preserve">Табела 39. Укупно  </w:t>
      </w:r>
      <w:r w:rsidRPr="000944FE">
        <w:rPr>
          <w:rFonts w:ascii="Times New Roman" w:eastAsia="Times New Roman" w:hAnsi="Times New Roman" w:cs="Times New Roman"/>
          <w:b/>
          <w:sz w:val="18"/>
          <w:szCs w:val="18"/>
          <w:lang w:val="sr-Latn-BA"/>
        </w:rPr>
        <w:t>MAIC</w:t>
      </w:r>
      <w:r w:rsidRPr="000944FE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 xml:space="preserve"> и</w:t>
      </w:r>
      <w:r w:rsidRPr="000944FE">
        <w:rPr>
          <w:rFonts w:ascii="Times New Roman" w:eastAsia="Times New Roman" w:hAnsi="Times New Roman" w:cs="Times New Roman"/>
          <w:b/>
          <w:sz w:val="18"/>
          <w:szCs w:val="18"/>
          <w:lang w:val="sr-Latn-BA"/>
        </w:rPr>
        <w:t xml:space="preserve"> PSC </w:t>
      </w:r>
      <w:r w:rsidR="005B715C" w:rsidRPr="000944FE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 xml:space="preserve">                                                                                                </w:t>
      </w:r>
      <w:r w:rsidRPr="000944FE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 xml:space="preserve">  </w:t>
      </w:r>
      <w:r w:rsidR="005B715C" w:rsidRPr="000944FE">
        <w:rPr>
          <w:rFonts w:ascii="Times New Roman" w:eastAsia="Times New Roman" w:hAnsi="Times New Roman" w:cs="Times New Roman"/>
          <w:b/>
          <w:sz w:val="18"/>
          <w:szCs w:val="18"/>
          <w:lang w:val="sr-Cyrl-BA"/>
        </w:rPr>
        <w:t xml:space="preserve">    </w:t>
      </w:r>
      <w:r w:rsidR="005B715C" w:rsidRPr="000944FE">
        <w:rPr>
          <w:rFonts w:ascii="Times New Roman" w:eastAsia="Times New Roman" w:hAnsi="Times New Roman" w:cs="Times New Roman"/>
          <w:b/>
          <w:sz w:val="18"/>
          <w:szCs w:val="18"/>
        </w:rPr>
        <w:t xml:space="preserve">     у КМ</w:t>
      </w:r>
    </w:p>
    <w:tbl>
      <w:tblPr>
        <w:tblW w:w="8519" w:type="dxa"/>
        <w:jc w:val="center"/>
        <w:tblLook w:val="04A0" w:firstRow="1" w:lastRow="0" w:firstColumn="1" w:lastColumn="0" w:noHBand="0" w:noVBand="1"/>
      </w:tblPr>
      <w:tblGrid>
        <w:gridCol w:w="4503"/>
        <w:gridCol w:w="1947"/>
        <w:gridCol w:w="2069"/>
      </w:tblGrid>
      <w:tr w:rsidR="00A13D3E" w:rsidRPr="00A13D3E" w14:paraId="7A20BD62" w14:textId="77777777" w:rsidTr="005B715C">
        <w:trPr>
          <w:trHeight w:val="247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F12268" w14:textId="77777777" w:rsidR="00A13D3E" w:rsidRPr="00C96745" w:rsidRDefault="00A13D3E" w:rsidP="00A13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C1DE3A" w14:textId="6883B13C" w:rsidR="00A13D3E" w:rsidRPr="0071490B" w:rsidRDefault="00A13D3E" w:rsidP="0017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</w:t>
            </w:r>
            <w:r w:rsidR="001775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5</w:t>
            </w: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  <w:r w:rsidR="005B715C"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 </w:t>
            </w: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год.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4772705" w14:textId="28C9E1CC" w:rsidR="00A13D3E" w:rsidRPr="0071490B" w:rsidRDefault="00A13D3E" w:rsidP="0017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</w:t>
            </w:r>
            <w:r w:rsidR="001775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6</w:t>
            </w: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  <w:r w:rsidR="005B715C"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 xml:space="preserve"> </w:t>
            </w:r>
            <w:r w:rsidRPr="0071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год.</w:t>
            </w:r>
          </w:p>
        </w:tc>
      </w:tr>
      <w:tr w:rsidR="00A13D3E" w:rsidRPr="00A13D3E" w14:paraId="188942F4" w14:textId="77777777" w:rsidTr="005B715C">
        <w:trPr>
          <w:trHeight w:val="363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E5F3F" w14:textId="61083695" w:rsidR="00A13D3E" w:rsidRPr="00C96745" w:rsidRDefault="00A13D3E" w:rsidP="005B7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Укупно оба </w:t>
            </w:r>
            <w:r w:rsidR="005B715C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у</w:t>
            </w: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говора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8DD76" w14:textId="314EA279" w:rsidR="00A13D3E" w:rsidRPr="00FD3503" w:rsidRDefault="001775C6" w:rsidP="00A13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  <w:t>335.260.000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4CF16" w14:textId="69100F23" w:rsidR="00A13D3E" w:rsidRPr="00FD3503" w:rsidRDefault="001775C6" w:rsidP="00A13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  <w:t>335.136.000</w:t>
            </w:r>
          </w:p>
        </w:tc>
      </w:tr>
      <w:tr w:rsidR="00A13D3E" w:rsidRPr="00A13D3E" w14:paraId="58DDDFD8" w14:textId="77777777" w:rsidTr="005B715C">
        <w:trPr>
          <w:trHeight w:val="301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A5AD0" w14:textId="6968E204" w:rsidR="00A13D3E" w:rsidRPr="00C96745" w:rsidRDefault="00A13D3E" w:rsidP="005B7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Укупно оба </w:t>
            </w:r>
            <w:r w:rsidR="005B715C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у</w:t>
            </w:r>
            <w:r w:rsidRPr="00C96745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говора без обнове ( инвестиција)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AC50A" w14:textId="253FCA08" w:rsidR="00A13D3E" w:rsidRPr="00FD3503" w:rsidRDefault="001775C6" w:rsidP="00A13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  <w:t>113.350.000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5E48E" w14:textId="2C0099B3" w:rsidR="00A13D3E" w:rsidRPr="00FD3503" w:rsidRDefault="001775C6" w:rsidP="00A13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BA"/>
              </w:rPr>
              <w:t>113.226.000</w:t>
            </w:r>
          </w:p>
        </w:tc>
      </w:tr>
    </w:tbl>
    <w:p w14:paraId="568B36E4" w14:textId="77777777" w:rsidR="005B4997" w:rsidRDefault="005B4997" w:rsidP="00ED0B53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10058F42" w14:textId="77777777" w:rsidR="005B4997" w:rsidRDefault="005B4997" w:rsidP="00ED0B53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035466E4" w14:textId="34432C41" w:rsidR="005265CE" w:rsidRDefault="007A75E0" w:rsidP="00ED0B53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lastRenderedPageBreak/>
        <w:t xml:space="preserve">Приходи од премија, субвенција, дотација, регреса, донација и слично се највећим дијелом односе на приходе по основу донација Владе Републике Српске, односно на средства из кредита Свјетске </w:t>
      </w:r>
      <w:r w:rsidR="007B1604">
        <w:rPr>
          <w:rFonts w:ascii="Times New Roman" w:hAnsi="Times New Roman" w:cs="Times New Roman"/>
          <w:lang w:val="sr-Cyrl-CS"/>
        </w:rPr>
        <w:t>банке намијењена за реструктури</w:t>
      </w:r>
      <w:r w:rsidR="005B2EFE">
        <w:rPr>
          <w:rFonts w:ascii="Times New Roman" w:hAnsi="Times New Roman" w:cs="Times New Roman"/>
        </w:rPr>
        <w:t>с</w:t>
      </w:r>
      <w:r w:rsidRPr="00B04D6C">
        <w:rPr>
          <w:rFonts w:ascii="Times New Roman" w:hAnsi="Times New Roman" w:cs="Times New Roman"/>
          <w:lang w:val="sr-Cyrl-CS"/>
        </w:rPr>
        <w:t>ање Жељезница Републике Српске.</w:t>
      </w:r>
    </w:p>
    <w:p w14:paraId="64FC5C60" w14:textId="77777777" w:rsidR="00797926" w:rsidRPr="00C6204F" w:rsidRDefault="00797926" w:rsidP="00F86B9A">
      <w:pPr>
        <w:spacing w:after="0" w:line="360" w:lineRule="auto"/>
        <w:rPr>
          <w:rFonts w:ascii="Times New Roman" w:hAnsi="Times New Roman" w:cs="Times New Roman"/>
        </w:rPr>
      </w:pPr>
    </w:p>
    <w:tbl>
      <w:tblPr>
        <w:tblW w:w="9664" w:type="dxa"/>
        <w:jc w:val="center"/>
        <w:tblLook w:val="0000" w:firstRow="0" w:lastRow="0" w:firstColumn="0" w:lastColumn="0" w:noHBand="0" w:noVBand="0"/>
      </w:tblPr>
      <w:tblGrid>
        <w:gridCol w:w="4077"/>
        <w:gridCol w:w="1488"/>
        <w:gridCol w:w="1559"/>
        <w:gridCol w:w="1418"/>
        <w:gridCol w:w="1122"/>
      </w:tblGrid>
      <w:tr w:rsidR="00592A13" w:rsidRPr="00592A13" w14:paraId="09FB1DBD" w14:textId="77777777" w:rsidTr="00EC4D95">
        <w:trPr>
          <w:trHeight w:val="270"/>
          <w:jc w:val="center"/>
        </w:trPr>
        <w:tc>
          <w:tcPr>
            <w:tcW w:w="854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93DB76E" w14:textId="292651DE" w:rsidR="00D67DBB" w:rsidRPr="00592A13" w:rsidRDefault="00F86B9A" w:rsidP="00797926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      </w:t>
            </w:r>
            <w:r w:rsidR="007A75E0" w:rsidRPr="00592A13">
              <w:rPr>
                <w:rFonts w:ascii="Times New Roman" w:hAnsi="Times New Roman" w:cs="Times New Roman"/>
                <w:lang w:val="sr-Cyrl-CS"/>
              </w:rPr>
              <w:t xml:space="preserve">Детаљнији приказ других пословних прихода </w:t>
            </w:r>
            <w:r w:rsidR="005B2EFE" w:rsidRPr="00592A13">
              <w:rPr>
                <w:rFonts w:ascii="Times New Roman" w:hAnsi="Times New Roman" w:cs="Times New Roman"/>
                <w:lang w:val="sr-Cyrl-CS"/>
              </w:rPr>
              <w:t>налази се у сљ</w:t>
            </w:r>
            <w:r w:rsidR="007A75E0" w:rsidRPr="00592A13">
              <w:rPr>
                <w:rFonts w:ascii="Times New Roman" w:hAnsi="Times New Roman" w:cs="Times New Roman"/>
                <w:lang w:val="sr-Cyrl-CS"/>
              </w:rPr>
              <w:t>едећој табели.</w:t>
            </w:r>
          </w:p>
          <w:p w14:paraId="1EF1E152" w14:textId="77777777" w:rsidR="00D67DBB" w:rsidRPr="00592A13" w:rsidRDefault="00D67DBB" w:rsidP="00797926">
            <w:pPr>
              <w:spacing w:after="0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  <w:p w14:paraId="74AB54C5" w14:textId="43FF1FAA" w:rsidR="007A75E0" w:rsidRPr="00592A13" w:rsidRDefault="007A75E0" w:rsidP="000944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944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40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FA3A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="00FA3A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других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пословних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прихода</w:t>
            </w:r>
            <w:proofErr w:type="spellEnd"/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BDFF65C" w14:textId="77777777" w:rsidR="007A75E0" w:rsidRPr="00592A13" w:rsidRDefault="007A75E0" w:rsidP="0079792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(у КМ)</w:t>
            </w:r>
          </w:p>
        </w:tc>
      </w:tr>
      <w:tr w:rsidR="00592A13" w:rsidRPr="00592A13" w14:paraId="2FAE62D3" w14:textId="77777777" w:rsidTr="00EC4D95">
        <w:trPr>
          <w:trHeight w:val="255"/>
          <w:jc w:val="center"/>
        </w:trPr>
        <w:tc>
          <w:tcPr>
            <w:tcW w:w="407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087F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46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C5C0FCD" w14:textId="333D854C" w:rsidR="007A75E0" w:rsidRPr="00FA3A85" w:rsidRDefault="00FA3A85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="007A75E0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D710DB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592A13" w:rsidRPr="00592A13" w14:paraId="4987C2B2" w14:textId="77777777" w:rsidTr="00EC4D95">
        <w:trPr>
          <w:trHeight w:val="255"/>
          <w:jc w:val="center"/>
        </w:trPr>
        <w:tc>
          <w:tcPr>
            <w:tcW w:w="40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11F425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011D2" w14:textId="65FC76A4" w:rsidR="007A75E0" w:rsidRPr="00592A13" w:rsidRDefault="007A75E0" w:rsidP="005B499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B499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89215" w14:textId="66352F88" w:rsidR="007A75E0" w:rsidRPr="00592A13" w:rsidRDefault="007A75E0" w:rsidP="005B499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B499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925F0" w14:textId="4FF30C14" w:rsidR="007A75E0" w:rsidRPr="00592A13" w:rsidRDefault="007A75E0" w:rsidP="005B499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5B499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26D16120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92A13" w:rsidRPr="00592A13" w14:paraId="66D9E494" w14:textId="77777777" w:rsidTr="00EC4D95">
        <w:trPr>
          <w:trHeight w:val="162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4F7BC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0D5AC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1CA0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03E45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419ABB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5B4997" w:rsidRPr="00592A13" w14:paraId="22C58B18" w14:textId="77777777" w:rsidTr="005B4997">
        <w:trPr>
          <w:trHeight w:val="270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2EA24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Други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пословни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приходи</w:t>
            </w:r>
            <w:proofErr w:type="spellEnd"/>
          </w:p>
        </w:tc>
        <w:tc>
          <w:tcPr>
            <w:tcW w:w="1488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7D41E4" w14:textId="44284362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386.908   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55A75C" w14:textId="43998B75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421.908   </w:t>
            </w: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0264F6" w14:textId="1B4FE4FB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409.941  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1E82AF9" w14:textId="7ED0E840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   </w:t>
            </w:r>
          </w:p>
        </w:tc>
      </w:tr>
      <w:tr w:rsidR="005B4997" w:rsidRPr="00592A13" w14:paraId="66E4DB26" w14:textId="77777777" w:rsidTr="005B4997">
        <w:trPr>
          <w:trHeight w:val="255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5DC22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закупа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објеката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8AB19C" w14:textId="322DB556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CC7C6C" w14:textId="744C6530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CE1166" w14:textId="7FA9FDA3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D7E71EA" w14:textId="067A294F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B4997" w:rsidRPr="00592A13" w14:paraId="53D9B1AF" w14:textId="77777777" w:rsidTr="005B4997">
        <w:trPr>
          <w:trHeight w:val="255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82308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закупа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локомотива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24EF21" w14:textId="722D9F99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265.000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F69D54" w14:textId="400B52AB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FE7F47" w14:textId="00192B58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F657F83" w14:textId="0AFAE719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6   </w:t>
            </w:r>
          </w:p>
        </w:tc>
      </w:tr>
      <w:tr w:rsidR="005B4997" w:rsidRPr="00592A13" w14:paraId="33C7C8AF" w14:textId="77777777" w:rsidTr="005B4997">
        <w:trPr>
          <w:trHeight w:val="255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27265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закупа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6B7524" w14:textId="1424F90C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31.908   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79C7DD" w14:textId="7DC7FDA3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31.908   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F51E56" w14:textId="325E6546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19.941   </w:t>
            </w:r>
          </w:p>
        </w:tc>
        <w:tc>
          <w:tcPr>
            <w:tcW w:w="1122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99993CC" w14:textId="011311C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B4997" w:rsidRPr="00592A13" w14:paraId="73E5FC8E" w14:textId="77777777" w:rsidTr="005B4997">
        <w:trPr>
          <w:trHeight w:val="255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AB7AC" w14:textId="77777777" w:rsidR="005B4997" w:rsidRPr="00592A13" w:rsidRDefault="005B4997" w:rsidP="005B49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закупнина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земљишта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14E9A6" w14:textId="62FFCB53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544690" w14:textId="40C1FDD8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240A88" w14:textId="05FCADB5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1B4E5EF" w14:textId="35E4CF1F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3D15E66A" w14:textId="77777777" w:rsidR="00AF6721" w:rsidRDefault="00AF6721" w:rsidP="00203CD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0EC2AA4C" w14:textId="024A4EE0" w:rsidR="00184C7E" w:rsidRDefault="007A75E0" w:rsidP="00891B3D">
      <w:pPr>
        <w:spacing w:after="0" w:line="360" w:lineRule="auto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Планирани финансијски приходи односе се на приходе од камата, затезних камата и позитивне курсне разлике.</w:t>
      </w:r>
    </w:p>
    <w:p w14:paraId="73A5C7AC" w14:textId="77777777" w:rsidR="00AF6721" w:rsidRDefault="00AF6721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683F6110" w14:textId="6670C1AB" w:rsidR="007A75E0" w:rsidRPr="00797926" w:rsidRDefault="007A75E0" w:rsidP="00B04D6C">
      <w:pPr>
        <w:spacing w:after="0"/>
        <w:rPr>
          <w:rFonts w:ascii="Times New Roman" w:hAnsi="Times New Roman" w:cs="Times New Roman"/>
          <w:lang w:val="sr-Latn-BA"/>
        </w:rPr>
      </w:pPr>
      <w:r w:rsidRPr="00B04D6C">
        <w:rPr>
          <w:rFonts w:ascii="Times New Roman" w:hAnsi="Times New Roman" w:cs="Times New Roman"/>
          <w:lang w:val="sr-Cyrl-CS"/>
        </w:rPr>
        <w:t>У наредној табели приказана је структура планираних осталих прихода.</w:t>
      </w:r>
    </w:p>
    <w:p w14:paraId="63CBBEB5" w14:textId="77777777" w:rsidR="00701D01" w:rsidRDefault="00701D01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73BAD31F" w14:textId="07FFA088" w:rsidR="005B4997" w:rsidRDefault="002A6970" w:rsidP="002A6970">
      <w:pPr>
        <w:spacing w:after="0"/>
        <w:rPr>
          <w:lang w:val="sr-Cyrl-CS"/>
        </w:rPr>
      </w:pPr>
      <w:r w:rsidRPr="002A6970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Табела 41. </w:t>
      </w:r>
      <w:r w:rsidR="00FA3A85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Ребаланс </w:t>
      </w:r>
      <w:r w:rsidRPr="002A6970">
        <w:rPr>
          <w:rFonts w:ascii="Times New Roman" w:hAnsi="Times New Roman" w:cs="Times New Roman"/>
          <w:b/>
          <w:sz w:val="20"/>
          <w:szCs w:val="20"/>
          <w:lang w:val="sr-Latn-BA"/>
        </w:rPr>
        <w:t>План</w:t>
      </w:r>
      <w:r w:rsidR="00FA3A85">
        <w:rPr>
          <w:rFonts w:ascii="Times New Roman" w:hAnsi="Times New Roman" w:cs="Times New Roman"/>
          <w:b/>
          <w:sz w:val="20"/>
          <w:szCs w:val="20"/>
          <w:lang w:val="sr-Cyrl-BA"/>
        </w:rPr>
        <w:t>а</w:t>
      </w:r>
      <w:r w:rsidRPr="002A6970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осталих прихода</w:t>
      </w:r>
      <w:r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                                                                              (у КМ)</w:t>
      </w:r>
    </w:p>
    <w:tbl>
      <w:tblPr>
        <w:tblW w:w="9326" w:type="dxa"/>
        <w:jc w:val="center"/>
        <w:tblLook w:val="04A0" w:firstRow="1" w:lastRow="0" w:firstColumn="1" w:lastColumn="0" w:noHBand="0" w:noVBand="1"/>
      </w:tblPr>
      <w:tblGrid>
        <w:gridCol w:w="4141"/>
        <w:gridCol w:w="1308"/>
        <w:gridCol w:w="1402"/>
        <w:gridCol w:w="1403"/>
        <w:gridCol w:w="1072"/>
      </w:tblGrid>
      <w:tr w:rsidR="005B4997" w:rsidRPr="005B4997" w14:paraId="4363C70A" w14:textId="77777777" w:rsidTr="005B4997">
        <w:trPr>
          <w:trHeight w:val="260"/>
          <w:jc w:val="center"/>
        </w:trPr>
        <w:tc>
          <w:tcPr>
            <w:tcW w:w="414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5D07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B499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1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14B3D5" w14:textId="531E8476" w:rsidR="005B4997" w:rsidRPr="00FA3A85" w:rsidRDefault="00FA3A85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="005B4997" w:rsidRPr="005B499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7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3AD7F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B499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5B4997" w:rsidRPr="005B4997" w14:paraId="63AD6A88" w14:textId="77777777" w:rsidTr="002A6970">
        <w:trPr>
          <w:trHeight w:val="260"/>
          <w:jc w:val="center"/>
        </w:trPr>
        <w:tc>
          <w:tcPr>
            <w:tcW w:w="414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7A5AB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FA320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49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2024.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FD35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49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2025.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BBA64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49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2026.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7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6A4388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4997" w:rsidRPr="005B4997" w14:paraId="675A9C54" w14:textId="77777777" w:rsidTr="002A6970">
        <w:trPr>
          <w:trHeight w:val="276"/>
          <w:jc w:val="center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D11B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5B499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1435E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5B499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22B90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5B499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18EB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5B499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EAE89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5B4997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5B4997" w:rsidRPr="005B4997" w14:paraId="0C062F3B" w14:textId="77777777" w:rsidTr="002A6970">
        <w:trPr>
          <w:trHeight w:val="276"/>
          <w:jc w:val="center"/>
        </w:trPr>
        <w:tc>
          <w:tcPr>
            <w:tcW w:w="414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2533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5B49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Остали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приходи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BFCE6C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5.009.677  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5ED94D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541.000  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C35789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541.000   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D01E049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-67   </w:t>
            </w:r>
          </w:p>
        </w:tc>
      </w:tr>
      <w:tr w:rsidR="005B4997" w:rsidRPr="005B4997" w14:paraId="367EF2F5" w14:textId="77777777" w:rsidTr="005B4997">
        <w:trPr>
          <w:trHeight w:val="260"/>
          <w:jc w:val="center"/>
        </w:trPr>
        <w:tc>
          <w:tcPr>
            <w:tcW w:w="4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EB4B0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Добици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продаје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4C93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E96CB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BB919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8B544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B4997" w:rsidRPr="005B4997" w14:paraId="5BB0E460" w14:textId="77777777" w:rsidTr="005B4997">
        <w:trPr>
          <w:trHeight w:val="260"/>
          <w:jc w:val="center"/>
        </w:trPr>
        <w:tc>
          <w:tcPr>
            <w:tcW w:w="4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3FE21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Вишкови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сем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вишкова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залиха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учинака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F199D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693FF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7022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72A1AB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B4997" w:rsidRPr="005B4997" w14:paraId="257AD4A8" w14:textId="77777777" w:rsidTr="005B4997">
        <w:trPr>
          <w:trHeight w:val="260"/>
          <w:jc w:val="center"/>
        </w:trPr>
        <w:tc>
          <w:tcPr>
            <w:tcW w:w="4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62D1D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Наплаћена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отписана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потраживања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8C1E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A4406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06DF3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6DFF8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B4997" w:rsidRPr="005B4997" w14:paraId="3DD85468" w14:textId="77777777" w:rsidTr="005B4997">
        <w:trPr>
          <w:trHeight w:val="260"/>
          <w:jc w:val="center"/>
        </w:trPr>
        <w:tc>
          <w:tcPr>
            <w:tcW w:w="4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D0746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Добици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продаје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резервних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дијелова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5695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7C87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C1E2F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6ED46E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B4997" w:rsidRPr="005B4997" w14:paraId="4F7D2BC2" w14:textId="77777777" w:rsidTr="005B4997">
        <w:trPr>
          <w:trHeight w:val="260"/>
          <w:jc w:val="center"/>
        </w:trPr>
        <w:tc>
          <w:tcPr>
            <w:tcW w:w="4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AE875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расходовања-продаје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вучних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возила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F9601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1.930.177  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A877F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CD287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55224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B4997" w:rsidRPr="005B4997" w14:paraId="64EE66CC" w14:textId="77777777" w:rsidTr="005B4997">
        <w:trPr>
          <w:trHeight w:val="383"/>
          <w:jc w:val="center"/>
        </w:trPr>
        <w:tc>
          <w:tcPr>
            <w:tcW w:w="4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494E9" w14:textId="6E286D6F" w:rsidR="005B4997" w:rsidRPr="0067070C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4C798C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</w:t>
            </w:r>
            <w:proofErr w:type="spellEnd"/>
            <w:r w:rsidRPr="004C79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C798C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4C79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C798C">
              <w:rPr>
                <w:rFonts w:ascii="Times New Roman" w:eastAsia="Times New Roman" w:hAnsi="Times New Roman" w:cs="Times New Roman"/>
                <w:sz w:val="18"/>
                <w:szCs w:val="18"/>
              </w:rPr>
              <w:t>раходовања</w:t>
            </w:r>
            <w:proofErr w:type="spellEnd"/>
            <w:r w:rsidRPr="004C79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4C798C">
              <w:rPr>
                <w:rFonts w:ascii="Times New Roman" w:eastAsia="Times New Roman" w:hAnsi="Times New Roman" w:cs="Times New Roman"/>
                <w:sz w:val="18"/>
                <w:szCs w:val="18"/>
              </w:rPr>
              <w:t>касације</w:t>
            </w:r>
            <w:proofErr w:type="spellEnd"/>
            <w:r w:rsidRPr="004C79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C798C">
              <w:rPr>
                <w:rFonts w:ascii="Times New Roman" w:eastAsia="Times New Roman" w:hAnsi="Times New Roman" w:cs="Times New Roman"/>
                <w:sz w:val="18"/>
                <w:szCs w:val="18"/>
              </w:rPr>
              <w:t>теретних</w:t>
            </w:r>
            <w:proofErr w:type="spellEnd"/>
            <w:r w:rsidR="005934FF" w:rsidRPr="004C798C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 и путничких</w:t>
            </w:r>
            <w:r w:rsidRPr="004C79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C798C">
              <w:rPr>
                <w:rFonts w:ascii="Times New Roman" w:eastAsia="Times New Roman" w:hAnsi="Times New Roman" w:cs="Times New Roman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4AE79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1.125.000  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65622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35210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FDF17" w14:textId="5BA0E1BC" w:rsidR="005B4997" w:rsidRPr="005B4997" w:rsidRDefault="0005117E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-</w:t>
            </w:r>
            <w:r w:rsidR="005B4997"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B4997" w:rsidRPr="005B4997" w14:paraId="382E10DC" w14:textId="77777777" w:rsidTr="005B4997">
        <w:trPr>
          <w:trHeight w:val="552"/>
          <w:jc w:val="center"/>
        </w:trPr>
        <w:tc>
          <w:tcPr>
            <w:tcW w:w="4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A912E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касације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пружних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возила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пружних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грађевинских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машина</w:t>
            </w:r>
            <w:proofErr w:type="spellEnd"/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7EDC5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1.000.000  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99434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76F79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C53F8" w14:textId="0F2837F5" w:rsidR="005B4997" w:rsidRPr="005B4997" w:rsidRDefault="0005117E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-</w:t>
            </w:r>
            <w:r w:rsidR="005B4997"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B4997" w:rsidRPr="005B4997" w14:paraId="7FA09675" w14:textId="77777777" w:rsidTr="005B4997">
        <w:trPr>
          <w:trHeight w:val="260"/>
          <w:jc w:val="center"/>
        </w:trPr>
        <w:tc>
          <w:tcPr>
            <w:tcW w:w="4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C0B16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наплаћених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пенала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казни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штете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EC5E0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A0A39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2378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888AF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-11   </w:t>
            </w:r>
          </w:p>
        </w:tc>
      </w:tr>
      <w:tr w:rsidR="005B4997" w:rsidRPr="005B4997" w14:paraId="28B11F40" w14:textId="77777777" w:rsidTr="005B4997">
        <w:trPr>
          <w:trHeight w:val="260"/>
          <w:jc w:val="center"/>
        </w:trPr>
        <w:tc>
          <w:tcPr>
            <w:tcW w:w="4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147E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тендера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6DBE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6D456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B791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B04BA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B4997" w:rsidRPr="005B4997" w14:paraId="54F95734" w14:textId="77777777" w:rsidTr="005B4997">
        <w:trPr>
          <w:trHeight w:val="260"/>
          <w:jc w:val="center"/>
        </w:trPr>
        <w:tc>
          <w:tcPr>
            <w:tcW w:w="4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9F43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станарина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откупа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станова</w:t>
            </w:r>
            <w:proofErr w:type="spellEnd"/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0F053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09FAD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AB60C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6AA1F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B4997" w:rsidRPr="005B4997" w14:paraId="76F4FDE6" w14:textId="77777777" w:rsidTr="005B4997">
        <w:trPr>
          <w:trHeight w:val="260"/>
          <w:jc w:val="center"/>
        </w:trPr>
        <w:tc>
          <w:tcPr>
            <w:tcW w:w="4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34E1D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Непоменути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приходи-гаранције</w:t>
            </w:r>
            <w:proofErr w:type="spellEnd"/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310DB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A78EE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DEDFF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E01791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B4997" w:rsidRPr="005B4997" w14:paraId="272E4388" w14:textId="77777777" w:rsidTr="005B4997">
        <w:trPr>
          <w:trHeight w:val="260"/>
          <w:jc w:val="center"/>
        </w:trPr>
        <w:tc>
          <w:tcPr>
            <w:tcW w:w="4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D53DF" w14:textId="77777777" w:rsidR="005B4997" w:rsidRPr="005B4997" w:rsidRDefault="005B4997" w:rsidP="005B49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Поврат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акциза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лож</w:t>
            </w:r>
            <w:proofErr w:type="spellEnd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>уље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679E0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443.500  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E3667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9F7D2" w14:textId="77777777" w:rsidR="005B4997" w:rsidRPr="005B4997" w:rsidRDefault="005B4997" w:rsidP="005B4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4E412" w14:textId="77777777" w:rsidR="005B4997" w:rsidRPr="005B4997" w:rsidRDefault="005B4997" w:rsidP="005B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49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-66   </w:t>
            </w:r>
          </w:p>
        </w:tc>
      </w:tr>
    </w:tbl>
    <w:p w14:paraId="0C814CF7" w14:textId="0F357AF5" w:rsidR="00C96745" w:rsidRDefault="00C96745" w:rsidP="00EE4EFB">
      <w:pPr>
        <w:rPr>
          <w:lang w:val="sr-Cyrl-CS"/>
        </w:rPr>
      </w:pPr>
    </w:p>
    <w:p w14:paraId="11BAB8E3" w14:textId="38D77A33" w:rsidR="00FD3503" w:rsidRDefault="00FD3503" w:rsidP="00EE4EFB">
      <w:pPr>
        <w:rPr>
          <w:lang w:val="sr-Cyrl-CS"/>
        </w:rPr>
      </w:pPr>
    </w:p>
    <w:p w14:paraId="3D77C654" w14:textId="77777777" w:rsidR="002A6970" w:rsidRPr="00EE4EFB" w:rsidRDefault="002A6970" w:rsidP="00EE4EFB">
      <w:pPr>
        <w:rPr>
          <w:lang w:val="sr-Cyrl-CS"/>
        </w:rPr>
      </w:pPr>
    </w:p>
    <w:p w14:paraId="30E1E083" w14:textId="5DA420EB" w:rsidR="007A75E0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40" w:name="_Toc174015573"/>
      <w:r w:rsidRPr="00B04D6C">
        <w:rPr>
          <w:rFonts w:ascii="Times New Roman" w:hAnsi="Times New Roman" w:cs="Times New Roman"/>
          <w:lang w:val="sr-Cyrl-CS"/>
        </w:rPr>
        <w:lastRenderedPageBreak/>
        <w:t xml:space="preserve">7.2.2. </w:t>
      </w:r>
      <w:r w:rsidR="00FA3A85">
        <w:rPr>
          <w:rFonts w:ascii="Times New Roman" w:hAnsi="Times New Roman" w:cs="Times New Roman"/>
          <w:lang w:val="sr-Cyrl-CS"/>
        </w:rPr>
        <w:t xml:space="preserve">Ребаланс </w:t>
      </w:r>
      <w:r w:rsidRPr="00B04D6C">
        <w:rPr>
          <w:rFonts w:ascii="Times New Roman" w:hAnsi="Times New Roman" w:cs="Times New Roman"/>
          <w:lang w:val="sr-Cyrl-CS"/>
        </w:rPr>
        <w:t>План</w:t>
      </w:r>
      <w:r w:rsidR="00FA3A85">
        <w:rPr>
          <w:rFonts w:ascii="Times New Roman" w:hAnsi="Times New Roman" w:cs="Times New Roman"/>
          <w:lang w:val="sr-Cyrl-CS"/>
        </w:rPr>
        <w:t>а</w:t>
      </w:r>
      <w:r w:rsidRPr="00B04D6C">
        <w:rPr>
          <w:rFonts w:ascii="Times New Roman" w:hAnsi="Times New Roman" w:cs="Times New Roman"/>
          <w:lang w:val="sr-Cyrl-CS"/>
        </w:rPr>
        <w:t xml:space="preserve"> расхода</w:t>
      </w:r>
      <w:bookmarkEnd w:id="40"/>
    </w:p>
    <w:p w14:paraId="61442DF4" w14:textId="77777777" w:rsidR="00FD3503" w:rsidRDefault="00FD3503" w:rsidP="00EB25C5">
      <w:pPr>
        <w:rPr>
          <w:lang w:val="sr-Cyrl-CS"/>
        </w:rPr>
      </w:pPr>
    </w:p>
    <w:p w14:paraId="0D637134" w14:textId="6901C899" w:rsidR="00FD3503" w:rsidRDefault="00615349" w:rsidP="00EB25C5">
      <w:pPr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</w:t>
      </w:r>
      <w:r w:rsidR="001A5CEE">
        <w:rPr>
          <w:rFonts w:ascii="Times New Roman" w:hAnsi="Times New Roman" w:cs="Times New Roman"/>
          <w:lang w:val="sr-Cyrl-CS"/>
        </w:rPr>
        <w:t>Укупни расходи планирани су у износу од</w:t>
      </w:r>
      <w:r w:rsidR="002A6970">
        <w:rPr>
          <w:rFonts w:ascii="Times New Roman" w:hAnsi="Times New Roman" w:cs="Times New Roman"/>
          <w:lang w:val="sr-Cyrl-CS"/>
        </w:rPr>
        <w:t xml:space="preserve"> 86.439.411</w:t>
      </w:r>
      <w:r w:rsidR="002E6DC8">
        <w:rPr>
          <w:rFonts w:ascii="Times New Roman" w:hAnsi="Times New Roman" w:cs="Times New Roman"/>
          <w:lang w:val="sr-Cyrl-CS"/>
        </w:rPr>
        <w:t xml:space="preserve"> КМ </w:t>
      </w:r>
      <w:r>
        <w:rPr>
          <w:rFonts w:ascii="Times New Roman" w:hAnsi="Times New Roman" w:cs="Times New Roman"/>
          <w:lang w:val="sr-Cyrl-CS"/>
        </w:rPr>
        <w:t>у 202</w:t>
      </w:r>
      <w:r w:rsidR="002A6970">
        <w:rPr>
          <w:rFonts w:ascii="Times New Roman" w:hAnsi="Times New Roman" w:cs="Times New Roman"/>
          <w:lang w:val="sr-Cyrl-CS"/>
        </w:rPr>
        <w:t>4</w:t>
      </w:r>
      <w:r>
        <w:rPr>
          <w:rFonts w:ascii="Times New Roman" w:hAnsi="Times New Roman" w:cs="Times New Roman"/>
          <w:lang w:val="sr-Cyrl-CS"/>
        </w:rPr>
        <w:t xml:space="preserve">. години. </w:t>
      </w:r>
    </w:p>
    <w:p w14:paraId="000228A7" w14:textId="1014EA0B" w:rsidR="001A5CEE" w:rsidRDefault="00615349" w:rsidP="00EB25C5">
      <w:pPr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Аналитички разрађени планирани расходи приказани су у наредним табелама.</w:t>
      </w:r>
    </w:p>
    <w:tbl>
      <w:tblPr>
        <w:tblW w:w="9456" w:type="dxa"/>
        <w:jc w:val="center"/>
        <w:tblLook w:val="04A0" w:firstRow="1" w:lastRow="0" w:firstColumn="1" w:lastColumn="0" w:noHBand="0" w:noVBand="1"/>
      </w:tblPr>
      <w:tblGrid>
        <w:gridCol w:w="5316"/>
        <w:gridCol w:w="1026"/>
        <w:gridCol w:w="1026"/>
        <w:gridCol w:w="1026"/>
        <w:gridCol w:w="1062"/>
      </w:tblGrid>
      <w:tr w:rsidR="006657E3" w:rsidRPr="006657E3" w14:paraId="1169AFB6" w14:textId="77777777" w:rsidTr="002A6970">
        <w:trPr>
          <w:trHeight w:val="270"/>
          <w:jc w:val="center"/>
        </w:trPr>
        <w:tc>
          <w:tcPr>
            <w:tcW w:w="8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0C3A4" w14:textId="74FB0155" w:rsidR="006657E3" w:rsidRPr="006657E3" w:rsidRDefault="006657E3" w:rsidP="000944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944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42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трошкова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материјала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израду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E43BF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7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(у КМ)</w:t>
            </w:r>
          </w:p>
        </w:tc>
      </w:tr>
      <w:tr w:rsidR="006657E3" w:rsidRPr="006657E3" w14:paraId="421185E8" w14:textId="77777777" w:rsidTr="002A6970">
        <w:trPr>
          <w:trHeight w:val="270"/>
          <w:jc w:val="center"/>
        </w:trPr>
        <w:tc>
          <w:tcPr>
            <w:tcW w:w="531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8ADF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8A57DE" w14:textId="72BD2AC3" w:rsidR="006657E3" w:rsidRPr="00FA3A85" w:rsidRDefault="00FA3A85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="006657E3"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9A4BC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6657E3" w:rsidRPr="006657E3" w14:paraId="1513DBF7" w14:textId="77777777" w:rsidTr="002A6970">
        <w:trPr>
          <w:trHeight w:val="255"/>
          <w:jc w:val="center"/>
        </w:trPr>
        <w:tc>
          <w:tcPr>
            <w:tcW w:w="5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AE54E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BBAE1" w14:textId="5D2A6361" w:rsidR="006657E3" w:rsidRPr="006657E3" w:rsidRDefault="006657E3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</w:t>
            </w:r>
            <w:r w:rsidR="002A69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Cyrl-BA"/>
              </w:rPr>
              <w:t>4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FF8A" w14:textId="6B72444A" w:rsidR="006657E3" w:rsidRPr="006657E3" w:rsidRDefault="006657E3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</w:t>
            </w:r>
            <w:r w:rsidR="002A69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Cyrl-BA"/>
              </w:rPr>
              <w:t>5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414A5" w14:textId="68EEB2E3" w:rsidR="006657E3" w:rsidRPr="006657E3" w:rsidRDefault="006657E3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</w:t>
            </w:r>
            <w:r w:rsidR="002A69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Cyrl-BA"/>
              </w:rPr>
              <w:t>6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FC8CAAB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657E3" w:rsidRPr="006657E3" w14:paraId="2C496345" w14:textId="77777777" w:rsidTr="002A6970">
        <w:trPr>
          <w:trHeight w:val="270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EA3E0A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ADF05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AB768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ADC88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B3FBF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2A6970" w:rsidRPr="006657E3" w14:paraId="3612FB56" w14:textId="77777777" w:rsidTr="002A6970">
        <w:trPr>
          <w:trHeight w:val="270"/>
          <w:jc w:val="center"/>
        </w:trPr>
        <w:tc>
          <w:tcPr>
            <w:tcW w:w="5316" w:type="dxa"/>
            <w:tcBorders>
              <w:top w:val="double" w:sz="6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22AA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 МАТЕРИЈАЛА ЗА ИЗРАДУ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88A02" w14:textId="0A353FE3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7.050.375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35AF" w14:textId="4156C22F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7.427.855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54F0" w14:textId="7ECABAF8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7.282.257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9A5746" w14:textId="6AC11BBD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   </w:t>
            </w:r>
          </w:p>
        </w:tc>
      </w:tr>
      <w:tr w:rsidR="002A6970" w:rsidRPr="006657E3" w14:paraId="60E5CFDB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E318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Инфраструктура</w:t>
            </w:r>
            <w:proofErr w:type="spellEnd"/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4C2D3" w14:textId="1DA5C99D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3.501.825  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2C77C" w14:textId="7D949DD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3.662.434  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BA7AD" w14:textId="0123E76E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3.346.511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C9611" w14:textId="0B7B14B3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-2   </w:t>
            </w:r>
          </w:p>
        </w:tc>
      </w:tr>
      <w:tr w:rsidR="002A6970" w:rsidRPr="006657E3" w14:paraId="2B18ECDA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01E9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ел-техничке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послове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436C" w14:textId="21A4611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1.089.535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98921" w14:textId="193E7199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843.298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C3C8" w14:textId="7BC7823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860.672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E98ED2" w14:textId="7FD541AB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-11   </w:t>
            </w:r>
          </w:p>
        </w:tc>
      </w:tr>
      <w:tr w:rsidR="002A6970" w:rsidRPr="006657E3" w14:paraId="4D1CCD33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2382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грађевинске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послове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63AE6" w14:textId="042E756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2.000.792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E4905" w14:textId="612E6BDD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2.511.090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18E3" w14:textId="36E002F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2.177.690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7B8EAA" w14:textId="4E6E20AE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   </w:t>
            </w:r>
          </w:p>
        </w:tc>
      </w:tr>
      <w:tr w:rsidR="002A6970" w:rsidRPr="006657E3" w14:paraId="4236ADA6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8F544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Служба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развој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инвестиције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планирање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62671" w14:textId="0443BD3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8.798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96BD" w14:textId="50DE0736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CBAC2" w14:textId="33D579F3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5861B" w14:textId="5BB0373B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A6970" w:rsidRPr="006657E3" w14:paraId="4C8FB8C2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08C40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г)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возила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изградњу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пруга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пружних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постр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. (ОШВ)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15002" w14:textId="4A937B53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757FD" w14:textId="682681B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16.000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730BD" w14:textId="56D5BC6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17.000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05CCD3" w14:textId="5A1F51C4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   </w:t>
            </w:r>
          </w:p>
        </w:tc>
      </w:tr>
      <w:tr w:rsidR="002A6970" w:rsidRPr="006657E3" w14:paraId="57967636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FB8ED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д)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информационе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технологије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(65%)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63CC2" w14:textId="0FB474D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61.750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9E16" w14:textId="5C8ACC2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61.750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EBA5D" w14:textId="2D9DBB07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61.750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04BBE" w14:textId="45810150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6970" w:rsidRPr="006657E3" w14:paraId="5A61F7E5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ECAE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ђ)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Служба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механизовано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пруге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1B1BD" w14:textId="30ACC5D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188.000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C9A66" w14:textId="7A7ECAAF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DC8C" w14:textId="48AEBD2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8C81D" w14:textId="27EB986F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-11   </w:t>
            </w:r>
          </w:p>
        </w:tc>
      </w:tr>
      <w:tr w:rsidR="002A6970" w:rsidRPr="006657E3" w14:paraId="65EB68C1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FF397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е)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УиРС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приступ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развој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мреже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0DB2C" w14:textId="02A3151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33.950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4EF71" w14:textId="145DB0C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12.750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28E53" w14:textId="5C064AC7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11.250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3B02E9" w14:textId="6E0DB918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-42   </w:t>
            </w:r>
          </w:p>
        </w:tc>
      </w:tr>
      <w:tr w:rsidR="002A6970" w:rsidRPr="006657E3" w14:paraId="0F817591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E923A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ж)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материјал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C73F2" w14:textId="7628BF3D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104.000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58B939" w14:textId="17EEE79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67.546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67CEC" w14:textId="17F5941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68.149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9B352F0" w14:textId="7CC67230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-19   </w:t>
            </w:r>
          </w:p>
        </w:tc>
      </w:tr>
      <w:tr w:rsidR="002A6970" w:rsidRPr="006657E3" w14:paraId="3AD8DEE7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7EDE0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2.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Операције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D9F0A" w14:textId="78CED37E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3.548.550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B156F" w14:textId="280A6B28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3.765.421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EBCA" w14:textId="2F95D2B3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3.935.746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F5B29" w14:textId="7FC0775D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   </w:t>
            </w:r>
          </w:p>
        </w:tc>
      </w:tr>
      <w:tr w:rsidR="002A6970" w:rsidRPr="006657E3" w14:paraId="297768F6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C27CD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локомотива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F9BD1" w14:textId="23009723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1.850.000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9918C" w14:textId="337B88A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2.100.000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15BA3" w14:textId="3F9C903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2.150.000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854366" w14:textId="6C70BA8B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8   </w:t>
            </w:r>
          </w:p>
        </w:tc>
      </w:tr>
      <w:tr w:rsidR="002A6970" w:rsidRPr="006657E3" w14:paraId="732F5CB3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7517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путничких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2D763" w14:textId="1FCEF200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DB73F" w14:textId="2479603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35.000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BD443" w14:textId="61B3E586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35.000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AE928" w14:textId="4021A4C8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8   </w:t>
            </w:r>
          </w:p>
        </w:tc>
      </w:tr>
      <w:tr w:rsidR="002A6970" w:rsidRPr="006657E3" w14:paraId="48E5321F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42F91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теретних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1C748" w14:textId="632C72B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425.000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70DDD" w14:textId="432D852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497.000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C907" w14:textId="2D8DB65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519.000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BE10A" w14:textId="686BE14A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11   </w:t>
            </w:r>
          </w:p>
        </w:tc>
      </w:tr>
      <w:tr w:rsidR="002A6970" w:rsidRPr="006657E3" w14:paraId="6E3A830E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0A1E9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г)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основних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средстава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2888" w14:textId="0222FA2F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833.300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CEC9" w14:textId="6525A76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856.800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CC5A5" w14:textId="15CCB78F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899.800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970F80" w14:textId="507C5C10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   </w:t>
            </w:r>
          </w:p>
        </w:tc>
      </w:tr>
      <w:tr w:rsidR="002A6970" w:rsidRPr="006657E3" w14:paraId="78B970D4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29D1B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д)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жељ.карго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операције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F9BD" w14:textId="5A4923F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140.000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94D7" w14:textId="3F1B0C47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195.000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8B308" w14:textId="668AB693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E8F2D9" w14:textId="5C5A1D92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34   </w:t>
            </w:r>
          </w:p>
        </w:tc>
      </w:tr>
      <w:tr w:rsidR="002A6970" w:rsidRPr="006657E3" w14:paraId="58189E4F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A7AE9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ђ)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операције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жељ.путн.саобраћају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A2D43" w14:textId="4BEDDC4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181.000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3D7B" w14:textId="44145D7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12.000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E5EDE" w14:textId="7DD3654F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12.000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7A338E" w14:textId="31E27E29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6970" w:rsidRPr="006657E3" w14:paraId="43C3CD0B" w14:textId="77777777" w:rsidTr="002A6970">
        <w:trPr>
          <w:trHeight w:val="25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E20BB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е)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информационе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технологије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(35%)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A6C37" w14:textId="27A0E65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33.250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6625C" w14:textId="3CF22586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33.250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817DE" w14:textId="103DACA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33.250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8A58D" w14:textId="145F1FE9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6970" w:rsidRPr="006657E3" w14:paraId="48A40D52" w14:textId="77777777" w:rsidTr="002A6970">
        <w:trPr>
          <w:trHeight w:val="315"/>
          <w:jc w:val="center"/>
        </w:trPr>
        <w:tc>
          <w:tcPr>
            <w:tcW w:w="53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DE907" w14:textId="77777777" w:rsidR="002A6970" w:rsidRPr="006657E3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ж)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материјал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1822A" w14:textId="677DE74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56.000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B702E" w14:textId="63888D13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36.371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3B7646" w14:textId="7141BF88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36.696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134FB92" w14:textId="621E687C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-19   </w:t>
            </w:r>
          </w:p>
        </w:tc>
      </w:tr>
    </w:tbl>
    <w:p w14:paraId="64A06338" w14:textId="37B55D46" w:rsidR="00C62778" w:rsidRDefault="00C62778" w:rsidP="00EB25C5">
      <w:pPr>
        <w:rPr>
          <w:rFonts w:ascii="Times New Roman" w:hAnsi="Times New Roman" w:cs="Times New Roman"/>
          <w:lang w:val="sr-Cyrl-CS"/>
        </w:rPr>
      </w:pPr>
    </w:p>
    <w:p w14:paraId="52101A34" w14:textId="3656EB67" w:rsidR="00701D01" w:rsidRDefault="00701D01" w:rsidP="00C62778">
      <w:pPr>
        <w:spacing w:before="120" w:after="0" w:line="360" w:lineRule="auto"/>
        <w:jc w:val="both"/>
        <w:rPr>
          <w:rFonts w:ascii="Times New Roman" w:hAnsi="Times New Roman" w:cs="Times New Roman"/>
          <w:color w:val="FF0000"/>
          <w:lang w:val="sr-Cyrl-CS"/>
        </w:rPr>
      </w:pPr>
    </w:p>
    <w:p w14:paraId="46A1EB1B" w14:textId="2C3C665F" w:rsidR="003F524D" w:rsidRDefault="007A75E0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 xml:space="preserve">Трошкови материјала за израду планирани су на основу исказаних потреба за текућим </w:t>
      </w:r>
      <w:r w:rsidR="003F524D">
        <w:rPr>
          <w:rFonts w:ascii="Times New Roman" w:hAnsi="Times New Roman" w:cs="Times New Roman"/>
          <w:lang w:val="sr-Cyrl-CS"/>
        </w:rPr>
        <w:t xml:space="preserve">и инвестиционим </w:t>
      </w:r>
      <w:r w:rsidRPr="00B04D6C">
        <w:rPr>
          <w:rFonts w:ascii="Times New Roman" w:hAnsi="Times New Roman" w:cs="Times New Roman"/>
          <w:lang w:val="sr-Cyrl-CS"/>
        </w:rPr>
        <w:t>одржавањем средстава у сопственој режији у Инфраструктури и Операцијама.</w:t>
      </w:r>
      <w:r w:rsidR="00AF6721">
        <w:rPr>
          <w:rFonts w:ascii="Times New Roman" w:hAnsi="Times New Roman" w:cs="Times New Roman"/>
        </w:rPr>
        <w:t xml:space="preserve"> </w:t>
      </w:r>
      <w:r w:rsidR="005F083E">
        <w:rPr>
          <w:rFonts w:ascii="Times New Roman" w:hAnsi="Times New Roman" w:cs="Times New Roman"/>
          <w:lang w:val="sr-Cyrl-CS"/>
        </w:rPr>
        <w:t>У дијелу Плана одржавања у Инфраструктури и Операцијама приказана су додатна средства која су не</w:t>
      </w:r>
      <w:r w:rsidR="00ED0B53">
        <w:rPr>
          <w:rFonts w:ascii="Times New Roman" w:hAnsi="Times New Roman" w:cs="Times New Roman"/>
          <w:lang w:val="sr-Cyrl-CS"/>
        </w:rPr>
        <w:t>о</w:t>
      </w:r>
      <w:r w:rsidR="005F083E">
        <w:rPr>
          <w:rFonts w:ascii="Times New Roman" w:hAnsi="Times New Roman" w:cs="Times New Roman"/>
          <w:lang w:val="sr-Cyrl-CS"/>
        </w:rPr>
        <w:t>пходна за одржавање, а која нису обезб</w:t>
      </w:r>
      <w:r w:rsidR="00ED0B53">
        <w:rPr>
          <w:rFonts w:ascii="Times New Roman" w:hAnsi="Times New Roman" w:cs="Times New Roman"/>
          <w:lang w:val="sr-Cyrl-CS"/>
        </w:rPr>
        <w:t>и</w:t>
      </w:r>
      <w:r w:rsidR="005F083E">
        <w:rPr>
          <w:rFonts w:ascii="Times New Roman" w:hAnsi="Times New Roman" w:cs="Times New Roman"/>
          <w:lang w:val="sr-Cyrl-CS"/>
        </w:rPr>
        <w:t>јеђена расположивим буџетом</w:t>
      </w:r>
      <w:r w:rsidR="008C1742">
        <w:rPr>
          <w:rFonts w:ascii="Times New Roman" w:hAnsi="Times New Roman" w:cs="Times New Roman"/>
          <w:lang w:val="sr-Cyrl-CS"/>
        </w:rPr>
        <w:t xml:space="preserve"> </w:t>
      </w:r>
      <w:r w:rsidR="003F524D">
        <w:rPr>
          <w:rFonts w:ascii="Times New Roman" w:hAnsi="Times New Roman" w:cs="Times New Roman"/>
          <w:lang w:val="sr-Cyrl-CS"/>
        </w:rPr>
        <w:t>(уколико обезб</w:t>
      </w:r>
      <w:r w:rsidR="00ED0B53">
        <w:rPr>
          <w:rFonts w:ascii="Times New Roman" w:hAnsi="Times New Roman" w:cs="Times New Roman"/>
          <w:lang w:val="sr-Cyrl-CS"/>
        </w:rPr>
        <w:t>и</w:t>
      </w:r>
      <w:r w:rsidR="003F524D">
        <w:rPr>
          <w:rFonts w:ascii="Times New Roman" w:hAnsi="Times New Roman" w:cs="Times New Roman"/>
          <w:lang w:val="sr-Cyrl-CS"/>
        </w:rPr>
        <w:t>једимо средства  или вршимо прерасподјелу средстава).</w:t>
      </w:r>
    </w:p>
    <w:p w14:paraId="353B0C04" w14:textId="46BCD86D" w:rsidR="000D07C8" w:rsidRDefault="007A75E0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Трошкови одржавања исказани у оквиру Сектора за информационе</w:t>
      </w:r>
      <w:r w:rsidR="000D07C8">
        <w:rPr>
          <w:rFonts w:ascii="Times New Roman" w:hAnsi="Times New Roman" w:cs="Times New Roman"/>
          <w:lang w:val="sr-Cyrl-CS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технологије (Заједнички послови) терете расходе Инфраструктуре и Операција у омјеру 65:35.</w:t>
      </w:r>
    </w:p>
    <w:p w14:paraId="371DC4ED" w14:textId="07F60DB4" w:rsidR="00EE4EFB" w:rsidRDefault="00EE4EFB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0578681E" w14:textId="09DE565A" w:rsidR="00EB25C5" w:rsidRDefault="00EB25C5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31A37969" w14:textId="77777777" w:rsidR="00FD3503" w:rsidRDefault="00FD3503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22143EDC" w14:textId="77777777" w:rsidR="00EE4EFB" w:rsidRDefault="00EE4EFB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tbl>
      <w:tblPr>
        <w:tblW w:w="9516" w:type="dxa"/>
        <w:jc w:val="center"/>
        <w:tblLook w:val="0000" w:firstRow="0" w:lastRow="0" w:firstColumn="0" w:lastColumn="0" w:noHBand="0" w:noVBand="0"/>
      </w:tblPr>
      <w:tblGrid>
        <w:gridCol w:w="4403"/>
        <w:gridCol w:w="1369"/>
        <w:gridCol w:w="1418"/>
        <w:gridCol w:w="1264"/>
        <w:gridCol w:w="1062"/>
      </w:tblGrid>
      <w:tr w:rsidR="007A75E0" w:rsidRPr="00B04D6C" w14:paraId="521ECFCA" w14:textId="77777777" w:rsidTr="00EC4D95">
        <w:trPr>
          <w:trHeight w:val="315"/>
          <w:jc w:val="center"/>
        </w:trPr>
        <w:tc>
          <w:tcPr>
            <w:tcW w:w="8454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CE20523" w14:textId="7892483F" w:rsidR="007A75E0" w:rsidRPr="00B04D6C" w:rsidRDefault="007A75E0" w:rsidP="000944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Табела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944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43</w:t>
            </w:r>
            <w:r w:rsidR="00621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FA3A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proofErr w:type="spellStart"/>
            <w:r w:rsidR="00621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="00FA3A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="00621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21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трошкова</w:t>
            </w:r>
            <w:proofErr w:type="spellEnd"/>
            <w:r w:rsidR="00621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21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осталог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материјала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BCCD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(у КМ)</w:t>
            </w:r>
          </w:p>
        </w:tc>
      </w:tr>
      <w:tr w:rsidR="007A75E0" w:rsidRPr="00B04D6C" w14:paraId="23CD734B" w14:textId="77777777" w:rsidTr="00EC4D95">
        <w:trPr>
          <w:trHeight w:val="255"/>
          <w:jc w:val="center"/>
        </w:trPr>
        <w:tc>
          <w:tcPr>
            <w:tcW w:w="440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6573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05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1DBDB8" w14:textId="023A6D25" w:rsidR="007A75E0" w:rsidRPr="00FA3A85" w:rsidRDefault="00FA3A85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F03E74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67DBB" w:rsidRPr="00B04D6C" w14:paraId="2B1C7616" w14:textId="77777777" w:rsidTr="00EC4D95">
        <w:trPr>
          <w:trHeight w:val="255"/>
          <w:jc w:val="center"/>
        </w:trPr>
        <w:tc>
          <w:tcPr>
            <w:tcW w:w="440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CCD848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1FDB0" w14:textId="4AB49853" w:rsidR="00D67DBB" w:rsidRPr="00B04D6C" w:rsidRDefault="00D67DBB" w:rsidP="002A69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697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E1B9F" w14:textId="6880F3D1" w:rsidR="00D67DBB" w:rsidRPr="00B04D6C" w:rsidRDefault="00D67DBB" w:rsidP="002A69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697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67A51" w14:textId="1D9086DD" w:rsidR="00D67DBB" w:rsidRPr="00B04D6C" w:rsidRDefault="00D67DBB" w:rsidP="002A69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697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1BFF4590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7F5F675D" w14:textId="77777777" w:rsidTr="0062119E">
        <w:trPr>
          <w:trHeight w:val="203"/>
          <w:jc w:val="center"/>
        </w:trPr>
        <w:tc>
          <w:tcPr>
            <w:tcW w:w="4403" w:type="dxa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AFC7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520B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546D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B02E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4AB06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2A6970" w:rsidRPr="00B04D6C" w14:paraId="15EA5D34" w14:textId="77777777" w:rsidTr="002A6970">
        <w:trPr>
          <w:trHeight w:val="270"/>
          <w:jc w:val="center"/>
        </w:trPr>
        <w:tc>
          <w:tcPr>
            <w:tcW w:w="44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D6136" w14:textId="79DA8560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осталог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материјала</w:t>
            </w:r>
            <w:proofErr w:type="spellEnd"/>
          </w:p>
        </w:tc>
        <w:tc>
          <w:tcPr>
            <w:tcW w:w="1369" w:type="dxa"/>
            <w:tcBorders>
              <w:top w:val="double" w:sz="6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570300" w14:textId="034E306F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882.140   </w:t>
            </w:r>
          </w:p>
        </w:tc>
        <w:tc>
          <w:tcPr>
            <w:tcW w:w="1418" w:type="dxa"/>
            <w:tcBorders>
              <w:top w:val="double" w:sz="6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1ADB30" w14:textId="72700DB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660.777   </w:t>
            </w:r>
          </w:p>
        </w:tc>
        <w:tc>
          <w:tcPr>
            <w:tcW w:w="1264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577F27" w14:textId="1F574DFE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877.569   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7B5D647" w14:textId="088EFC50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2A6970" w:rsidRPr="00B04D6C" w14:paraId="4648EC96" w14:textId="77777777" w:rsidTr="002A6970">
        <w:trPr>
          <w:trHeight w:val="255"/>
          <w:jc w:val="center"/>
        </w:trPr>
        <w:tc>
          <w:tcPr>
            <w:tcW w:w="44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16D67" w14:textId="77777777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Отпис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ХТЗ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опреме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9EC7A9" w14:textId="53102C9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617.140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5E5D90" w14:textId="2CBEB64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398.540  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381583" w14:textId="3A3C2DDE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605.332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69DFEE9" w14:textId="0DEF1B06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2A6970" w:rsidRPr="00B04D6C" w14:paraId="5526F122" w14:textId="77777777" w:rsidTr="002A6970">
        <w:trPr>
          <w:trHeight w:val="255"/>
          <w:jc w:val="center"/>
        </w:trPr>
        <w:tc>
          <w:tcPr>
            <w:tcW w:w="4403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91C51" w14:textId="77777777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Утрошени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канцеларијски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материјал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B049DC" w14:textId="1143DD86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155.000   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0E4F45" w14:textId="6130C547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152.237   </w:t>
            </w:r>
          </w:p>
        </w:tc>
        <w:tc>
          <w:tcPr>
            <w:tcW w:w="126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03D572" w14:textId="3BA3A6C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162.237   </w:t>
            </w:r>
          </w:p>
        </w:tc>
        <w:tc>
          <w:tcPr>
            <w:tcW w:w="1062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42045EA" w14:textId="3A45E0EE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A6970" w:rsidRPr="00B04D6C" w14:paraId="2C679A5A" w14:textId="77777777" w:rsidTr="002A6970">
        <w:trPr>
          <w:trHeight w:val="270"/>
          <w:jc w:val="center"/>
        </w:trPr>
        <w:tc>
          <w:tcPr>
            <w:tcW w:w="4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D77FF" w14:textId="77777777" w:rsidR="002A6970" w:rsidRPr="004C5EDE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Ситан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алат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инвентар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који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укључује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цијену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коштања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F158E4" w14:textId="2745275F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EBE1D7" w14:textId="7032E61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43EC17" w14:textId="1428966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8C51948" w14:textId="36652F90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6AFDC5C6" w14:textId="77777777" w:rsidR="007A75E0" w:rsidRDefault="007A75E0" w:rsidP="00B04D6C">
      <w:pPr>
        <w:spacing w:after="0"/>
        <w:rPr>
          <w:rFonts w:ascii="Times New Roman" w:hAnsi="Times New Roman" w:cs="Times New Roman"/>
          <w:color w:val="FF0000"/>
          <w:sz w:val="16"/>
          <w:szCs w:val="16"/>
          <w:lang w:val="sr-Cyrl-CS"/>
        </w:rPr>
      </w:pPr>
    </w:p>
    <w:p w14:paraId="2499218F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16"/>
          <w:szCs w:val="16"/>
          <w:lang w:val="sr-Cyrl-CS"/>
        </w:rPr>
      </w:pPr>
    </w:p>
    <w:p w14:paraId="21A942B1" w14:textId="77777777" w:rsidR="003F524D" w:rsidRPr="00B04D6C" w:rsidRDefault="003F524D" w:rsidP="00B04D6C">
      <w:pPr>
        <w:spacing w:after="0"/>
        <w:rPr>
          <w:rFonts w:ascii="Times New Roman" w:hAnsi="Times New Roman" w:cs="Times New Roman"/>
          <w:color w:val="FF0000"/>
          <w:sz w:val="16"/>
          <w:szCs w:val="16"/>
          <w:lang w:val="sr-Cyrl-CS"/>
        </w:rPr>
      </w:pPr>
    </w:p>
    <w:tbl>
      <w:tblPr>
        <w:tblW w:w="9525" w:type="dxa"/>
        <w:jc w:val="center"/>
        <w:tblLook w:val="0000" w:firstRow="0" w:lastRow="0" w:firstColumn="0" w:lastColumn="0" w:noHBand="0" w:noVBand="0"/>
      </w:tblPr>
      <w:tblGrid>
        <w:gridCol w:w="4470"/>
        <w:gridCol w:w="1276"/>
        <w:gridCol w:w="1276"/>
        <w:gridCol w:w="1441"/>
        <w:gridCol w:w="1062"/>
      </w:tblGrid>
      <w:tr w:rsidR="007A75E0" w:rsidRPr="00B04D6C" w14:paraId="0A5E9DF2" w14:textId="77777777" w:rsidTr="0060722D">
        <w:trPr>
          <w:trHeight w:val="315"/>
          <w:jc w:val="center"/>
        </w:trPr>
        <w:tc>
          <w:tcPr>
            <w:tcW w:w="84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704EAC" w14:textId="2B4C9255" w:rsidR="007A75E0" w:rsidRPr="00B04D6C" w:rsidRDefault="007A75E0" w:rsidP="000944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944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44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FA3A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="00FA3A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трошкова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горива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енергије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871C8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(у КМ)</w:t>
            </w:r>
          </w:p>
        </w:tc>
      </w:tr>
      <w:tr w:rsidR="007A75E0" w:rsidRPr="00B04D6C" w14:paraId="6C4365B3" w14:textId="77777777" w:rsidTr="00EC4D95">
        <w:trPr>
          <w:trHeight w:val="270"/>
          <w:jc w:val="center"/>
        </w:trPr>
        <w:tc>
          <w:tcPr>
            <w:tcW w:w="4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E0F3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3FAF464" w14:textId="0907ED95" w:rsidR="007A75E0" w:rsidRPr="00FA3A85" w:rsidRDefault="00FA3A85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7E95BE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67DBB" w:rsidRPr="00B04D6C" w14:paraId="743F9D18" w14:textId="77777777" w:rsidTr="00E127AE">
        <w:trPr>
          <w:trHeight w:val="499"/>
          <w:jc w:val="center"/>
        </w:trPr>
        <w:tc>
          <w:tcPr>
            <w:tcW w:w="44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A16F66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B8121" w14:textId="01543C94" w:rsidR="00D67DBB" w:rsidRPr="00B04D6C" w:rsidRDefault="00D67DBB" w:rsidP="002A69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697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5D08B" w14:textId="4F728142" w:rsidR="00D67DBB" w:rsidRPr="00B04D6C" w:rsidRDefault="00D67DBB" w:rsidP="002A69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697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E1A38" w14:textId="27CDB8BD" w:rsidR="00D67DBB" w:rsidRPr="00B04D6C" w:rsidRDefault="00D67DBB" w:rsidP="002A69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2A697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C30B93F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783CF83B" w14:textId="77777777" w:rsidTr="00972AA7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AA19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72D0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6237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4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BEE4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1671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2A6970" w:rsidRPr="00B04D6C" w14:paraId="2330C0F0" w14:textId="77777777" w:rsidTr="002A6970">
        <w:trPr>
          <w:trHeight w:val="28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BDA94" w14:textId="77777777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горива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енергије</w:t>
            </w:r>
            <w:proofErr w:type="spellEnd"/>
          </w:p>
        </w:tc>
        <w:tc>
          <w:tcPr>
            <w:tcW w:w="1276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CD5661" w14:textId="6EF9A7D0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>6.522.147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778F52" w14:textId="0FAB3FC9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>6.671.536</w:t>
            </w:r>
          </w:p>
        </w:tc>
        <w:tc>
          <w:tcPr>
            <w:tcW w:w="1441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C20C97" w14:textId="0FF724A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>6.770.171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69C17D" w14:textId="5BA32FAB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   </w:t>
            </w:r>
          </w:p>
        </w:tc>
      </w:tr>
      <w:tr w:rsidR="002A6970" w:rsidRPr="00B04D6C" w14:paraId="4BF1D1C0" w14:textId="77777777" w:rsidTr="002A6970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679A7" w14:textId="4F27D24A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енергије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вучу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655B391" w14:textId="2F7562B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2.050.147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0D6887B" w14:textId="581BEBA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2.079.536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13EC979" w14:textId="4D80A78E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2.158.171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C40B4A" w14:textId="781E6797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2A6970" w:rsidRPr="00B04D6C" w14:paraId="4FED6366" w14:textId="77777777" w:rsidTr="002A6970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8919D" w14:textId="77777777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ел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енергије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сврхе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EC6E5DD" w14:textId="5BD06D3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600.000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F6D211B" w14:textId="419999C9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600.000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9BF022" w14:textId="6719FA4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15834C6" w14:textId="7D2B8BCA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6970" w:rsidRPr="00B04D6C" w14:paraId="71679F5A" w14:textId="77777777" w:rsidTr="002A6970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B273B" w14:textId="77777777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развој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унапређење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енергетике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ECE0D9" w14:textId="04A405CD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7A9337" w14:textId="64BF1786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6E692A" w14:textId="326C0E19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C55557" w14:textId="35CF0717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6970" w:rsidRPr="00B04D6C" w14:paraId="7F4D2FF1" w14:textId="77777777" w:rsidTr="002A6970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93B1B" w14:textId="77777777" w:rsidR="002A6970" w:rsidRPr="003F5B6E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мрежарине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ел.енергију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3D3495" w14:textId="2878D37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630.000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16ED55" w14:textId="4C771FE8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600.000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9B8802" w14:textId="2BDCD5A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BD7C10" w14:textId="17AB28A8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-2   </w:t>
            </w:r>
          </w:p>
        </w:tc>
      </w:tr>
      <w:tr w:rsidR="002A6970" w:rsidRPr="00B04D6C" w14:paraId="4FFB0B57" w14:textId="77777777" w:rsidTr="002A6970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53F28" w14:textId="77777777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горива-нафта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C4CD0E" w14:textId="61ED4ACF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2.100.000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FB5EAA" w14:textId="498A45F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2.120.000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6B6BAA" w14:textId="22079010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2.140.000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0E0C4F" w14:textId="6A7E8E12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   </w:t>
            </w:r>
          </w:p>
        </w:tc>
      </w:tr>
      <w:tr w:rsidR="002A6970" w:rsidRPr="00B04D6C" w14:paraId="4339AF74" w14:textId="77777777" w:rsidTr="002A6970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EDDDF" w14:textId="77777777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горива-бензин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C2A8FA" w14:textId="3F23D93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D94721" w14:textId="2158BAE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8A7B54" w14:textId="65FDF2C8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AA2427" w14:textId="768A7BE7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6970" w:rsidRPr="00B04D6C" w14:paraId="6CFD0FF2" w14:textId="77777777" w:rsidTr="002A6970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CD354" w14:textId="77777777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мазива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13FD5A" w14:textId="2269A3D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180.000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EB5C9C" w14:textId="5C07D228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4C8A43" w14:textId="73458747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611204" w14:textId="7FD950DF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29   </w:t>
            </w:r>
          </w:p>
        </w:tc>
      </w:tr>
      <w:tr w:rsidR="002A6970" w:rsidRPr="00B04D6C" w14:paraId="781B7265" w14:textId="77777777" w:rsidTr="002A6970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9B7B7" w14:textId="671B17FD" w:rsidR="002A6970" w:rsidRPr="000F3655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горива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(лож уље)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E9CA9C" w14:textId="60755F7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330.000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0EA86D" w14:textId="2FD6DE7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350.000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602AB4" w14:textId="34EECB2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350.000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52EB59" w14:textId="645B619C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2A6970" w:rsidRPr="00B04D6C" w14:paraId="2AD536F8" w14:textId="77777777" w:rsidTr="002A6970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08E51" w14:textId="77777777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Утрошени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угаљ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609C8E" w14:textId="7B8EF3BF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62D956" w14:textId="004F22E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38ABB5" w14:textId="681534E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201513" w14:textId="19C1572B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6970" w:rsidRPr="00B04D6C" w14:paraId="79485A7C" w14:textId="77777777" w:rsidTr="002A6970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AA35B" w14:textId="77777777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Утрошена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49BD0A" w14:textId="2AB02C8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E60073" w14:textId="5E743CDD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AC111F" w14:textId="0ABC55F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19A7D5" w14:textId="3499C8ED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2A6970" w:rsidRPr="00B04D6C" w14:paraId="3B36A4B4" w14:textId="77777777" w:rsidTr="002A6970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44B85" w14:textId="77777777" w:rsidR="002A6970" w:rsidRPr="00B04D6C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енергије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енерг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горива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920C8C" w14:textId="369A9E00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F851E5" w14:textId="3BCCD2CD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140.000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6A7B8F" w14:textId="47FB5730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140.000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12EDB9" w14:textId="65661C8D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-3   </w:t>
            </w:r>
          </w:p>
        </w:tc>
      </w:tr>
      <w:tr w:rsidR="002A6970" w:rsidRPr="00B04D6C" w14:paraId="3E4128D1" w14:textId="77777777" w:rsidTr="002A6970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14601" w14:textId="343B903E" w:rsidR="002A6970" w:rsidRPr="0060722D" w:rsidRDefault="002A6970" w:rsidP="002A697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Тр.накнаде за снадбјевање ел.енергијом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2773F9" w14:textId="6A442BA6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2.000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98FF9B" w14:textId="6C3154E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2.000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92C996" w14:textId="7828AF38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4C1EA9" w14:textId="11482328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3A5966B5" w14:textId="77777777" w:rsidR="00BD1A87" w:rsidRDefault="00BD1A87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2C5F504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F5543F6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51D2656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A546F49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43E0648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A83CBED" w14:textId="7DBC32F8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7FC4503" w14:textId="63F053BD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5C956B9" w14:textId="6810C19C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5E065AC" w14:textId="6CA955D1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74E2711" w14:textId="4C3D7FA2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E563620" w14:textId="7C676661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5CF81B7" w14:textId="7D7F9C1A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39486DC" w14:textId="4B0DA177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4F82121" w14:textId="423B2400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71E0ED76" w14:textId="4660EB55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F3103CF" w14:textId="6A977F47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0FAB683" w14:textId="11370EA8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839EA5F" w14:textId="00DB9D29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428D550" w14:textId="2D44C9A0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2F7DC90" w14:textId="322E32F9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16645FC" w14:textId="3706AC24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606BD65" w14:textId="77777777" w:rsidR="006B1A05" w:rsidRDefault="006B1A05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F2ECD2E" w14:textId="118207E6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475C025" w14:textId="7459311E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CBE3866" w14:textId="48865521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47CB60B" w14:textId="1F60A2C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951A3E1" w14:textId="2C08C4AF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76E2E29" w14:textId="08EDCAC4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5887BF3" w14:textId="0007DC5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89CBEE3" w14:textId="4053D6AB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B5F3B2E" w14:textId="3F6E447A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445E466" w14:textId="0857DC00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D9F8F4B" w14:textId="5D48F8ED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3827D47" w14:textId="6948D44A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A0513BE" w14:textId="2BC137CE" w:rsidR="00615349" w:rsidRDefault="0061534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E86B4BA" w14:textId="2B44C104" w:rsidR="00615349" w:rsidRDefault="0061534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7AD6E5A" w14:textId="77777777" w:rsidR="00615349" w:rsidRDefault="0061534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D59DF99" w14:textId="1BE3BD29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ADC99CD" w14:textId="4C050106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77051BD1" w14:textId="1A091C8F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A9968B2" w14:textId="1A527133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7CD60A8" w14:textId="4D01F089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E759A00" w14:textId="60A1D0DC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AD6601D" w14:textId="4D320A5B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3C42C63" w14:textId="67E797F2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ABD11C8" w14:textId="025FEA9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4B780E4" w14:textId="7ED8831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32A1F83" w14:textId="1207BEBB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E2CD31D" w14:textId="28ABEECE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6F5248F" w14:textId="658865FA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CBD1478" w14:textId="3CC7019B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995721F" w14:textId="3547EECC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3A0D24A" w14:textId="6BB033FA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1C6E884" w14:textId="26D302F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825B6F8" w14:textId="29E8F786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96CA8B1" w14:textId="0890866A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B814A81" w14:textId="1A1400F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C75F639" w14:textId="77777777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D331FC9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D572FF1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4D72D28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DEC3412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9965687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7825787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E64B1C1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8041F8B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13AD697" w14:textId="083BAA2F" w:rsidR="003F524D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  <w:r>
        <w:rPr>
          <w:rFonts w:ascii="Times New Roman" w:hAnsi="Times New Roman" w:cs="Times New Roman"/>
          <w:color w:val="FF0000"/>
          <w:sz w:val="6"/>
          <w:szCs w:val="6"/>
        </w:rPr>
        <w:t>,</w:t>
      </w:r>
    </w:p>
    <w:p w14:paraId="73FC87BD" w14:textId="39F0667B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tbl>
      <w:tblPr>
        <w:tblW w:w="9474" w:type="dxa"/>
        <w:jc w:val="center"/>
        <w:tblLook w:val="04A0" w:firstRow="1" w:lastRow="0" w:firstColumn="1" w:lastColumn="0" w:noHBand="0" w:noVBand="1"/>
      </w:tblPr>
      <w:tblGrid>
        <w:gridCol w:w="5334"/>
        <w:gridCol w:w="1026"/>
        <w:gridCol w:w="1026"/>
        <w:gridCol w:w="1026"/>
        <w:gridCol w:w="1062"/>
      </w:tblGrid>
      <w:tr w:rsidR="006B1A05" w:rsidRPr="006B1A05" w14:paraId="5E01B0A8" w14:textId="77777777" w:rsidTr="002A6970">
        <w:trPr>
          <w:trHeight w:val="255"/>
          <w:jc w:val="center"/>
        </w:trPr>
        <w:tc>
          <w:tcPr>
            <w:tcW w:w="841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4433E" w14:textId="10661488" w:rsidR="006B1A05" w:rsidRPr="006B1A05" w:rsidRDefault="006B1A05" w:rsidP="000944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Табела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4</w:t>
            </w:r>
            <w:r w:rsidR="000944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5</w:t>
            </w:r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FA3A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="00FA3A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трошкова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плата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накнада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плата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осталих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личних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расхода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468B5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1A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(у КМ)</w:t>
            </w:r>
          </w:p>
        </w:tc>
      </w:tr>
      <w:tr w:rsidR="006B1A05" w:rsidRPr="006B1A05" w14:paraId="79A97979" w14:textId="77777777" w:rsidTr="002A6970">
        <w:trPr>
          <w:trHeight w:val="255"/>
          <w:jc w:val="center"/>
        </w:trPr>
        <w:tc>
          <w:tcPr>
            <w:tcW w:w="533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131F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6149ED" w14:textId="1B368C63" w:rsidR="006B1A05" w:rsidRPr="00FA3A85" w:rsidRDefault="00FA3A8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="006B1A05" w:rsidRPr="006B1A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DF5BF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6B1A05" w:rsidRPr="006B1A05" w14:paraId="1B973055" w14:textId="77777777" w:rsidTr="002A6970">
        <w:trPr>
          <w:trHeight w:val="270"/>
          <w:jc w:val="center"/>
        </w:trPr>
        <w:tc>
          <w:tcPr>
            <w:tcW w:w="53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61608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83381" w14:textId="332633C0" w:rsidR="006B1A05" w:rsidRPr="006B1A05" w:rsidRDefault="006B1A05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</w:t>
            </w:r>
            <w:r w:rsidR="002A69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Cyrl-BA"/>
              </w:rPr>
              <w:t>4</w:t>
            </w:r>
            <w:r w:rsidRPr="006B1A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CCCC7" w14:textId="20E2D48C" w:rsidR="006B1A05" w:rsidRPr="006B1A05" w:rsidRDefault="006B1A05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</w:t>
            </w:r>
            <w:r w:rsidR="002A69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Cyrl-BA"/>
              </w:rPr>
              <w:t>5</w:t>
            </w:r>
            <w:r w:rsidRPr="006B1A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8E44E" w14:textId="5DA45377" w:rsidR="006B1A05" w:rsidRPr="006B1A05" w:rsidRDefault="006B1A05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</w:t>
            </w:r>
            <w:r w:rsidR="002A69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Cyrl-BA"/>
              </w:rPr>
              <w:t>6</w:t>
            </w:r>
            <w:r w:rsidRPr="006B1A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CBB6178" w14:textId="77777777" w:rsidR="006B1A05" w:rsidRPr="006B1A05" w:rsidRDefault="006B1A05" w:rsidP="006B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B1A05" w:rsidRPr="006B1A05" w14:paraId="79964274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5EA66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E0366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550AB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B08D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5D195" w14:textId="77777777" w:rsidR="006B1A05" w:rsidRPr="006B1A05" w:rsidRDefault="006B1A05" w:rsidP="006B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6B1A05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2A6970" w:rsidRPr="006B1A05" w14:paraId="0A959363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0499D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ТР. ПЛАТА, НАКН. ПЛАТА И ОСТ. ЛИЧНИ РАСХ. (1+2+3)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4CE0D" w14:textId="59CCF08B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48.500.000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17D2D" w14:textId="56C66974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50.585.898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BE084" w14:textId="69090EA7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51.985.897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3811880" w14:textId="31F63AFE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</w:tr>
      <w:tr w:rsidR="002A6970" w:rsidRPr="006B1A05" w14:paraId="294A2412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E8E0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бруто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плата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99DC8" w14:textId="5327251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38.282.520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36FBA3" w14:textId="170CC8D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40.576.418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609154" w14:textId="785D999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41.931.417   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5B419AF" w14:textId="1D9C20C8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</w:tr>
      <w:tr w:rsidR="002A6970" w:rsidRPr="006B1A05" w14:paraId="094591A4" w14:textId="77777777" w:rsidTr="002A6970">
        <w:trPr>
          <w:trHeight w:val="270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83AF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Нето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зараде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68C71" w14:textId="32D69FF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25.357.267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46A9EA" w14:textId="44DC01C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26.441.099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F127D5" w14:textId="246A90F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27.101.396   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7920E91" w14:textId="07EBF9CA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A6970" w:rsidRPr="006B1A05" w14:paraId="55D6BBDB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10690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Порези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зараде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958ED0" w14:textId="0E487E88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1.047.322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94ACDC" w14:textId="1E35AC1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1.134.780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B851F6" w14:textId="19F1C25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1.207.961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12CFC46" w14:textId="456A7358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2A6970" w:rsidRPr="006B1A05" w14:paraId="50AD78BD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1A3C4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Доприноси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зараде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45C90" w14:textId="35E281D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11.862.931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FC94B" w14:textId="5FC33F8D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12.985.539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A18F1" w14:textId="58C679FE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13.607.060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FFB8F18" w14:textId="0DF78764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2A6970" w:rsidRPr="006B1A05" w14:paraId="3B514AC1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DCF84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Уговори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повременим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привременим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пословима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0EC12A" w14:textId="001B584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15234E" w14:textId="70D07183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F81FE8" w14:textId="11FC0AC6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0ECE671" w14:textId="6EC942F5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5B3CFF45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D8F74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Доприноси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волонтери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651799" w14:textId="2841A726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74D35" w14:textId="5D89530D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9B136" w14:textId="66AC35E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C03EFC" w14:textId="4276F3CB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4AEC0256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9DCF9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2.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бруто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накнада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плата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члановима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НО и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Одбора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ревизију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3F0D4E" w14:textId="3133473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94.000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EE42CC" w14:textId="765AF9DD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94.000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8587AB" w14:textId="2FA88A67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94.000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AB272D4" w14:textId="74614C0E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2A6970" w:rsidRPr="006B1A05" w14:paraId="0DCB8833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2767B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члановима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НО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283356" w14:textId="13890F23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463E3D" w14:textId="540F252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E7564" w14:textId="653E2F03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57A3EE5" w14:textId="629EBEEE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5688C959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4B80F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члановима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Одбора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ревизију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605BF" w14:textId="139B0DBE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27.000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73241" w14:textId="24AB7FE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27.000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F8E21" w14:textId="4213FFF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27.000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2AC4966" w14:textId="6652A12B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2D72C41B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14428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НО и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Одбора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ревизију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090CB" w14:textId="488C7FA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F828E" w14:textId="253355F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04E02" w14:textId="7DF3C8AE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17DAD6B" w14:textId="59F77CDC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3B2D4E52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F84E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НО и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Одбора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ревизију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17A088" w14:textId="2838166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31.000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62CDE" w14:textId="1DAE6609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31.000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4019D" w14:textId="2E28447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31.000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ADEAA05" w14:textId="4EF98719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3793E029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264B9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3.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Остали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лични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расходи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а+б+в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7EEB3E" w14:textId="5E0F1BD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10.123.480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1381CB" w14:textId="6B97E1E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9.915.480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66FB2D" w14:textId="1AE902B6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9.960.480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2BEAA31" w14:textId="0E78AF78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b/>
                <w:sz w:val="18"/>
                <w:szCs w:val="18"/>
              </w:rPr>
              <w:t>-1</w:t>
            </w:r>
          </w:p>
        </w:tc>
      </w:tr>
      <w:tr w:rsidR="002A6970" w:rsidRPr="006B1A05" w14:paraId="125BEB41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B4DE0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а)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Тр.отремнина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награда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и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помоћи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у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скл.са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проп.о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раду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B76111" w14:textId="0C23273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499.000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13A916" w14:textId="04625A0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316.000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4A77A6" w14:textId="4BA4DD0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361.000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DDD0029" w14:textId="6BEF6331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-15</w:t>
            </w:r>
          </w:p>
        </w:tc>
      </w:tr>
      <w:tr w:rsidR="002A6970" w:rsidRPr="006B1A05" w14:paraId="5FACD0A6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CE597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Отпремнине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одлазак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пензију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E0CEE9" w14:textId="4DC3742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249.000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6EA0A0" w14:textId="2DD40A5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66.000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50E1D" w14:textId="25FB60D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111.000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CB4F45" w14:textId="40246F07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-33</w:t>
            </w:r>
          </w:p>
        </w:tc>
      </w:tr>
      <w:tr w:rsidR="002A6970" w:rsidRPr="006B1A05" w14:paraId="22DB4C19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D4E32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Помоћ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запосленим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3D7820" w14:textId="0F847CB0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366B06" w14:textId="4713DE4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B48159" w14:textId="21216D8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8D307B4" w14:textId="558E8248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6ED886A1" w14:textId="77777777" w:rsidTr="002A6970">
        <w:trPr>
          <w:trHeight w:val="270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32E67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б)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Тр.запослених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на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службеном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путу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7FEA8" w14:textId="58B6505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280.000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159AF" w14:textId="2D99AD4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280.000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A6293" w14:textId="51676338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280.000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144644" w14:textId="37EC3396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741AAEE9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1B153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Тр.дневница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сл.путу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земљи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C60BE" w14:textId="0C541FA0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483D94" w14:textId="516AA8C2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6F2776" w14:textId="347AE099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49CBC2" w14:textId="53C21D6C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5BDA494E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50DE4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Тр.дневница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сл.путу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иностранству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2B760" w14:textId="7984776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A1A5A9" w14:textId="3E140996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CF851" w14:textId="73D2CE8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BAF36E9" w14:textId="3B730107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035B329C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B2C2C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Тр.смјештаја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исхране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сл.путу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A70F8" w14:textId="5018FD8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42.000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CC3E4" w14:textId="6CA5E21D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42.000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3EDF2" w14:textId="680609C0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42.000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CEC613D" w14:textId="00FBD27C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6D97B9F2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4F28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Тр.превоза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сл.путу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368C1F" w14:textId="79E139F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A4BE4" w14:textId="7842C79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E4060" w14:textId="64DD92EF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5684E7B" w14:textId="6F550FEE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2F036C11" w14:textId="77777777" w:rsidTr="002A6970">
        <w:trPr>
          <w:trHeight w:val="270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55D04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Накн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коришт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соп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аута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сл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сврхе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E5611" w14:textId="1793667B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8AE82" w14:textId="06B0617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9B6D05" w14:textId="44321E98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0B230B5" w14:textId="300CA91D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6298A8CC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599A0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в)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Трошкопви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бруто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осталих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личних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примања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F3539C" w14:textId="22DEA4B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9.344.480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B6244" w14:textId="78D14D01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9.319.480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56EF7" w14:textId="39317E9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9.319.480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78EF6A4" w14:textId="4CF545AF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452A0E56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954B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Накнада-Уговор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дјелу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C2966" w14:textId="3EF87B73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8D0F03" w14:textId="1511F355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85C194" w14:textId="53A1E248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F601C4A" w14:textId="3FE73D35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-39</w:t>
            </w:r>
          </w:p>
        </w:tc>
      </w:tr>
      <w:tr w:rsidR="002A6970" w:rsidRPr="006B1A05" w14:paraId="301F58DC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4CFB5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Накна.тр.превоза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рад.мјесто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са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радн.мјеста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аутокарта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14420" w14:textId="6E9A56E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1.600.000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F2C5B" w14:textId="1CAF12C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1.600.000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4589C1" w14:textId="6B1FB949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1.600.000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2C2A420" w14:textId="0ECCDDD2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70265B78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0C5DD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регреса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3963C" w14:textId="4D0CCD2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565.452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76BAA" w14:textId="3976D1AE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565.452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2A39DD" w14:textId="01D31A9C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565.452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AFABCB6" w14:textId="0178ED16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71002FED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00422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топлог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оброка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B3171" w14:textId="1154A98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7.089.624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49285" w14:textId="1CF25B67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7.089.624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95C352" w14:textId="31CE831E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7.089.624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C72F3CF" w14:textId="5159833B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A6970" w:rsidRPr="006B1A05" w14:paraId="51149B40" w14:textId="77777777" w:rsidTr="002A6970">
        <w:trPr>
          <w:trHeight w:val="255"/>
          <w:jc w:val="center"/>
        </w:trPr>
        <w:tc>
          <w:tcPr>
            <w:tcW w:w="53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211E4" w14:textId="77777777" w:rsidR="002A6970" w:rsidRPr="006B1A05" w:rsidRDefault="002A6970" w:rsidP="002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поклон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честитке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B1A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8.март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51E57" w14:textId="572209CA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49.404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29A028" w14:textId="249D4F04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49.404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21357" w14:textId="3DB58D07" w:rsidR="002A6970" w:rsidRPr="002A6970" w:rsidRDefault="002A6970" w:rsidP="002A6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 xml:space="preserve">49.404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DDCF7A0" w14:textId="2EA607A3" w:rsidR="002A6970" w:rsidRPr="002A6970" w:rsidRDefault="002A6970" w:rsidP="002A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69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56984A3C" w14:textId="2B64B990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22F9404" w14:textId="064E3AF8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238E396" w14:textId="5B7F9A67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9534201" w14:textId="1A17F004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B599FAE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784F9AEB" w14:textId="77777777" w:rsidR="003F524D" w:rsidRP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0F718DE" w14:textId="77777777" w:rsidR="00BD1A87" w:rsidRPr="00E127AE" w:rsidRDefault="00BD1A87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  <w:lang w:val="sr-Latn-BA"/>
        </w:rPr>
      </w:pPr>
    </w:p>
    <w:p w14:paraId="316344CA" w14:textId="77777777" w:rsidR="00E1789E" w:rsidRDefault="00E1789E" w:rsidP="00E1789E">
      <w:pPr>
        <w:spacing w:after="0" w:line="240" w:lineRule="auto"/>
        <w:rPr>
          <w:rFonts w:ascii="Times New Roman" w:hAnsi="Times New Roman" w:cs="Times New Roman"/>
          <w:lang w:val="sr-Cyrl-BA"/>
        </w:rPr>
      </w:pPr>
      <w:bookmarkStart w:id="41" w:name="_Hlk64271818"/>
    </w:p>
    <w:p w14:paraId="3F33682E" w14:textId="4BD6A420" w:rsidR="00E1789E" w:rsidRDefault="00273AA3" w:rsidP="00ED0B53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Трошкови плата, накнада плата и осталих личних примања</w:t>
      </w:r>
      <w:r w:rsidR="00E1789E">
        <w:rPr>
          <w:rFonts w:ascii="Times New Roman" w:hAnsi="Times New Roman" w:cs="Times New Roman"/>
        </w:rPr>
        <w:t xml:space="preserve"> </w:t>
      </w:r>
      <w:r w:rsidR="00E1789E" w:rsidRPr="00147D0E">
        <w:rPr>
          <w:rFonts w:ascii="Times New Roman" w:hAnsi="Times New Roman" w:cs="Times New Roman"/>
          <w:lang w:val="sr-Cyrl-BA"/>
        </w:rPr>
        <w:t>планирани</w:t>
      </w:r>
      <w:r w:rsidR="00E1789E">
        <w:rPr>
          <w:rFonts w:ascii="Times New Roman" w:hAnsi="Times New Roman" w:cs="Times New Roman"/>
        </w:rPr>
        <w:t xml:space="preserve"> </w:t>
      </w:r>
      <w:r w:rsidR="00E1789E">
        <w:rPr>
          <w:rFonts w:ascii="Times New Roman" w:hAnsi="Times New Roman" w:cs="Times New Roman"/>
          <w:lang w:val="sr-Cyrl-BA"/>
        </w:rPr>
        <w:t>су</w:t>
      </w:r>
      <w:r w:rsidR="00E1789E" w:rsidRPr="00147D0E">
        <w:rPr>
          <w:rFonts w:ascii="Times New Roman" w:hAnsi="Times New Roman" w:cs="Times New Roman"/>
          <w:lang w:val="sr-Cyrl-BA"/>
        </w:rPr>
        <w:t xml:space="preserve"> на основу тренутног тренда обрачуна и исплате зарада.</w:t>
      </w:r>
      <w:r w:rsidR="00D9058A">
        <w:rPr>
          <w:rFonts w:ascii="Times New Roman" w:hAnsi="Times New Roman" w:cs="Times New Roman"/>
          <w:lang w:val="sr-Cyrl-BA"/>
        </w:rPr>
        <w:t xml:space="preserve"> </w:t>
      </w:r>
      <w:bookmarkEnd w:id="41"/>
    </w:p>
    <w:p w14:paraId="4A4C9E19" w14:textId="2417B71F" w:rsidR="003D0B9D" w:rsidRDefault="00ED0B53" w:rsidP="00ED0B53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Топли оброк се </w:t>
      </w:r>
      <w:r w:rsidR="008C27A8">
        <w:rPr>
          <w:rFonts w:ascii="Times New Roman" w:hAnsi="Times New Roman" w:cs="Times New Roman"/>
          <w:lang w:val="sr-Cyrl-BA"/>
        </w:rPr>
        <w:t xml:space="preserve">од </w:t>
      </w:r>
      <w:r w:rsidR="00D31DFD" w:rsidRPr="00987DBE">
        <w:rPr>
          <w:rFonts w:ascii="Times New Roman" w:hAnsi="Times New Roman" w:cs="Times New Roman"/>
          <w:lang w:val="sr-Cyrl-BA"/>
        </w:rPr>
        <w:t>1</w:t>
      </w:r>
      <w:r w:rsidR="008C27A8">
        <w:rPr>
          <w:rFonts w:ascii="Times New Roman" w:hAnsi="Times New Roman" w:cs="Times New Roman"/>
          <w:lang w:val="sr-Cyrl-BA"/>
        </w:rPr>
        <w:t>2</w:t>
      </w:r>
      <w:r w:rsidR="00D31DFD" w:rsidRPr="00987DBE">
        <w:rPr>
          <w:rFonts w:ascii="Times New Roman" w:hAnsi="Times New Roman" w:cs="Times New Roman"/>
          <w:lang w:val="sr-Cyrl-BA"/>
        </w:rPr>
        <w:t>.0</w:t>
      </w:r>
      <w:r w:rsidR="008C27A8">
        <w:rPr>
          <w:rFonts w:ascii="Times New Roman" w:hAnsi="Times New Roman" w:cs="Times New Roman"/>
          <w:lang w:val="sr-Cyrl-BA"/>
        </w:rPr>
        <w:t>5</w:t>
      </w:r>
      <w:r w:rsidR="00D31DFD" w:rsidRPr="00987DBE">
        <w:rPr>
          <w:rFonts w:ascii="Times New Roman" w:hAnsi="Times New Roman" w:cs="Times New Roman"/>
          <w:lang w:val="sr-Cyrl-BA"/>
        </w:rPr>
        <w:t xml:space="preserve">.2022. године </w:t>
      </w:r>
      <w:r>
        <w:rPr>
          <w:rFonts w:ascii="Times New Roman" w:hAnsi="Times New Roman" w:cs="Times New Roman"/>
          <w:lang w:val="sr-Cyrl-BA"/>
        </w:rPr>
        <w:t xml:space="preserve">обрачунава у износу од </w:t>
      </w:r>
      <w:r w:rsidR="00D31DFD" w:rsidRPr="00987DBE">
        <w:rPr>
          <w:rFonts w:ascii="Times New Roman" w:hAnsi="Times New Roman" w:cs="Times New Roman"/>
          <w:lang w:val="sr-Cyrl-BA"/>
        </w:rPr>
        <w:t xml:space="preserve">0,85% </w:t>
      </w:r>
      <w:r w:rsidR="00D31DFD" w:rsidRPr="00D31DFD">
        <w:rPr>
          <w:rFonts w:ascii="Times New Roman" w:hAnsi="Times New Roman" w:cs="Times New Roman"/>
          <w:lang w:val="sr-Cyrl-BA"/>
        </w:rPr>
        <w:t xml:space="preserve">просјечне </w:t>
      </w:r>
      <w:r>
        <w:rPr>
          <w:rFonts w:ascii="Times New Roman" w:hAnsi="Times New Roman" w:cs="Times New Roman"/>
          <w:lang w:val="sr-Cyrl-BA"/>
        </w:rPr>
        <w:t>бруто</w:t>
      </w:r>
      <w:r w:rsidR="00D31DFD" w:rsidRPr="00D31DFD">
        <w:rPr>
          <w:rFonts w:ascii="Times New Roman" w:hAnsi="Times New Roman" w:cs="Times New Roman"/>
          <w:lang w:val="sr-Cyrl-BA"/>
        </w:rPr>
        <w:t xml:space="preserve"> плате у  Републици Српској за претходну годину</w:t>
      </w:r>
      <w:r w:rsidR="008C27A8">
        <w:rPr>
          <w:rFonts w:ascii="Times New Roman" w:hAnsi="Times New Roman" w:cs="Times New Roman"/>
          <w:lang w:val="sr-Cyrl-BA"/>
        </w:rPr>
        <w:t>.</w:t>
      </w:r>
    </w:p>
    <w:p w14:paraId="7282512A" w14:textId="3BDEFC59" w:rsidR="007A75E0" w:rsidRDefault="00D31DFD" w:rsidP="00ED0B53">
      <w:pPr>
        <w:spacing w:after="0" w:line="360" w:lineRule="auto"/>
        <w:ind w:right="-8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BA"/>
        </w:rPr>
        <w:t>Р</w:t>
      </w:r>
      <w:r w:rsidR="007A75E0" w:rsidRPr="001C6362">
        <w:rPr>
          <w:rFonts w:ascii="Times New Roman" w:hAnsi="Times New Roman" w:cs="Times New Roman"/>
          <w:lang w:val="sr-Latn-CS"/>
        </w:rPr>
        <w:t xml:space="preserve">егрес за годишњи одмор, на основу </w:t>
      </w:r>
      <w:r w:rsidR="00954B48">
        <w:rPr>
          <w:rFonts w:ascii="Times New Roman" w:hAnsi="Times New Roman" w:cs="Times New Roman"/>
          <w:lang w:val="sr-Cyrl-BA"/>
        </w:rPr>
        <w:t>Правилника</w:t>
      </w:r>
      <w:r w:rsidR="007A75E0" w:rsidRPr="001C6362">
        <w:rPr>
          <w:rFonts w:ascii="Times New Roman" w:hAnsi="Times New Roman" w:cs="Times New Roman"/>
          <w:lang w:val="sr-Latn-CS"/>
        </w:rPr>
        <w:t xml:space="preserve"> о раду, обрачунава се у висини од</w:t>
      </w:r>
      <w:r w:rsidR="007A75E0" w:rsidRPr="001C6362">
        <w:rPr>
          <w:rFonts w:ascii="Times New Roman" w:hAnsi="Times New Roman" w:cs="Times New Roman"/>
        </w:rPr>
        <w:t xml:space="preserve"> </w:t>
      </w:r>
      <w:r w:rsidR="007A75E0" w:rsidRPr="001C6362">
        <w:rPr>
          <w:rFonts w:ascii="Times New Roman" w:hAnsi="Times New Roman" w:cs="Times New Roman"/>
          <w:lang w:val="sr-Latn-CS"/>
        </w:rPr>
        <w:t xml:space="preserve"> 8,00 КМ по дану за сваки дан искориштеног годишњег одмора</w:t>
      </w:r>
      <w:r w:rsidR="007A75E0" w:rsidRPr="001C6362">
        <w:rPr>
          <w:rFonts w:ascii="Times New Roman" w:hAnsi="Times New Roman" w:cs="Times New Roman"/>
        </w:rPr>
        <w:t>.</w:t>
      </w:r>
    </w:p>
    <w:p w14:paraId="0C709EC3" w14:textId="3012ECA7" w:rsidR="007A75E0" w:rsidRDefault="007A75E0" w:rsidP="00ED0B53">
      <w:pPr>
        <w:spacing w:after="0" w:line="360" w:lineRule="auto"/>
        <w:ind w:right="-854"/>
        <w:jc w:val="both"/>
        <w:rPr>
          <w:rFonts w:ascii="Times New Roman" w:hAnsi="Times New Roman" w:cs="Times New Roman"/>
          <w:lang w:val="sr-Latn-BA"/>
        </w:rPr>
      </w:pPr>
    </w:p>
    <w:p w14:paraId="610D8008" w14:textId="3E13B5EC" w:rsidR="006657E3" w:rsidRDefault="006657E3" w:rsidP="00B04D6C">
      <w:pPr>
        <w:spacing w:after="0" w:line="360" w:lineRule="auto"/>
        <w:ind w:right="-854"/>
        <w:rPr>
          <w:rFonts w:ascii="Times New Roman" w:hAnsi="Times New Roman" w:cs="Times New Roman"/>
          <w:lang w:val="sr-Latn-BA"/>
        </w:rPr>
      </w:pPr>
    </w:p>
    <w:p w14:paraId="1536FFFF" w14:textId="0FD31851" w:rsidR="006657E3" w:rsidRDefault="006657E3" w:rsidP="00B04D6C">
      <w:pPr>
        <w:spacing w:after="0" w:line="360" w:lineRule="auto"/>
        <w:ind w:right="-854"/>
        <w:rPr>
          <w:rFonts w:ascii="Times New Roman" w:hAnsi="Times New Roman" w:cs="Times New Roman"/>
          <w:lang w:val="sr-Latn-BA"/>
        </w:rPr>
      </w:pPr>
    </w:p>
    <w:p w14:paraId="3058974B" w14:textId="77777777" w:rsidR="00ED0B53" w:rsidRDefault="00ED0B53" w:rsidP="00B04D6C">
      <w:pPr>
        <w:spacing w:after="0" w:line="360" w:lineRule="auto"/>
        <w:ind w:right="-854"/>
        <w:rPr>
          <w:rFonts w:ascii="Times New Roman" w:hAnsi="Times New Roman" w:cs="Times New Roman"/>
          <w:lang w:val="sr-Latn-BA"/>
        </w:rPr>
      </w:pPr>
    </w:p>
    <w:p w14:paraId="0D8D0768" w14:textId="77777777" w:rsidR="001D57BA" w:rsidRDefault="001D57BA" w:rsidP="00B04D6C">
      <w:pPr>
        <w:spacing w:after="0" w:line="360" w:lineRule="auto"/>
        <w:ind w:right="-854"/>
        <w:rPr>
          <w:rFonts w:ascii="Times New Roman" w:hAnsi="Times New Roman" w:cs="Times New Roman"/>
          <w:lang w:val="sr-Latn-BA"/>
        </w:rPr>
      </w:pPr>
    </w:p>
    <w:tbl>
      <w:tblPr>
        <w:tblW w:w="9030" w:type="dxa"/>
        <w:jc w:val="center"/>
        <w:tblLook w:val="04A0" w:firstRow="1" w:lastRow="0" w:firstColumn="1" w:lastColumn="0" w:noHBand="0" w:noVBand="1"/>
      </w:tblPr>
      <w:tblGrid>
        <w:gridCol w:w="4890"/>
        <w:gridCol w:w="1026"/>
        <w:gridCol w:w="1026"/>
        <w:gridCol w:w="1026"/>
        <w:gridCol w:w="1062"/>
      </w:tblGrid>
      <w:tr w:rsidR="006657E3" w:rsidRPr="006657E3" w14:paraId="3D4C467E" w14:textId="77777777" w:rsidTr="000F3F76">
        <w:trPr>
          <w:trHeight w:val="315"/>
          <w:jc w:val="center"/>
        </w:trPr>
        <w:tc>
          <w:tcPr>
            <w:tcW w:w="796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CEAE0E" w14:textId="2822D322" w:rsidR="006657E3" w:rsidRPr="006657E3" w:rsidRDefault="006657E3" w:rsidP="000944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Табела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4</w:t>
            </w:r>
            <w:r w:rsidR="000944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6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8131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Ребаланс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="008131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трошкова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производних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услуга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8366A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7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(у КМ)</w:t>
            </w:r>
          </w:p>
        </w:tc>
      </w:tr>
      <w:tr w:rsidR="006657E3" w:rsidRPr="006657E3" w14:paraId="5724EF93" w14:textId="77777777" w:rsidTr="000F3F76">
        <w:trPr>
          <w:trHeight w:val="255"/>
          <w:jc w:val="center"/>
        </w:trPr>
        <w:tc>
          <w:tcPr>
            <w:tcW w:w="489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1C47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FE94BA" w14:textId="1268031B" w:rsidR="006657E3" w:rsidRPr="008131B9" w:rsidRDefault="008131B9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="006657E3"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C819A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6657E3" w:rsidRPr="006657E3" w14:paraId="2A67B1B7" w14:textId="77777777" w:rsidTr="000F3F76">
        <w:trPr>
          <w:trHeight w:val="669"/>
          <w:jc w:val="center"/>
        </w:trPr>
        <w:tc>
          <w:tcPr>
            <w:tcW w:w="489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7B331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24202" w14:textId="72AEC800" w:rsidR="006657E3" w:rsidRPr="006657E3" w:rsidRDefault="006657E3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</w:t>
            </w:r>
            <w:r w:rsidR="000F3F7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Cyrl-BA"/>
              </w:rPr>
              <w:t>4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B0D16" w14:textId="55F75E75" w:rsidR="006657E3" w:rsidRPr="006657E3" w:rsidRDefault="006657E3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</w:t>
            </w:r>
            <w:r w:rsidR="000F3F7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Cyrl-BA"/>
              </w:rPr>
              <w:t>5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1CDF9" w14:textId="673749EF" w:rsidR="006657E3" w:rsidRPr="006657E3" w:rsidRDefault="006657E3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</w:t>
            </w:r>
            <w:r w:rsidR="000F3F7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Cyrl-BA"/>
              </w:rPr>
              <w:t>6</w:t>
            </w:r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917A026" w14:textId="77777777" w:rsidR="006657E3" w:rsidRPr="006657E3" w:rsidRDefault="006657E3" w:rsidP="0066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657E3" w:rsidRPr="006657E3" w14:paraId="25B2A7DF" w14:textId="77777777" w:rsidTr="000F3F76">
        <w:trPr>
          <w:trHeight w:val="195"/>
          <w:jc w:val="center"/>
        </w:trPr>
        <w:tc>
          <w:tcPr>
            <w:tcW w:w="4890" w:type="dxa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8023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A391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0DE3F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F84B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4342E" w14:textId="77777777" w:rsidR="006657E3" w:rsidRPr="006657E3" w:rsidRDefault="006657E3" w:rsidP="0066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6657E3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0F3F76" w:rsidRPr="006657E3" w14:paraId="5EA02D05" w14:textId="77777777" w:rsidTr="000F3F76">
        <w:trPr>
          <w:trHeight w:val="285"/>
          <w:jc w:val="center"/>
        </w:trPr>
        <w:tc>
          <w:tcPr>
            <w:tcW w:w="4890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EE3B6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 ПРОИЗВОДНИХ УСЛУГА (А+Б+В)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2A4D1" w14:textId="459036CA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11.571.510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9CEC1" w14:textId="3EFF3610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9.824.302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D7A15" w14:textId="5D660B8E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9.443.899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516BC4" w14:textId="6A6147D7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-10   </w:t>
            </w:r>
          </w:p>
        </w:tc>
      </w:tr>
      <w:tr w:rsidR="000F3F76" w:rsidRPr="006657E3" w14:paraId="5D677C91" w14:textId="77777777" w:rsidTr="000F3F76">
        <w:trPr>
          <w:trHeight w:val="255"/>
          <w:jc w:val="center"/>
        </w:trPr>
        <w:tc>
          <w:tcPr>
            <w:tcW w:w="48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C0B75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А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одржавања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(1+2)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5DE6" w14:textId="00F82701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6.824.490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F0497" w14:textId="698F882E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5.311.709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FEC00" w14:textId="329B69E0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4.782.624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8D78FE" w14:textId="2D9AE873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-16   </w:t>
            </w:r>
          </w:p>
        </w:tc>
      </w:tr>
      <w:tr w:rsidR="000F3F76" w:rsidRPr="006657E3" w14:paraId="05B7C1A7" w14:textId="77777777" w:rsidTr="000F3F76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2ADC6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1.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Инфраструктура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182BC" w14:textId="2C07B6E3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2.361.090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3F2A" w14:textId="7CC71648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1.792.009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0F212" w14:textId="57800C38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1.252.424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35EC7" w14:textId="4D5E60F7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-27   </w:t>
            </w:r>
          </w:p>
        </w:tc>
      </w:tr>
      <w:tr w:rsidR="000F3F76" w:rsidRPr="006657E3" w14:paraId="16A35BCA" w14:textId="77777777" w:rsidTr="000F3F76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CD079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ел-техничке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послове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6A3A0" w14:textId="6ECDDE4B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551.220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F9BC" w14:textId="2B4CBB79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429.689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C5526" w14:textId="36FCBCCD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309.604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B60F4" w14:textId="79756D7D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-25   </w:t>
            </w:r>
          </w:p>
        </w:tc>
      </w:tr>
      <w:tr w:rsidR="000F3F76" w:rsidRPr="006657E3" w14:paraId="53EF61AD" w14:textId="77777777" w:rsidTr="000F3F76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247C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грађевинске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послове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6331" w14:textId="0CF09E99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705.900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B26D7" w14:textId="6E9891B7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333.700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F05A" w14:textId="204AC52F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401.500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A9C69" w14:textId="6A8A902A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-25   </w:t>
            </w:r>
          </w:p>
        </w:tc>
      </w:tr>
      <w:tr w:rsidR="000F3F76" w:rsidRPr="006657E3" w14:paraId="4BCF4101" w14:textId="77777777" w:rsidTr="000F3F76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1BAA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Служба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развој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инвестиције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планирање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1F3A" w14:textId="310D5329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74.500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FBF12" w14:textId="097AAF3B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20EEC" w14:textId="3B3037DE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D35777" w14:textId="6CBC6E3C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F3F76" w:rsidRPr="006657E3" w14:paraId="25CB1151" w14:textId="77777777" w:rsidTr="000F3F76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D95DB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г)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Служба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механизовано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пруга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AF23C" w14:textId="4564F00E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376.000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BD56B" w14:textId="3B87326A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39BF" w14:textId="113B3043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310.000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8F1FFC" w14:textId="5B37AA2D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-9   </w:t>
            </w:r>
          </w:p>
        </w:tc>
      </w:tr>
      <w:tr w:rsidR="000F3F76" w:rsidRPr="006657E3" w14:paraId="132F9113" w14:textId="77777777" w:rsidTr="000F3F76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4132F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д)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УиРС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приступ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развој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мреже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EC34" w14:textId="68828364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633.970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28A18" w14:textId="3DB375C8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728.620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8704C" w14:textId="0E478AA4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231.320   </w:t>
            </w:r>
          </w:p>
        </w:tc>
        <w:tc>
          <w:tcPr>
            <w:tcW w:w="106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A8C238" w14:textId="7E1145AB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-40   </w:t>
            </w:r>
          </w:p>
        </w:tc>
      </w:tr>
      <w:tr w:rsidR="000F3F76" w:rsidRPr="006657E3" w14:paraId="7D3D6435" w14:textId="77777777" w:rsidTr="000F3F76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D3842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ђ)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информационе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технологије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(65%)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3F1DA" w14:textId="6822A8C3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19.500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02AD" w14:textId="6D1F2B6D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6F73" w14:textId="140DF535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398F5B" w14:textId="59ABAA8B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F3F76" w:rsidRPr="006657E3" w14:paraId="48D86C59" w14:textId="77777777" w:rsidTr="000F3F76">
        <w:trPr>
          <w:trHeight w:val="25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A3067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2.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Операције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AFAA" w14:textId="73E9BD14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4.463.400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FB34" w14:textId="65471BCE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3.519.700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BC9B0" w14:textId="233805B3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3.530.200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054FEF" w14:textId="1565B205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-11   </w:t>
            </w:r>
          </w:p>
        </w:tc>
      </w:tr>
      <w:tr w:rsidR="000F3F76" w:rsidRPr="006657E3" w14:paraId="72464BFD" w14:textId="77777777" w:rsidTr="000F3F76">
        <w:trPr>
          <w:trHeight w:val="28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7B15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мобилних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капацитета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BABEB" w14:textId="1DDF5174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1.127.900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F47A9" w14:textId="31E01034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1.423.000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D10D0" w14:textId="06FC38C4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1.435.500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4ABD1F" w14:textId="2F537FB7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13   </w:t>
            </w:r>
          </w:p>
        </w:tc>
      </w:tr>
      <w:tr w:rsidR="000F3F76" w:rsidRPr="006657E3" w14:paraId="4604F9F4" w14:textId="77777777" w:rsidTr="000F3F76">
        <w:trPr>
          <w:trHeight w:val="28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2153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основних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средстава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1CBC" w14:textId="7F371A10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3.325.000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818E3" w14:textId="30BA5221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2.096.700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85F9" w14:textId="138E3835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2.094.700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535C34" w14:textId="266F47AC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-21   </w:t>
            </w:r>
          </w:p>
        </w:tc>
      </w:tr>
      <w:tr w:rsidR="000F3F76" w:rsidRPr="006657E3" w14:paraId="7F0EA7D3" w14:textId="77777777" w:rsidTr="000F3F76">
        <w:trPr>
          <w:trHeight w:val="28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E5EC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информационе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технологије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(35%)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2783C" w14:textId="006EEF0E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10.500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B660C" w14:textId="2F37B5EB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6A270" w14:textId="5C9A5159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298DA" w14:textId="6AD839B2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F3F76" w:rsidRPr="006657E3" w14:paraId="698489FC" w14:textId="77777777" w:rsidTr="000F3F76">
        <w:trPr>
          <w:trHeight w:val="285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588A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В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Остале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производне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услуге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68EF5" w14:textId="64B224BE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4.687.020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72B56" w14:textId="0D6A0B78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4.452.593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867661" w14:textId="086BB2EA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4.601.275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7855E7" w14:textId="0272DB3A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   </w:t>
            </w:r>
          </w:p>
        </w:tc>
      </w:tr>
      <w:tr w:rsidR="000F3F76" w:rsidRPr="006657E3" w14:paraId="16E88FAD" w14:textId="77777777" w:rsidTr="000F3F76">
        <w:trPr>
          <w:trHeight w:val="300"/>
          <w:jc w:val="center"/>
        </w:trPr>
        <w:tc>
          <w:tcPr>
            <w:tcW w:w="48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672F" w14:textId="77777777" w:rsidR="000F3F76" w:rsidRPr="006657E3" w:rsidRDefault="000F3F76" w:rsidP="000F3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Г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Реклама</w:t>
            </w:r>
            <w:proofErr w:type="spellEnd"/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и </w:t>
            </w:r>
            <w:proofErr w:type="spellStart"/>
            <w:r w:rsidRPr="006657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пропаганда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395C" w14:textId="3C90688B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60.000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5C9C" w14:textId="35341ADB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60.000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8C83" w14:textId="6404B12D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60.000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E4E24" w14:textId="6809E981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  </w:t>
            </w:r>
          </w:p>
        </w:tc>
      </w:tr>
    </w:tbl>
    <w:p w14:paraId="13C5CDC8" w14:textId="77777777" w:rsidR="001D57BA" w:rsidRPr="001D57BA" w:rsidRDefault="001D57BA" w:rsidP="00B04D6C">
      <w:pPr>
        <w:spacing w:after="0" w:line="360" w:lineRule="auto"/>
        <w:ind w:right="-854"/>
        <w:rPr>
          <w:rFonts w:ascii="Times New Roman" w:hAnsi="Times New Roman" w:cs="Times New Roman"/>
          <w:lang w:val="sr-Cyrl-BA"/>
        </w:rPr>
      </w:pPr>
    </w:p>
    <w:p w14:paraId="090C7A79" w14:textId="77777777" w:rsidR="00380188" w:rsidRDefault="00380188" w:rsidP="005B517B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color w:val="FF0000"/>
          <w:lang w:val="sr-Cyrl-CS"/>
        </w:rPr>
      </w:pPr>
    </w:p>
    <w:p w14:paraId="72375572" w14:textId="60A44B7F" w:rsidR="005B517B" w:rsidRDefault="007A75E0" w:rsidP="005B517B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Трошкови одржавања у оквиру производних услуга планирани су на основу исказаних потреба за текућим</w:t>
      </w:r>
      <w:r w:rsidR="005B517B">
        <w:rPr>
          <w:rFonts w:ascii="Times New Roman" w:hAnsi="Times New Roman" w:cs="Times New Roman"/>
          <w:lang w:val="ru-RU"/>
        </w:rPr>
        <w:t xml:space="preserve"> и инвестиционим </w:t>
      </w:r>
      <w:r w:rsidRPr="00B04D6C">
        <w:rPr>
          <w:rFonts w:ascii="Times New Roman" w:hAnsi="Times New Roman" w:cs="Times New Roman"/>
          <w:lang w:val="sr-Cyrl-CS"/>
        </w:rPr>
        <w:t xml:space="preserve">одржавањем средстава од стране трећих лица у Инфраструктури и Операцијама. </w:t>
      </w:r>
      <w:r w:rsidR="005B517B">
        <w:rPr>
          <w:rFonts w:ascii="Times New Roman" w:hAnsi="Times New Roman" w:cs="Times New Roman"/>
          <w:lang w:val="sr-Cyrl-CS"/>
        </w:rPr>
        <w:t>У дијелу Плана одржавања од стране трећих лица у Инфраструктури и Операцијама приказана су додатна средства која су непходна за одржавање, а која нису обезб</w:t>
      </w:r>
      <w:r w:rsidR="00ED0B53">
        <w:rPr>
          <w:rFonts w:ascii="Times New Roman" w:hAnsi="Times New Roman" w:cs="Times New Roman"/>
          <w:lang w:val="sr-Cyrl-CS"/>
        </w:rPr>
        <w:t>и</w:t>
      </w:r>
      <w:r w:rsidR="005B517B">
        <w:rPr>
          <w:rFonts w:ascii="Times New Roman" w:hAnsi="Times New Roman" w:cs="Times New Roman"/>
          <w:lang w:val="sr-Cyrl-CS"/>
        </w:rPr>
        <w:t>јеђена расположивим буџетом (уколико обезб</w:t>
      </w:r>
      <w:r w:rsidR="00ED0B53">
        <w:rPr>
          <w:rFonts w:ascii="Times New Roman" w:hAnsi="Times New Roman" w:cs="Times New Roman"/>
          <w:lang w:val="sr-Cyrl-CS"/>
        </w:rPr>
        <w:t>и</w:t>
      </w:r>
      <w:r w:rsidR="005B517B">
        <w:rPr>
          <w:rFonts w:ascii="Times New Roman" w:hAnsi="Times New Roman" w:cs="Times New Roman"/>
          <w:lang w:val="sr-Cyrl-CS"/>
        </w:rPr>
        <w:t>једимо средства  или вршимо прерасподјелу средстава).</w:t>
      </w:r>
    </w:p>
    <w:p w14:paraId="30F48DBE" w14:textId="77777777" w:rsidR="00ED0B53" w:rsidRDefault="007A75E0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Трошкови одржавања исказани у</w:t>
      </w:r>
      <w:r w:rsidR="002E6DC8">
        <w:rPr>
          <w:rFonts w:ascii="Times New Roman" w:hAnsi="Times New Roman" w:cs="Times New Roman"/>
          <w:lang w:val="sr-Cyrl-CS"/>
        </w:rPr>
        <w:t xml:space="preserve"> оквиру Сектора за информационе </w:t>
      </w:r>
      <w:r w:rsidR="00ED0B53">
        <w:rPr>
          <w:rFonts w:ascii="Times New Roman" w:hAnsi="Times New Roman" w:cs="Times New Roman"/>
          <w:lang w:val="sr-Cyrl-CS"/>
        </w:rPr>
        <w:t>т</w:t>
      </w:r>
      <w:r w:rsidRPr="00B04D6C">
        <w:rPr>
          <w:rFonts w:ascii="Times New Roman" w:hAnsi="Times New Roman" w:cs="Times New Roman"/>
          <w:lang w:val="sr-Cyrl-CS"/>
        </w:rPr>
        <w:t xml:space="preserve">ехнологије (Заједнички послови) терете расходе Инфраструктуре и Операција у омјеру 65:35. </w:t>
      </w:r>
    </w:p>
    <w:p w14:paraId="7082B8C6" w14:textId="77777777" w:rsidR="00ED0B53" w:rsidRDefault="00ED0B53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4FD5F425" w14:textId="7DA6511D" w:rsidR="007A75E0" w:rsidRDefault="007A75E0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Аналитички приказ осталих производних услуга дат је у наредној табели.</w:t>
      </w:r>
    </w:p>
    <w:p w14:paraId="039BF3FE" w14:textId="1E1D9A37" w:rsidR="000251D4" w:rsidRDefault="000251D4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70B1F044" w14:textId="77777777" w:rsidR="00ED0B53" w:rsidRDefault="00ED0B53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29AAE8DC" w14:textId="293A9D46" w:rsidR="000251D4" w:rsidRDefault="000251D4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48B04AFD" w14:textId="77777777" w:rsidR="000251D4" w:rsidRDefault="000251D4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3EA464F4" w14:textId="5C667E38" w:rsidR="00AF6721" w:rsidRDefault="00AF6721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5D045C1A" w14:textId="77777777" w:rsidR="005B517B" w:rsidRPr="00817075" w:rsidRDefault="005B517B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Latn-BA"/>
        </w:rPr>
      </w:pPr>
    </w:p>
    <w:tbl>
      <w:tblPr>
        <w:tblW w:w="9274" w:type="dxa"/>
        <w:jc w:val="center"/>
        <w:tblLook w:val="0000" w:firstRow="0" w:lastRow="0" w:firstColumn="0" w:lastColumn="0" w:noHBand="0" w:noVBand="0"/>
      </w:tblPr>
      <w:tblGrid>
        <w:gridCol w:w="3819"/>
        <w:gridCol w:w="1352"/>
        <w:gridCol w:w="1418"/>
        <w:gridCol w:w="1276"/>
        <w:gridCol w:w="1409"/>
      </w:tblGrid>
      <w:tr w:rsidR="007A75E0" w:rsidRPr="00B04D6C" w14:paraId="0036609C" w14:textId="77777777" w:rsidTr="00EC4D95">
        <w:trPr>
          <w:trHeight w:val="315"/>
          <w:jc w:val="center"/>
        </w:trPr>
        <w:tc>
          <w:tcPr>
            <w:tcW w:w="786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B4E3E66" w14:textId="62E3AA54" w:rsidR="007A75E0" w:rsidRPr="00B04D6C" w:rsidRDefault="00FA0E7A" w:rsidP="000944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Табела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4</w:t>
            </w:r>
            <w:r w:rsidR="000944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7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 Ребаланс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трошкова</w:t>
            </w:r>
            <w:proofErr w:type="spellEnd"/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осталих</w:t>
            </w:r>
            <w:proofErr w:type="spellEnd"/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производних</w:t>
            </w:r>
            <w:proofErr w:type="spellEnd"/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услуга</w:t>
            </w:r>
            <w:proofErr w:type="spellEnd"/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C773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(у КМ)</w:t>
            </w:r>
          </w:p>
        </w:tc>
      </w:tr>
      <w:tr w:rsidR="007A75E0" w:rsidRPr="00B04D6C" w14:paraId="61031D35" w14:textId="77777777" w:rsidTr="00EC4D95">
        <w:trPr>
          <w:trHeight w:val="255"/>
          <w:jc w:val="center"/>
        </w:trPr>
        <w:tc>
          <w:tcPr>
            <w:tcW w:w="381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4FC2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04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EAB9A4" w14:textId="1D35CCAB" w:rsidR="007A75E0" w:rsidRPr="008131B9" w:rsidRDefault="008131B9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409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E09D6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67DBB" w:rsidRPr="00B04D6C" w14:paraId="46E2437C" w14:textId="77777777" w:rsidTr="00EC4D95">
        <w:trPr>
          <w:trHeight w:val="255"/>
          <w:jc w:val="center"/>
        </w:trPr>
        <w:tc>
          <w:tcPr>
            <w:tcW w:w="381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845B36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C021B" w14:textId="1FE8CD93" w:rsidR="00D67DBB" w:rsidRPr="00B04D6C" w:rsidRDefault="00D67DBB" w:rsidP="000F3F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0F3F7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99755" w14:textId="5951C5C2" w:rsidR="00D67DBB" w:rsidRPr="00B04D6C" w:rsidRDefault="00D67DBB" w:rsidP="000F3F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0F3F7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F6354" w14:textId="1D6C224C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0F3F7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0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0DE28A59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02F6008D" w14:textId="77777777" w:rsidTr="00EC4D95">
        <w:trPr>
          <w:trHeight w:val="167"/>
          <w:jc w:val="center"/>
        </w:trPr>
        <w:tc>
          <w:tcPr>
            <w:tcW w:w="3819" w:type="dxa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3CD0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C7AD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1CEC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7142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1D87F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0F3F76" w:rsidRPr="00B04D6C" w14:paraId="2B622812" w14:textId="77777777" w:rsidTr="000F3F76">
        <w:trPr>
          <w:trHeight w:val="270"/>
          <w:jc w:val="center"/>
        </w:trPr>
        <w:tc>
          <w:tcPr>
            <w:tcW w:w="381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FD154" w14:textId="77777777" w:rsidR="000F3F76" w:rsidRPr="0072144F" w:rsidRDefault="000F3F76" w:rsidP="000F3F76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7214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Остале</w:t>
            </w:r>
            <w:proofErr w:type="spellEnd"/>
            <w:r w:rsidRPr="007214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214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производне</w:t>
            </w:r>
            <w:proofErr w:type="spellEnd"/>
            <w:r w:rsidRPr="007214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214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услуге</w:t>
            </w:r>
            <w:proofErr w:type="spellEnd"/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8E4E85" w14:textId="7D382C62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4.687.020  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672E57" w14:textId="2CFBD8E5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4.452.593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699A58" w14:textId="633D41C9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4.601.275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552FA89" w14:textId="7E83A105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   </w:t>
            </w:r>
          </w:p>
        </w:tc>
      </w:tr>
      <w:tr w:rsidR="000F3F76" w:rsidRPr="00B04D6C" w14:paraId="4B358AF9" w14:textId="77777777" w:rsidTr="000F3F76">
        <w:trPr>
          <w:trHeight w:val="255"/>
          <w:jc w:val="center"/>
        </w:trPr>
        <w:tc>
          <w:tcPr>
            <w:tcW w:w="3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80D42" w14:textId="77777777" w:rsidR="000F3F76" w:rsidRPr="00B04D6C" w:rsidRDefault="000F3F76" w:rsidP="000F3F7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ПТТ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  <w:proofErr w:type="spellEnd"/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118B33" w14:textId="1BFC37FB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15DE7F" w14:textId="2B0F02A5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05861A" w14:textId="6BC93021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5F676BA" w14:textId="11C3DC62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0F3F76" w:rsidRPr="00B04D6C" w14:paraId="71B95BA3" w14:textId="77777777" w:rsidTr="000F3F76">
        <w:trPr>
          <w:trHeight w:val="255"/>
          <w:jc w:val="center"/>
        </w:trPr>
        <w:tc>
          <w:tcPr>
            <w:tcW w:w="3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13E48" w14:textId="77777777" w:rsidR="000F3F76" w:rsidRPr="00B04D6C" w:rsidRDefault="000F3F76" w:rsidP="000F3F7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утовара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истовара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претовара</w:t>
            </w:r>
            <w:proofErr w:type="spellEnd"/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5F4976" w14:textId="33BAB185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9236FE" w14:textId="50B781B3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548351" w14:textId="77006957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93E9A7B" w14:textId="6521E91E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0F3F76" w:rsidRPr="00B04D6C" w14:paraId="4A3BCE14" w14:textId="77777777" w:rsidTr="000F3F76">
        <w:trPr>
          <w:trHeight w:val="255"/>
          <w:jc w:val="center"/>
        </w:trPr>
        <w:tc>
          <w:tcPr>
            <w:tcW w:w="3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D7F43" w14:textId="77777777" w:rsidR="000F3F76" w:rsidRPr="00B04D6C" w:rsidRDefault="000F3F76" w:rsidP="000F3F7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транспортних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  <w:proofErr w:type="spellEnd"/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0821B5" w14:textId="502FF386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2.660.000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01D3AD" w14:textId="024CE2EF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2.790.000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227329" w14:textId="5C3A7C28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2.926.500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2A8A12A" w14:textId="5BFBB9D5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0F3F76" w:rsidRPr="00B04D6C" w14:paraId="40975776" w14:textId="77777777" w:rsidTr="000F3F76">
        <w:trPr>
          <w:trHeight w:val="255"/>
          <w:jc w:val="center"/>
        </w:trPr>
        <w:tc>
          <w:tcPr>
            <w:tcW w:w="3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DBEFD" w14:textId="77777777" w:rsidR="000F3F76" w:rsidRPr="00B04D6C" w:rsidRDefault="000F3F76" w:rsidP="000F3F76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тога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вуче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74D510" w14:textId="3987A8B8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2.600.000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1EA90C" w14:textId="235DAFC4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2.730.000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47E9EF" w14:textId="3A43FA35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2.866.500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3E62E9E" w14:textId="7CB17363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0F3F76" w:rsidRPr="00B04D6C" w14:paraId="0F694944" w14:textId="77777777" w:rsidTr="000F3F76">
        <w:trPr>
          <w:trHeight w:val="255"/>
          <w:jc w:val="center"/>
        </w:trPr>
        <w:tc>
          <w:tcPr>
            <w:tcW w:w="3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33192" w14:textId="77777777" w:rsidR="000F3F76" w:rsidRPr="00B04D6C" w:rsidRDefault="000F3F76" w:rsidP="000F3F7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закупнина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RIV 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917080" w14:textId="4C1D0D25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1.064.700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95BCC3" w14:textId="131B6E1E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1.117.935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774BA6" w14:textId="51A24FBE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1.129.114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29DEBBB" w14:textId="7B28098C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</w:tr>
      <w:tr w:rsidR="0026006E" w:rsidRPr="00B04D6C" w14:paraId="4CBF566E" w14:textId="77777777" w:rsidTr="0026006E">
        <w:trPr>
          <w:trHeight w:val="270"/>
          <w:jc w:val="center"/>
        </w:trPr>
        <w:tc>
          <w:tcPr>
            <w:tcW w:w="3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9BEB3" w14:textId="77777777" w:rsidR="0026006E" w:rsidRPr="00B04D6C" w:rsidRDefault="0026006E" w:rsidP="0026006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  <w:proofErr w:type="spellEnd"/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65AE4B" w14:textId="65B0F625" w:rsidR="0026006E" w:rsidRPr="0026006E" w:rsidRDefault="0026006E" w:rsidP="002600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06E">
              <w:rPr>
                <w:rFonts w:ascii="Times New Roman" w:hAnsi="Times New Roman" w:cs="Times New Roman"/>
                <w:sz w:val="18"/>
                <w:szCs w:val="18"/>
              </w:rPr>
              <w:t xml:space="preserve">757.320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DC6836" w14:textId="36A08CCF" w:rsidR="0026006E" w:rsidRPr="0026006E" w:rsidRDefault="0026006E" w:rsidP="002600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06E">
              <w:rPr>
                <w:rFonts w:ascii="Times New Roman" w:hAnsi="Times New Roman" w:cs="Times New Roman"/>
                <w:sz w:val="18"/>
                <w:szCs w:val="18"/>
              </w:rPr>
              <w:t xml:space="preserve">339.658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96A7D9" w14:textId="5918679E" w:rsidR="0026006E" w:rsidRPr="0026006E" w:rsidRDefault="0026006E" w:rsidP="002600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006E">
              <w:rPr>
                <w:rFonts w:ascii="Times New Roman" w:hAnsi="Times New Roman" w:cs="Times New Roman"/>
                <w:sz w:val="18"/>
                <w:szCs w:val="18"/>
              </w:rPr>
              <w:t xml:space="preserve">340.661  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FB20D91" w14:textId="384D7528" w:rsidR="0026006E" w:rsidRPr="0026006E" w:rsidRDefault="0026006E" w:rsidP="002600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06E">
              <w:rPr>
                <w:rFonts w:ascii="Times New Roman" w:hAnsi="Times New Roman" w:cs="Times New Roman"/>
                <w:sz w:val="18"/>
                <w:szCs w:val="18"/>
              </w:rPr>
              <w:t xml:space="preserve">-33   </w:t>
            </w:r>
          </w:p>
        </w:tc>
      </w:tr>
    </w:tbl>
    <w:p w14:paraId="0335C357" w14:textId="77777777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Latn-BA"/>
        </w:rPr>
        <w:t xml:space="preserve">          </w:t>
      </w:r>
    </w:p>
    <w:p w14:paraId="612F8D4E" w14:textId="77777777" w:rsidR="000F3F76" w:rsidRDefault="000F3F76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5C8148BF" w14:textId="6CC51E7D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Структура немат</w:t>
      </w:r>
      <w:r w:rsidR="005B2EFE">
        <w:rPr>
          <w:rFonts w:ascii="Times New Roman" w:hAnsi="Times New Roman" w:cs="Times New Roman"/>
          <w:lang w:val="sr-Cyrl-CS"/>
        </w:rPr>
        <w:t>еријалних трошкова дата је у сљ</w:t>
      </w:r>
      <w:r w:rsidRPr="00B04D6C">
        <w:rPr>
          <w:rFonts w:ascii="Times New Roman" w:hAnsi="Times New Roman" w:cs="Times New Roman"/>
          <w:lang w:val="sr-Cyrl-CS"/>
        </w:rPr>
        <w:t>едећој табели.</w:t>
      </w:r>
    </w:p>
    <w:p w14:paraId="66D09F20" w14:textId="77777777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565" w:type="dxa"/>
        <w:jc w:val="center"/>
        <w:tblLook w:val="0000" w:firstRow="0" w:lastRow="0" w:firstColumn="0" w:lastColumn="0" w:noHBand="0" w:noVBand="0"/>
      </w:tblPr>
      <w:tblGrid>
        <w:gridCol w:w="5179"/>
        <w:gridCol w:w="1108"/>
        <w:gridCol w:w="1108"/>
        <w:gridCol w:w="1108"/>
        <w:gridCol w:w="1062"/>
      </w:tblGrid>
      <w:tr w:rsidR="00592A13" w:rsidRPr="00592A13" w14:paraId="14AAEC22" w14:textId="77777777" w:rsidTr="00FB7D82">
        <w:trPr>
          <w:trHeight w:val="333"/>
          <w:jc w:val="center"/>
        </w:trPr>
        <w:tc>
          <w:tcPr>
            <w:tcW w:w="850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C75835C" w14:textId="467720BC" w:rsidR="007A75E0" w:rsidRPr="00592A13" w:rsidRDefault="007A75E0" w:rsidP="000F3E2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FA0E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4</w:t>
            </w:r>
            <w:r w:rsidR="000944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8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нематеријалних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трошкова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D6079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13">
              <w:rPr>
                <w:rFonts w:ascii="Times New Roman" w:hAnsi="Times New Roman" w:cs="Times New Roman"/>
                <w:b/>
                <w:sz w:val="20"/>
                <w:szCs w:val="20"/>
              </w:rPr>
              <w:t>(у КМ)</w:t>
            </w:r>
          </w:p>
        </w:tc>
      </w:tr>
      <w:tr w:rsidR="00592A13" w:rsidRPr="00592A13" w14:paraId="66048AE3" w14:textId="77777777" w:rsidTr="00FB7D82">
        <w:trPr>
          <w:trHeight w:val="270"/>
          <w:jc w:val="center"/>
        </w:trPr>
        <w:tc>
          <w:tcPr>
            <w:tcW w:w="517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196A9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32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56DC815" w14:textId="7151FE85" w:rsidR="007A75E0" w:rsidRPr="00592A13" w:rsidRDefault="008131B9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A19CAE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592A13" w:rsidRPr="00592A13" w14:paraId="600FAD52" w14:textId="77777777" w:rsidTr="00FB7D82">
        <w:trPr>
          <w:trHeight w:val="270"/>
          <w:jc w:val="center"/>
        </w:trPr>
        <w:tc>
          <w:tcPr>
            <w:tcW w:w="517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5111D6" w14:textId="77777777" w:rsidR="00D67DBB" w:rsidRPr="00592A13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623BE" w14:textId="30FA8C49" w:rsidR="00D67DBB" w:rsidRPr="00592A13" w:rsidRDefault="00D67DBB" w:rsidP="000F3F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0F3F7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62A88" w14:textId="52EA9341" w:rsidR="00D67DBB" w:rsidRPr="00592A13" w:rsidRDefault="00D67DBB" w:rsidP="000F3F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="000251D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  <w:r w:rsidR="000F3F7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A7C92" w14:textId="6B73CCC0" w:rsidR="00D67DBB" w:rsidRPr="00592A13" w:rsidRDefault="00D67DBB" w:rsidP="000F3F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0F3F7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1059CCBA" w14:textId="77777777" w:rsidR="00D67DBB" w:rsidRPr="00592A13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92A13" w:rsidRPr="00592A13" w14:paraId="3DF3B3DE" w14:textId="77777777" w:rsidTr="00FB7D82">
        <w:trPr>
          <w:trHeight w:val="236"/>
          <w:jc w:val="center"/>
        </w:trPr>
        <w:tc>
          <w:tcPr>
            <w:tcW w:w="5179" w:type="dxa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91401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155CF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5D22D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B20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65D044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0F3F76" w:rsidRPr="00592A13" w14:paraId="125797D0" w14:textId="77777777" w:rsidTr="000F3F76">
        <w:trPr>
          <w:trHeight w:val="302"/>
          <w:jc w:val="center"/>
        </w:trPr>
        <w:tc>
          <w:tcPr>
            <w:tcW w:w="5179" w:type="dxa"/>
            <w:tcBorders>
              <w:top w:val="double" w:sz="6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9482C75" w14:textId="77777777" w:rsidR="000F3F76" w:rsidRPr="00592A13" w:rsidRDefault="000F3F76" w:rsidP="000F3F76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НЕМАТЕРИЈАЛНИ ТРОШКОВИ (1-6)</w:t>
            </w:r>
          </w:p>
        </w:tc>
        <w:tc>
          <w:tcPr>
            <w:tcW w:w="1108" w:type="dxa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0DE520D" w14:textId="2F620302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1.709.326   </w:t>
            </w:r>
          </w:p>
        </w:tc>
        <w:tc>
          <w:tcPr>
            <w:tcW w:w="1108" w:type="dxa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BFEBCDA" w14:textId="2D9F2D88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1.129.667   </w:t>
            </w:r>
          </w:p>
        </w:tc>
        <w:tc>
          <w:tcPr>
            <w:tcW w:w="1108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69FC20D" w14:textId="4E8E2184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1.134.667   </w:t>
            </w:r>
          </w:p>
        </w:tc>
        <w:tc>
          <w:tcPr>
            <w:tcW w:w="1062" w:type="dxa"/>
            <w:tcBorders>
              <w:top w:val="double" w:sz="6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09E431CF" w14:textId="07B890BE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-19   </w:t>
            </w:r>
          </w:p>
        </w:tc>
      </w:tr>
      <w:tr w:rsidR="000F3F76" w:rsidRPr="00592A13" w14:paraId="3B7D2B64" w14:textId="77777777" w:rsidTr="000F3F76">
        <w:trPr>
          <w:trHeight w:val="270"/>
          <w:jc w:val="center"/>
        </w:trPr>
        <w:tc>
          <w:tcPr>
            <w:tcW w:w="5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7B039" w14:textId="77777777" w:rsidR="000F3F76" w:rsidRPr="00592A13" w:rsidRDefault="000F3F76" w:rsidP="000F3F76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1.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Tрошкови</w:t>
            </w:r>
            <w:proofErr w:type="spellEnd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непроизводних</w:t>
            </w:r>
            <w:proofErr w:type="spellEnd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услуга</w:t>
            </w:r>
            <w:proofErr w:type="spellEnd"/>
          </w:p>
        </w:tc>
        <w:tc>
          <w:tcPr>
            <w:tcW w:w="110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E0543F" w14:textId="5823A8AE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1.024.326   </w:t>
            </w:r>
          </w:p>
        </w:tc>
        <w:tc>
          <w:tcPr>
            <w:tcW w:w="11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0CD10C" w14:textId="1EE91F94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534.667   </w:t>
            </w:r>
          </w:p>
        </w:tc>
        <w:tc>
          <w:tcPr>
            <w:tcW w:w="11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BCA33B" w14:textId="26FA25DA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539.667   </w:t>
            </w:r>
          </w:p>
        </w:tc>
        <w:tc>
          <w:tcPr>
            <w:tcW w:w="1062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7CF0199" w14:textId="1B9830C7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-27   </w:t>
            </w:r>
          </w:p>
        </w:tc>
      </w:tr>
      <w:tr w:rsidR="000F3F76" w:rsidRPr="00592A13" w14:paraId="5B492528" w14:textId="77777777" w:rsidTr="000F3F76">
        <w:trPr>
          <w:trHeight w:val="302"/>
          <w:jc w:val="center"/>
        </w:trPr>
        <w:tc>
          <w:tcPr>
            <w:tcW w:w="5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668E1" w14:textId="77777777" w:rsidR="000F3F76" w:rsidRPr="00592A13" w:rsidRDefault="000F3F76" w:rsidP="000F3F76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2.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репрезентације</w:t>
            </w:r>
            <w:proofErr w:type="spellEnd"/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225981" w14:textId="08EBF914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54.000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D07492" w14:textId="45FF6EAF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54.000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14BC2F" w14:textId="635F3C99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54.000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844B4A" w14:textId="6128575A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0F3F76" w:rsidRPr="00592A13" w14:paraId="7973EB46" w14:textId="77777777" w:rsidTr="000F3F76">
        <w:trPr>
          <w:trHeight w:val="302"/>
          <w:jc w:val="center"/>
        </w:trPr>
        <w:tc>
          <w:tcPr>
            <w:tcW w:w="5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3501E" w14:textId="77777777" w:rsidR="000F3F76" w:rsidRPr="00592A13" w:rsidRDefault="000F3F76" w:rsidP="000F3F76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3.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премија</w:t>
            </w:r>
            <w:proofErr w:type="spellEnd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осигурања</w:t>
            </w:r>
            <w:proofErr w:type="spellEnd"/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C5478C" w14:textId="3C754726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170.000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56859F" w14:textId="38D2C04D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5114B5" w14:textId="086E232B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794259E" w14:textId="52B9C96D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-31   </w:t>
            </w:r>
          </w:p>
        </w:tc>
      </w:tr>
      <w:tr w:rsidR="000F3F76" w:rsidRPr="00592A13" w14:paraId="3270230E" w14:textId="77777777" w:rsidTr="000F3F76">
        <w:trPr>
          <w:trHeight w:val="302"/>
          <w:jc w:val="center"/>
        </w:trPr>
        <w:tc>
          <w:tcPr>
            <w:tcW w:w="5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5C434" w14:textId="77777777" w:rsidR="000F3F76" w:rsidRPr="00592A13" w:rsidRDefault="000F3F76" w:rsidP="000F3F76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4.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платног</w:t>
            </w:r>
            <w:proofErr w:type="spellEnd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промета</w:t>
            </w:r>
            <w:proofErr w:type="spellEnd"/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14EEC3" w14:textId="3C5A8739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75.000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1869AA" w14:textId="128947FF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75.000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9A426D" w14:textId="6E03CE3C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75.000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F314C2" w14:textId="17639AAA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0F3F76" w:rsidRPr="00592A13" w14:paraId="4CC5B4D1" w14:textId="77777777" w:rsidTr="000F3F76">
        <w:trPr>
          <w:trHeight w:val="302"/>
          <w:jc w:val="center"/>
        </w:trPr>
        <w:tc>
          <w:tcPr>
            <w:tcW w:w="5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D9BFE" w14:textId="77777777" w:rsidR="000F3F76" w:rsidRPr="00592A13" w:rsidRDefault="000F3F76" w:rsidP="000F3F76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5.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чланарина</w:t>
            </w:r>
            <w:proofErr w:type="spellEnd"/>
          </w:p>
        </w:tc>
        <w:tc>
          <w:tcPr>
            <w:tcW w:w="11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5612D3" w14:textId="1D6F5751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182.000   </w:t>
            </w:r>
          </w:p>
        </w:tc>
        <w:tc>
          <w:tcPr>
            <w:tcW w:w="11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1D014B" w14:textId="5B494078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182.000   </w:t>
            </w:r>
          </w:p>
        </w:tc>
        <w:tc>
          <w:tcPr>
            <w:tcW w:w="11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C76F84" w14:textId="0AE88708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182.000   </w:t>
            </w:r>
          </w:p>
        </w:tc>
        <w:tc>
          <w:tcPr>
            <w:tcW w:w="106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0DE98D" w14:textId="76C234AA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0F3F76" w:rsidRPr="00592A13" w14:paraId="52F09498" w14:textId="77777777" w:rsidTr="000F3F76">
        <w:trPr>
          <w:trHeight w:val="270"/>
          <w:jc w:val="center"/>
        </w:trPr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693A9" w14:textId="77777777" w:rsidR="000F3F76" w:rsidRPr="00592A13" w:rsidRDefault="000F3F76" w:rsidP="000F3F76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6.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Остали</w:t>
            </w:r>
            <w:proofErr w:type="spellEnd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нематеријални</w:t>
            </w:r>
            <w:proofErr w:type="spellEnd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трошкови</w:t>
            </w:r>
            <w:proofErr w:type="spellEnd"/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4B9D27" w14:textId="5C97C1A7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204.000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D8A413" w14:textId="55417951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204.000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1B74FA" w14:textId="37E2FBF4" w:rsidR="000F3F76" w:rsidRPr="000F3F76" w:rsidRDefault="000F3F76" w:rsidP="000F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204.000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36348E7" w14:textId="0791E0AF" w:rsidR="000F3F76" w:rsidRPr="000F3F76" w:rsidRDefault="000F3F76" w:rsidP="000F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F7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72815A6A" w14:textId="77777777" w:rsidR="007A75E0" w:rsidRPr="00B04D6C" w:rsidRDefault="007A75E0" w:rsidP="00B04D6C">
      <w:pPr>
        <w:pStyle w:val="NoSpacing"/>
        <w:rPr>
          <w:rFonts w:ascii="Times New Roman" w:hAnsi="Times New Roman"/>
          <w:color w:val="FF0000"/>
        </w:rPr>
      </w:pPr>
      <w:r w:rsidRPr="00B04D6C">
        <w:rPr>
          <w:rFonts w:ascii="Times New Roman" w:hAnsi="Times New Roman"/>
          <w:color w:val="FF0000"/>
        </w:rPr>
        <w:tab/>
      </w:r>
    </w:p>
    <w:p w14:paraId="53CA6ECF" w14:textId="77777777" w:rsidR="00797926" w:rsidRDefault="00797926" w:rsidP="00B04D6C">
      <w:pPr>
        <w:pStyle w:val="NoSpacing"/>
        <w:rPr>
          <w:rFonts w:ascii="Times New Roman" w:hAnsi="Times New Roman"/>
        </w:rPr>
      </w:pPr>
    </w:p>
    <w:p w14:paraId="2C9AAE5B" w14:textId="18F03FC0" w:rsidR="003C43D5" w:rsidRDefault="007A75E0" w:rsidP="00B04D6C">
      <w:pPr>
        <w:pStyle w:val="NoSpacing"/>
        <w:rPr>
          <w:rFonts w:ascii="Times New Roman" w:hAnsi="Times New Roman"/>
          <w:color w:val="FF0000"/>
        </w:rPr>
      </w:pPr>
      <w:r w:rsidRPr="00B04D6C">
        <w:rPr>
          <w:rFonts w:ascii="Times New Roman" w:hAnsi="Times New Roman"/>
        </w:rPr>
        <w:t>У табелама које слиједе аналитички су приказани планирани трошкови пореза и доприноса.</w:t>
      </w:r>
    </w:p>
    <w:p w14:paraId="05B1055E" w14:textId="77777777" w:rsidR="003C43D5" w:rsidRPr="00B04D6C" w:rsidRDefault="003C43D5" w:rsidP="00B04D6C">
      <w:pPr>
        <w:pStyle w:val="NoSpacing"/>
        <w:rPr>
          <w:rFonts w:ascii="Times New Roman" w:hAnsi="Times New Roman"/>
          <w:color w:val="FF0000"/>
        </w:rPr>
      </w:pPr>
    </w:p>
    <w:tbl>
      <w:tblPr>
        <w:tblW w:w="9322" w:type="dxa"/>
        <w:jc w:val="center"/>
        <w:tblLook w:val="0000" w:firstRow="0" w:lastRow="0" w:firstColumn="0" w:lastColumn="0" w:noHBand="0" w:noVBand="0"/>
      </w:tblPr>
      <w:tblGrid>
        <w:gridCol w:w="3664"/>
        <w:gridCol w:w="1487"/>
        <w:gridCol w:w="1552"/>
        <w:gridCol w:w="1383"/>
        <w:gridCol w:w="1236"/>
      </w:tblGrid>
      <w:tr w:rsidR="007A75E0" w:rsidRPr="00B04D6C" w14:paraId="2BDA80C7" w14:textId="77777777" w:rsidTr="0072144F">
        <w:trPr>
          <w:trHeight w:val="323"/>
          <w:jc w:val="center"/>
        </w:trPr>
        <w:tc>
          <w:tcPr>
            <w:tcW w:w="8086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FC9628D" w14:textId="312BBDA8" w:rsidR="007A75E0" w:rsidRPr="00B04D6C" w:rsidRDefault="007A75E0" w:rsidP="000944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365C4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4</w:t>
            </w:r>
            <w:r w:rsidR="000944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9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трошкова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пореза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66B2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(у КМ)</w:t>
            </w:r>
          </w:p>
        </w:tc>
      </w:tr>
      <w:tr w:rsidR="007A75E0" w:rsidRPr="00B04D6C" w14:paraId="22127BFD" w14:textId="77777777" w:rsidTr="0072144F">
        <w:trPr>
          <w:trHeight w:val="261"/>
          <w:jc w:val="center"/>
        </w:trPr>
        <w:tc>
          <w:tcPr>
            <w:tcW w:w="366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B2D8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42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5F8392" w14:textId="7C8E4F26" w:rsidR="007A75E0" w:rsidRPr="008131B9" w:rsidRDefault="008131B9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="007A75E0"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236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47299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67DBB" w:rsidRPr="00B04D6C" w14:paraId="6967E645" w14:textId="77777777" w:rsidTr="003200F6">
        <w:trPr>
          <w:trHeight w:val="292"/>
          <w:jc w:val="center"/>
        </w:trPr>
        <w:tc>
          <w:tcPr>
            <w:tcW w:w="366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2B6A5C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C1B69" w14:textId="53A2CE25" w:rsidR="00D67DBB" w:rsidRPr="00B04D6C" w:rsidRDefault="00D67DBB" w:rsidP="00456C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456C3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44DFB" w14:textId="32E6DE66" w:rsidR="00D67DBB" w:rsidRPr="00B04D6C" w:rsidRDefault="00D67DBB" w:rsidP="00456C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456C3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070EC" w14:textId="1B5461D9" w:rsidR="00D67DBB" w:rsidRPr="00B04D6C" w:rsidRDefault="00D67DBB" w:rsidP="00456C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456C3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36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6DB8E64C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78B3BA91" w14:textId="77777777" w:rsidTr="003200F6">
        <w:trPr>
          <w:trHeight w:val="204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9DE3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F25E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D9F5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62AF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AB0A3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456C3A" w:rsidRPr="00B04D6C" w14:paraId="7C4B6993" w14:textId="77777777" w:rsidTr="00456C3A">
        <w:trPr>
          <w:trHeight w:val="308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93DBF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пореза</w:t>
            </w:r>
            <w:proofErr w:type="spellEnd"/>
          </w:p>
        </w:tc>
        <w:tc>
          <w:tcPr>
            <w:tcW w:w="1487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7927F9C" w14:textId="42F45AA0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166.750   </w:t>
            </w:r>
          </w:p>
        </w:tc>
        <w:tc>
          <w:tcPr>
            <w:tcW w:w="1552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A36587E" w14:textId="0FA989F4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163.750   </w:t>
            </w:r>
          </w:p>
        </w:tc>
        <w:tc>
          <w:tcPr>
            <w:tcW w:w="1383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1EDA4EE" w14:textId="7B5BBE08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161.750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14DCF90F" w14:textId="5FDDDE2A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-2   </w:t>
            </w:r>
          </w:p>
        </w:tc>
      </w:tr>
      <w:tr w:rsidR="00456C3A" w:rsidRPr="00B04D6C" w14:paraId="5E1F6561" w14:textId="77777777" w:rsidTr="00456C3A">
        <w:trPr>
          <w:trHeight w:val="292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E14ED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имовину</w:t>
            </w:r>
            <w:proofErr w:type="spellEnd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115B0EC" w14:textId="7D3A68A3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450  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312C11" w14:textId="0FFCF63E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450 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747C51" w14:textId="1254B702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450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3CD1F7E2" w14:textId="54AE9419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56C3A" w:rsidRPr="00B04D6C" w14:paraId="161B7F97" w14:textId="77777777" w:rsidTr="00456C3A">
        <w:trPr>
          <w:trHeight w:val="292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110A1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кориштење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  <w:proofErr w:type="spellEnd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367DAE2" w14:textId="3390963C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35.500  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2450D9B" w14:textId="537BF452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35.500 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E27D6BD" w14:textId="49B5BFBF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35.500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3965EC00" w14:textId="309BA5B1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56C3A" w:rsidRPr="00B04D6C" w14:paraId="1FE36C5F" w14:textId="77777777" w:rsidTr="00456C3A">
        <w:trPr>
          <w:trHeight w:val="292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A7130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шуме</w:t>
            </w:r>
            <w:proofErr w:type="spellEnd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DD51428" w14:textId="7B97C6EC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47.000  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2731495" w14:textId="7C19BA39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45.000 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E947A2" w14:textId="57C4D6AC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44.000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076DF1D7" w14:textId="18EA24A6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-3   </w:t>
            </w:r>
          </w:p>
        </w:tc>
      </w:tr>
      <w:tr w:rsidR="00456C3A" w:rsidRPr="00B04D6C" w14:paraId="13176FCA" w14:textId="77777777" w:rsidTr="00456C3A">
        <w:trPr>
          <w:trHeight w:val="292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132E1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уређење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градског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земљишта</w:t>
            </w:r>
            <w:proofErr w:type="spellEnd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C9CEAE" w14:textId="576BCE87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10AED9B" w14:textId="5046BF56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B4A5203" w14:textId="09909119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7D391CEB" w14:textId="4C9F4DBE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56C3A" w:rsidRPr="00B04D6C" w14:paraId="46AB7A7B" w14:textId="77777777" w:rsidTr="00456C3A">
        <w:trPr>
          <w:trHeight w:val="292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85B26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Противпожарна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заштита</w:t>
            </w:r>
            <w:proofErr w:type="spellEnd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3D6E35" w14:textId="54969FF4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B9EA4D" w14:textId="137CB671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24.000 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25E8056" w14:textId="0422CDC1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23.000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5E6E4074" w14:textId="09A7F49E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-4   </w:t>
            </w:r>
          </w:p>
        </w:tc>
      </w:tr>
      <w:tr w:rsidR="00456C3A" w:rsidRPr="00B04D6C" w14:paraId="371610AB" w14:textId="77777777" w:rsidTr="00456C3A">
        <w:trPr>
          <w:trHeight w:val="308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6A071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порези</w:t>
            </w:r>
            <w:proofErr w:type="spellEnd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6C5EE23" w14:textId="7FC43EBB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8.800  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24D7B72" w14:textId="03873A2D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8.800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185B03C" w14:textId="327484AF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8.800  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10C6D640" w14:textId="60786890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648A4B88" w14:textId="427DEB8A" w:rsidR="007A75E0" w:rsidRDefault="007A75E0" w:rsidP="00B04D6C">
      <w:pPr>
        <w:spacing w:after="0"/>
        <w:rPr>
          <w:rFonts w:ascii="Times New Roman" w:hAnsi="Times New Roman" w:cs="Times New Roman"/>
          <w:color w:val="FF0000"/>
        </w:rPr>
      </w:pPr>
    </w:p>
    <w:p w14:paraId="73C1E03A" w14:textId="61C09115" w:rsidR="00FB7D82" w:rsidRDefault="00FB7D82" w:rsidP="00B04D6C">
      <w:pPr>
        <w:spacing w:after="0"/>
        <w:rPr>
          <w:rFonts w:ascii="Times New Roman" w:hAnsi="Times New Roman" w:cs="Times New Roman"/>
          <w:color w:val="FF0000"/>
        </w:rPr>
      </w:pPr>
    </w:p>
    <w:p w14:paraId="338ABCBA" w14:textId="49E68E1D" w:rsidR="00456C3A" w:rsidRDefault="00456C3A" w:rsidP="00B04D6C">
      <w:pPr>
        <w:spacing w:after="0"/>
        <w:rPr>
          <w:rFonts w:ascii="Times New Roman" w:hAnsi="Times New Roman" w:cs="Times New Roman"/>
          <w:color w:val="FF0000"/>
        </w:rPr>
      </w:pPr>
    </w:p>
    <w:p w14:paraId="2CE6D856" w14:textId="578024F1" w:rsidR="00456C3A" w:rsidRDefault="00456C3A" w:rsidP="00B04D6C">
      <w:pPr>
        <w:spacing w:after="0"/>
        <w:rPr>
          <w:rFonts w:ascii="Times New Roman" w:hAnsi="Times New Roman" w:cs="Times New Roman"/>
          <w:color w:val="FF0000"/>
        </w:rPr>
      </w:pPr>
    </w:p>
    <w:p w14:paraId="6A160ED6" w14:textId="77777777" w:rsidR="00456C3A" w:rsidRPr="00B04D6C" w:rsidRDefault="00456C3A" w:rsidP="00B04D6C">
      <w:pPr>
        <w:spacing w:after="0"/>
        <w:rPr>
          <w:rFonts w:ascii="Times New Roman" w:hAnsi="Times New Roman" w:cs="Times New Roman"/>
          <w:color w:val="FF0000"/>
        </w:rPr>
      </w:pPr>
    </w:p>
    <w:tbl>
      <w:tblPr>
        <w:tblW w:w="9331" w:type="dxa"/>
        <w:jc w:val="center"/>
        <w:tblLook w:val="0000" w:firstRow="0" w:lastRow="0" w:firstColumn="0" w:lastColumn="0" w:noHBand="0" w:noVBand="0"/>
      </w:tblPr>
      <w:tblGrid>
        <w:gridCol w:w="3828"/>
        <w:gridCol w:w="1378"/>
        <w:gridCol w:w="1515"/>
        <w:gridCol w:w="1378"/>
        <w:gridCol w:w="1232"/>
      </w:tblGrid>
      <w:tr w:rsidR="007A75E0" w:rsidRPr="00B04D6C" w14:paraId="19AD71AA" w14:textId="77777777" w:rsidTr="00BF4721">
        <w:trPr>
          <w:trHeight w:val="322"/>
          <w:jc w:val="center"/>
        </w:trPr>
        <w:tc>
          <w:tcPr>
            <w:tcW w:w="80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809153" w14:textId="13981644" w:rsidR="007A75E0" w:rsidRPr="00B04D6C" w:rsidRDefault="007A75E0" w:rsidP="000F3E2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Та</w:t>
            </w:r>
            <w:r w:rsidR="000944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бела</w:t>
            </w:r>
            <w:proofErr w:type="spellEnd"/>
            <w:r w:rsidR="000944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50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трошкова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доприноса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53ECB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(у КМ)</w:t>
            </w:r>
          </w:p>
        </w:tc>
      </w:tr>
      <w:tr w:rsidR="007A75E0" w:rsidRPr="00B04D6C" w14:paraId="4F6457F8" w14:textId="77777777" w:rsidTr="00456C3A">
        <w:trPr>
          <w:trHeight w:val="261"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E554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4A92C9" w14:textId="1AD4B0DA" w:rsidR="007A75E0" w:rsidRPr="00B04D6C" w:rsidRDefault="008131B9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EDE483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67DBB" w:rsidRPr="00B04D6C" w14:paraId="288BBB99" w14:textId="77777777" w:rsidTr="00456C3A">
        <w:trPr>
          <w:trHeight w:val="261"/>
          <w:jc w:val="center"/>
        </w:trPr>
        <w:tc>
          <w:tcPr>
            <w:tcW w:w="3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FB1E3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847C7" w14:textId="6C1FC21E" w:rsidR="00D67DBB" w:rsidRPr="00B04D6C" w:rsidRDefault="00D67DBB" w:rsidP="00456C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456C3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66FDD" w14:textId="7BDEE279" w:rsidR="00D67DBB" w:rsidRPr="00B04D6C" w:rsidRDefault="00D67DBB" w:rsidP="00456C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456C3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E5192" w14:textId="4F4EBBFC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456C3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3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FDC112D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59431608" w14:textId="77777777" w:rsidTr="00456C3A">
        <w:trPr>
          <w:trHeight w:val="226"/>
          <w:jc w:val="center"/>
        </w:trPr>
        <w:tc>
          <w:tcPr>
            <w:tcW w:w="382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8A4A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1DD8E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D7B9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AEBA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F4E7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456C3A" w:rsidRPr="00B04D6C" w14:paraId="020899B2" w14:textId="77777777" w:rsidTr="00456C3A">
        <w:trPr>
          <w:trHeight w:val="125"/>
          <w:jc w:val="center"/>
        </w:trPr>
        <w:tc>
          <w:tcPr>
            <w:tcW w:w="3828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11E13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доприноса</w:t>
            </w:r>
            <w:proofErr w:type="spellEnd"/>
          </w:p>
        </w:tc>
        <w:tc>
          <w:tcPr>
            <w:tcW w:w="1378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DBB1B2" w14:textId="46321767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503.000   </w:t>
            </w:r>
          </w:p>
        </w:tc>
        <w:tc>
          <w:tcPr>
            <w:tcW w:w="1515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3CB7A2" w14:textId="6987DDE1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483.000   </w:t>
            </w:r>
          </w:p>
        </w:tc>
        <w:tc>
          <w:tcPr>
            <w:tcW w:w="137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5D7DA5" w14:textId="72A28357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480.000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A9FAD5" w14:textId="062246BF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-2   </w:t>
            </w:r>
          </w:p>
        </w:tc>
      </w:tr>
      <w:tr w:rsidR="00456C3A" w:rsidRPr="00B04D6C" w14:paraId="5BD0400F" w14:textId="77777777" w:rsidTr="00456C3A">
        <w:trPr>
          <w:trHeight w:val="261"/>
          <w:jc w:val="center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CECC0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уговор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о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повременим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привременим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пословима</w:t>
            </w:r>
            <w:proofErr w:type="spellEnd"/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13463C" w14:textId="73E5509A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2.500 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7A5D63" w14:textId="4A89F6D9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2.500  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5D86E4" w14:textId="227A392A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2.500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0CB032" w14:textId="1CBCEC32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56C3A" w:rsidRPr="00B04D6C" w14:paraId="1B984FF9" w14:textId="77777777" w:rsidTr="00456C3A">
        <w:trPr>
          <w:trHeight w:val="261"/>
          <w:jc w:val="center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66DBE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лична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примања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уговори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о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дјелу</w:t>
            </w:r>
            <w:proofErr w:type="spellEnd"/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1CFA40" w14:textId="1418274A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4.500 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B93620" w14:textId="316825FB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1.700  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5E5167" w14:textId="40F558F1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1.700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65A5DA" w14:textId="0A2CAC62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-39   </w:t>
            </w:r>
          </w:p>
        </w:tc>
      </w:tr>
      <w:tr w:rsidR="00456C3A" w:rsidRPr="00B04D6C" w14:paraId="7F1D90CE" w14:textId="77777777" w:rsidTr="00456C3A">
        <w:trPr>
          <w:trHeight w:val="261"/>
          <w:jc w:val="center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0CAA4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лична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примања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уговори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о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дјелу</w:t>
            </w:r>
            <w:proofErr w:type="spellEnd"/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AABE7B" w14:textId="534D76B5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10.100 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5A6AC6" w14:textId="0DA504D2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3.800  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BEEB98" w14:textId="0E753B61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3.800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6112DE" w14:textId="6BD14EAA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-39   </w:t>
            </w:r>
          </w:p>
        </w:tc>
      </w:tr>
      <w:tr w:rsidR="00456C3A" w:rsidRPr="00B04D6C" w14:paraId="73338A61" w14:textId="77777777" w:rsidTr="00456C3A">
        <w:trPr>
          <w:trHeight w:val="261"/>
          <w:jc w:val="center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93DF3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уговор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о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повременим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привременим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пословима</w:t>
            </w:r>
            <w:proofErr w:type="spellEnd"/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DA6AB9" w14:textId="0DCEA4F6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560 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3CEDB6" w14:textId="1CF200D6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560  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7822EE" w14:textId="07673B2E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560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E0C6B3" w14:textId="62E90A6E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56C3A" w:rsidRPr="00B04D6C" w14:paraId="5B00E876" w14:textId="77777777" w:rsidTr="00456C3A">
        <w:trPr>
          <w:trHeight w:val="261"/>
          <w:jc w:val="center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0A4C6" w14:textId="7B65A50A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бенефицирани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стаж</w:t>
            </w:r>
            <w:proofErr w:type="spellEnd"/>
          </w:p>
        </w:tc>
        <w:tc>
          <w:tcPr>
            <w:tcW w:w="13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CE0B61" w14:textId="7DC04321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415.000   </w:t>
            </w:r>
          </w:p>
        </w:tc>
        <w:tc>
          <w:tcPr>
            <w:tcW w:w="151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978512" w14:textId="436C9FEF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404.753   </w:t>
            </w:r>
          </w:p>
        </w:tc>
        <w:tc>
          <w:tcPr>
            <w:tcW w:w="137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D8CEB1" w14:textId="74CDA62E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402.340   </w:t>
            </w:r>
          </w:p>
        </w:tc>
        <w:tc>
          <w:tcPr>
            <w:tcW w:w="123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7E3D42" w14:textId="486C6B00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-2   </w:t>
            </w:r>
          </w:p>
        </w:tc>
      </w:tr>
      <w:tr w:rsidR="00456C3A" w:rsidRPr="00B04D6C" w14:paraId="54D0E60E" w14:textId="77777777" w:rsidTr="00456C3A">
        <w:trPr>
          <w:trHeight w:val="276"/>
          <w:jc w:val="center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2EEC1" w14:textId="77777777" w:rsidR="00456C3A" w:rsidRPr="00B04D6C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инвалиде</w:t>
            </w:r>
            <w:proofErr w:type="spellEnd"/>
          </w:p>
        </w:tc>
        <w:tc>
          <w:tcPr>
            <w:tcW w:w="13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EE2D91" w14:textId="11D41CCF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65.340   </w:t>
            </w:r>
          </w:p>
        </w:tc>
        <w:tc>
          <w:tcPr>
            <w:tcW w:w="151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56EA25" w14:textId="76156C6C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64.687   </w:t>
            </w:r>
          </w:p>
        </w:tc>
        <w:tc>
          <w:tcPr>
            <w:tcW w:w="137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615872" w14:textId="62D8551C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64.100   </w:t>
            </w:r>
          </w:p>
        </w:tc>
        <w:tc>
          <w:tcPr>
            <w:tcW w:w="123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8AE06F" w14:textId="368B334A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-1   </w:t>
            </w:r>
          </w:p>
        </w:tc>
      </w:tr>
      <w:tr w:rsidR="00456C3A" w:rsidRPr="00B04D6C" w14:paraId="12F41598" w14:textId="77777777" w:rsidTr="00456C3A">
        <w:trPr>
          <w:trHeight w:val="276"/>
          <w:jc w:val="center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591E5" w14:textId="5B0ADC1B" w:rsidR="00456C3A" w:rsidRPr="00BF4721" w:rsidRDefault="00456C3A" w:rsidP="00456C3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Допринос за солидарност</w:t>
            </w:r>
          </w:p>
        </w:tc>
        <w:tc>
          <w:tcPr>
            <w:tcW w:w="1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FAD064" w14:textId="21539516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51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1949C4" w14:textId="5B8BC034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3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2FE250" w14:textId="5046426C" w:rsidR="00456C3A" w:rsidRPr="00456C3A" w:rsidRDefault="00456C3A" w:rsidP="00456C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09BF12" w14:textId="69E989A6" w:rsidR="00456C3A" w:rsidRPr="00456C3A" w:rsidRDefault="00456C3A" w:rsidP="00456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6C3A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6D1677EE" w14:textId="77777777" w:rsidR="00EB0AD3" w:rsidRPr="005B517B" w:rsidRDefault="00EB0AD3" w:rsidP="005B517B">
      <w:pPr>
        <w:spacing w:after="0" w:line="360" w:lineRule="auto"/>
        <w:jc w:val="both"/>
        <w:rPr>
          <w:rFonts w:ascii="Times New Roman" w:hAnsi="Times New Roman" w:cs="Times New Roman"/>
          <w:color w:val="FF0000"/>
        </w:rPr>
      </w:pPr>
    </w:p>
    <w:p w14:paraId="1203E54B" w14:textId="7777777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Финансијски расходи</w:t>
      </w:r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су</w:t>
      </w:r>
      <w:proofErr w:type="spellEnd"/>
      <w:r w:rsidRPr="00B04D6C">
        <w:rPr>
          <w:rFonts w:ascii="Times New Roman" w:hAnsi="Times New Roman" w:cs="Times New Roman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се</w:t>
      </w:r>
      <w:r w:rsidRPr="00B04D6C">
        <w:rPr>
          <w:rFonts w:ascii="Times New Roman" w:hAnsi="Times New Roman" w:cs="Times New Roman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у пре</w:t>
      </w:r>
      <w:r w:rsidRPr="00B04D6C">
        <w:rPr>
          <w:rFonts w:ascii="Times New Roman" w:hAnsi="Times New Roman" w:cs="Times New Roman"/>
        </w:rPr>
        <w:t>т</w:t>
      </w:r>
      <w:r w:rsidRPr="00B04D6C">
        <w:rPr>
          <w:rFonts w:ascii="Times New Roman" w:hAnsi="Times New Roman" w:cs="Times New Roman"/>
          <w:lang w:val="sr-Cyrl-CS"/>
        </w:rPr>
        <w:t>ходном плану највећ</w:t>
      </w:r>
      <w:r w:rsidRPr="00B04D6C">
        <w:rPr>
          <w:rFonts w:ascii="Times New Roman" w:hAnsi="Times New Roman" w:cs="Times New Roman"/>
        </w:rPr>
        <w:t>и</w:t>
      </w:r>
      <w:r w:rsidRPr="00B04D6C">
        <w:rPr>
          <w:rFonts w:ascii="Times New Roman" w:hAnsi="Times New Roman" w:cs="Times New Roman"/>
          <w:lang w:val="sr-Cyrl-CS"/>
        </w:rPr>
        <w:t>м дијел</w:t>
      </w:r>
      <w:proofErr w:type="spellStart"/>
      <w:r w:rsidRPr="00B04D6C">
        <w:rPr>
          <w:rFonts w:ascii="Times New Roman" w:hAnsi="Times New Roman" w:cs="Times New Roman"/>
        </w:rPr>
        <w:t>ом</w:t>
      </w:r>
      <w:proofErr w:type="spellEnd"/>
      <w:r w:rsidRPr="00B04D6C">
        <w:rPr>
          <w:rFonts w:ascii="Times New Roman" w:hAnsi="Times New Roman" w:cs="Times New Roman"/>
          <w:lang w:val="sr-Cyrl-CS"/>
        </w:rPr>
        <w:t xml:space="preserve"> односили на расходе редовних и затезних камата по основу</w:t>
      </w:r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иностраних</w:t>
      </w:r>
      <w:proofErr w:type="spellEnd"/>
      <w:r w:rsidR="00B64EC2">
        <w:rPr>
          <w:rFonts w:ascii="Times New Roman" w:hAnsi="Times New Roman" w:cs="Times New Roman"/>
          <w:lang w:val="sr-Cyrl-CS"/>
        </w:rPr>
        <w:t xml:space="preserve"> кредита.</w:t>
      </w:r>
      <w:r w:rsidRPr="00B04D6C">
        <w:rPr>
          <w:rFonts w:ascii="Times New Roman" w:hAnsi="Times New Roman" w:cs="Times New Roman"/>
          <w:lang w:val="sr-Cyrl-CS"/>
        </w:rPr>
        <w:t xml:space="preserve"> </w:t>
      </w:r>
    </w:p>
    <w:p w14:paraId="3A801D3A" w14:textId="0E6B8AAB" w:rsidR="005B517B" w:rsidRDefault="007A75E0" w:rsidP="005B517B">
      <w:pPr>
        <w:spacing w:after="120" w:line="360" w:lineRule="auto"/>
        <w:ind w:firstLine="567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 xml:space="preserve">У наредном планском периоду нису приказане камате </w:t>
      </w:r>
      <w:r w:rsidR="00B64EC2">
        <w:rPr>
          <w:rFonts w:ascii="Times New Roman" w:hAnsi="Times New Roman" w:cs="Times New Roman"/>
          <w:lang w:val="sr-Cyrl-CS"/>
        </w:rPr>
        <w:t>по на</w:t>
      </w:r>
      <w:r w:rsidR="00EB0AD3">
        <w:rPr>
          <w:rFonts w:ascii="Times New Roman" w:hAnsi="Times New Roman" w:cs="Times New Roman"/>
          <w:lang w:val="sr-Cyrl-CS"/>
        </w:rPr>
        <w:t xml:space="preserve">веденом основу из разлога што је </w:t>
      </w:r>
      <w:r w:rsidR="00B64EC2">
        <w:rPr>
          <w:rFonts w:ascii="Times New Roman" w:hAnsi="Times New Roman" w:cs="Times New Roman"/>
        </w:rPr>
        <w:t xml:space="preserve">у </w:t>
      </w:r>
      <w:proofErr w:type="spellStart"/>
      <w:r w:rsidR="00B64EC2">
        <w:rPr>
          <w:rFonts w:ascii="Times New Roman" w:hAnsi="Times New Roman" w:cs="Times New Roman"/>
        </w:rPr>
        <w:t>Плану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финансијског</w:t>
      </w:r>
      <w:proofErr w:type="spellEnd"/>
      <w:r w:rsidR="00B64EC2">
        <w:rPr>
          <w:rFonts w:ascii="Times New Roman" w:hAnsi="Times New Roman" w:cs="Times New Roman"/>
        </w:rPr>
        <w:t xml:space="preserve"> и </w:t>
      </w:r>
      <w:proofErr w:type="spellStart"/>
      <w:r w:rsidR="00B64EC2">
        <w:rPr>
          <w:rFonts w:ascii="Times New Roman" w:hAnsi="Times New Roman" w:cs="Times New Roman"/>
        </w:rPr>
        <w:t>оперативног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реструктури</w:t>
      </w:r>
      <w:r w:rsidR="005B2EFE">
        <w:rPr>
          <w:rFonts w:ascii="Times New Roman" w:hAnsi="Times New Roman" w:cs="Times New Roman"/>
        </w:rPr>
        <w:t>с</w:t>
      </w:r>
      <w:r w:rsidR="00B64EC2">
        <w:rPr>
          <w:rFonts w:ascii="Times New Roman" w:hAnsi="Times New Roman" w:cs="Times New Roman"/>
        </w:rPr>
        <w:t>ања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Жељезница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Републике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Српске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а.д</w:t>
      </w:r>
      <w:proofErr w:type="spellEnd"/>
      <w:r w:rsidR="00B64EC2">
        <w:rPr>
          <w:rFonts w:ascii="Times New Roman" w:hAnsi="Times New Roman" w:cs="Times New Roman"/>
        </w:rPr>
        <w:t xml:space="preserve">. </w:t>
      </w:r>
      <w:proofErr w:type="spellStart"/>
      <w:r w:rsidR="00B64EC2">
        <w:rPr>
          <w:rFonts w:ascii="Times New Roman" w:hAnsi="Times New Roman" w:cs="Times New Roman"/>
        </w:rPr>
        <w:t>Добој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EB0AD3">
        <w:rPr>
          <w:rFonts w:ascii="Times New Roman" w:hAnsi="Times New Roman" w:cs="Times New Roman"/>
        </w:rPr>
        <w:t>наведено</w:t>
      </w:r>
      <w:proofErr w:type="spellEnd"/>
      <w:r w:rsidR="00EB0AD3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да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Влада</w:t>
      </w:r>
      <w:proofErr w:type="spellEnd"/>
      <w:r w:rsidR="00B64EC2">
        <w:rPr>
          <w:rFonts w:ascii="Times New Roman" w:hAnsi="Times New Roman" w:cs="Times New Roman"/>
        </w:rPr>
        <w:t xml:space="preserve"> РС </w:t>
      </w:r>
      <w:proofErr w:type="spellStart"/>
      <w:r w:rsidR="00B64EC2">
        <w:rPr>
          <w:rFonts w:ascii="Times New Roman" w:hAnsi="Times New Roman" w:cs="Times New Roman"/>
        </w:rPr>
        <w:t>отплаћује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све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недоспјеле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обавезе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по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међународним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кредитима</w:t>
      </w:r>
      <w:proofErr w:type="spellEnd"/>
      <w:r w:rsidR="00B64EC2">
        <w:rPr>
          <w:rFonts w:ascii="Times New Roman" w:hAnsi="Times New Roman" w:cs="Times New Roman"/>
        </w:rPr>
        <w:t xml:space="preserve"> (</w:t>
      </w:r>
      <w:proofErr w:type="spellStart"/>
      <w:r w:rsidR="00B64EC2">
        <w:rPr>
          <w:rFonts w:ascii="Times New Roman" w:hAnsi="Times New Roman" w:cs="Times New Roman"/>
        </w:rPr>
        <w:t>без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зарачунавања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затезних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камата</w:t>
      </w:r>
      <w:proofErr w:type="spellEnd"/>
      <w:r w:rsidR="00B64EC2">
        <w:rPr>
          <w:rFonts w:ascii="Times New Roman" w:hAnsi="Times New Roman" w:cs="Times New Roman"/>
        </w:rPr>
        <w:t xml:space="preserve"> и </w:t>
      </w:r>
      <w:proofErr w:type="spellStart"/>
      <w:r w:rsidR="00B64EC2">
        <w:rPr>
          <w:rFonts w:ascii="Times New Roman" w:hAnsi="Times New Roman" w:cs="Times New Roman"/>
        </w:rPr>
        <w:t>формирања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обавеза</w:t>
      </w:r>
      <w:proofErr w:type="spellEnd"/>
      <w:r w:rsidR="00B64EC2">
        <w:rPr>
          <w:rFonts w:ascii="Times New Roman" w:hAnsi="Times New Roman" w:cs="Times New Roman"/>
        </w:rPr>
        <w:t xml:space="preserve">) у </w:t>
      </w:r>
      <w:proofErr w:type="spellStart"/>
      <w:r w:rsidR="00B64EC2">
        <w:rPr>
          <w:rFonts w:ascii="Times New Roman" w:hAnsi="Times New Roman" w:cs="Times New Roman"/>
        </w:rPr>
        <w:t>роковима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како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оне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доспијевају</w:t>
      </w:r>
      <w:proofErr w:type="spellEnd"/>
      <w:r w:rsidR="00B64EC2">
        <w:rPr>
          <w:rFonts w:ascii="Times New Roman" w:hAnsi="Times New Roman" w:cs="Times New Roman"/>
        </w:rPr>
        <w:t xml:space="preserve">, </w:t>
      </w:r>
      <w:proofErr w:type="spellStart"/>
      <w:r w:rsidR="00B64EC2">
        <w:rPr>
          <w:rFonts w:ascii="Times New Roman" w:hAnsi="Times New Roman" w:cs="Times New Roman"/>
        </w:rPr>
        <w:t>што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ће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наставити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да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чини</w:t>
      </w:r>
      <w:proofErr w:type="spellEnd"/>
      <w:r w:rsidR="00B64EC2">
        <w:rPr>
          <w:rFonts w:ascii="Times New Roman" w:hAnsi="Times New Roman" w:cs="Times New Roman"/>
        </w:rPr>
        <w:t xml:space="preserve"> и у </w:t>
      </w:r>
      <w:proofErr w:type="spellStart"/>
      <w:r w:rsidR="00B64EC2">
        <w:rPr>
          <w:rFonts w:ascii="Times New Roman" w:hAnsi="Times New Roman" w:cs="Times New Roman"/>
        </w:rPr>
        <w:t>будућем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периоду</w:t>
      </w:r>
      <w:proofErr w:type="spellEnd"/>
      <w:r w:rsidR="00B64EC2">
        <w:rPr>
          <w:rFonts w:ascii="Times New Roman" w:hAnsi="Times New Roman" w:cs="Times New Roman"/>
        </w:rPr>
        <w:t>.</w:t>
      </w:r>
      <w:r w:rsidR="005B517B" w:rsidRPr="005B517B">
        <w:rPr>
          <w:rFonts w:ascii="Times New Roman" w:hAnsi="Times New Roman" w:cs="Times New Roman"/>
          <w:lang w:val="sr-Cyrl-CS"/>
        </w:rPr>
        <w:t xml:space="preserve"> </w:t>
      </w:r>
    </w:p>
    <w:p w14:paraId="4EB37080" w14:textId="77777777" w:rsidR="00EE4EFB" w:rsidRDefault="00EE4EFB" w:rsidP="005B517B">
      <w:pPr>
        <w:spacing w:after="120" w:line="360" w:lineRule="auto"/>
        <w:ind w:firstLine="567"/>
        <w:jc w:val="both"/>
        <w:rPr>
          <w:rFonts w:ascii="Times New Roman" w:hAnsi="Times New Roman" w:cs="Times New Roman"/>
          <w:lang w:val="sr-Cyrl-CS"/>
        </w:rPr>
      </w:pPr>
    </w:p>
    <w:p w14:paraId="4E6ECB98" w14:textId="77777777" w:rsidR="00EB0AD3" w:rsidRPr="00EB0AD3" w:rsidRDefault="00EB0AD3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  <w:sz w:val="6"/>
          <w:szCs w:val="6"/>
        </w:rPr>
      </w:pPr>
    </w:p>
    <w:tbl>
      <w:tblPr>
        <w:tblW w:w="9005" w:type="dxa"/>
        <w:jc w:val="center"/>
        <w:tblLook w:val="0000" w:firstRow="0" w:lastRow="0" w:firstColumn="0" w:lastColumn="0" w:noHBand="0" w:noVBand="0"/>
      </w:tblPr>
      <w:tblGrid>
        <w:gridCol w:w="3824"/>
        <w:gridCol w:w="1380"/>
        <w:gridCol w:w="1242"/>
        <w:gridCol w:w="1244"/>
        <w:gridCol w:w="1315"/>
      </w:tblGrid>
      <w:tr w:rsidR="007A75E0" w:rsidRPr="00B04D6C" w14:paraId="16AE8133" w14:textId="77777777" w:rsidTr="006341EA">
        <w:trPr>
          <w:trHeight w:val="137"/>
          <w:jc w:val="center"/>
        </w:trPr>
        <w:tc>
          <w:tcPr>
            <w:tcW w:w="769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B855AE4" w14:textId="3EC1998E" w:rsidR="007A75E0" w:rsidRPr="00B04D6C" w:rsidRDefault="007A75E0" w:rsidP="000944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944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51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финансијских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расхода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C9A0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(у КМ)</w:t>
            </w:r>
          </w:p>
        </w:tc>
      </w:tr>
      <w:tr w:rsidR="007A75E0" w:rsidRPr="00B04D6C" w14:paraId="5918CF0D" w14:textId="77777777" w:rsidTr="00427F9C">
        <w:trPr>
          <w:trHeight w:val="276"/>
          <w:jc w:val="center"/>
        </w:trPr>
        <w:tc>
          <w:tcPr>
            <w:tcW w:w="38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9F35E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86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14:paraId="59E3B77B" w14:textId="08C1616F" w:rsidR="007A75E0" w:rsidRPr="00B04D6C" w:rsidRDefault="008131B9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315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002DE5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67DBB" w:rsidRPr="00B04D6C" w14:paraId="356C63DF" w14:textId="77777777" w:rsidTr="00427F9C">
        <w:trPr>
          <w:trHeight w:val="276"/>
          <w:jc w:val="center"/>
        </w:trPr>
        <w:tc>
          <w:tcPr>
            <w:tcW w:w="38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C13F2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25E5CE" w14:textId="33CBB23B" w:rsidR="00D67DBB" w:rsidRPr="00B04D6C" w:rsidRDefault="00D67DBB" w:rsidP="00FF0A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F0A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EE0732" w14:textId="716CEFCC" w:rsidR="00D67DBB" w:rsidRPr="00B04D6C" w:rsidRDefault="00D67DBB" w:rsidP="00FF0A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F0A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96F090" w14:textId="653A619C" w:rsidR="00D67DBB" w:rsidRPr="00B04D6C" w:rsidRDefault="00D67DBB" w:rsidP="00FF0A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F0A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15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697B7A0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724C5F45" w14:textId="77777777" w:rsidTr="003200F6">
        <w:trPr>
          <w:trHeight w:val="75"/>
          <w:jc w:val="center"/>
        </w:trPr>
        <w:tc>
          <w:tcPr>
            <w:tcW w:w="3824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0277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70F0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8FAC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2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97FB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350D4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FF0AC4" w:rsidRPr="00B04D6C" w14:paraId="638DC935" w14:textId="77777777" w:rsidTr="00FF0AC4">
        <w:trPr>
          <w:trHeight w:val="37"/>
          <w:jc w:val="center"/>
        </w:trPr>
        <w:tc>
          <w:tcPr>
            <w:tcW w:w="3824" w:type="dxa"/>
            <w:tcBorders>
              <w:top w:val="double" w:sz="6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6EFD685" w14:textId="77E45C9D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ФИНАНСИЈСКИ РАСХОДИ (1+2)</w:t>
            </w:r>
          </w:p>
        </w:tc>
        <w:tc>
          <w:tcPr>
            <w:tcW w:w="1380" w:type="dxa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A05A147" w14:textId="6E009E24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615.068   </w:t>
            </w:r>
          </w:p>
        </w:tc>
        <w:tc>
          <w:tcPr>
            <w:tcW w:w="1242" w:type="dxa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5090F76" w14:textId="603CC275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607.984   </w:t>
            </w:r>
          </w:p>
        </w:tc>
        <w:tc>
          <w:tcPr>
            <w:tcW w:w="1244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A30691" w14:textId="227DF80C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585.881   </w:t>
            </w:r>
          </w:p>
        </w:tc>
        <w:tc>
          <w:tcPr>
            <w:tcW w:w="1315" w:type="dxa"/>
            <w:tcBorders>
              <w:top w:val="double" w:sz="6" w:space="0" w:color="auto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43FEDAC" w14:textId="33929B2F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-2   </w:t>
            </w:r>
          </w:p>
        </w:tc>
      </w:tr>
      <w:tr w:rsidR="00FF0AC4" w:rsidRPr="00B04D6C" w14:paraId="648BB218" w14:textId="77777777" w:rsidTr="00FF0AC4">
        <w:trPr>
          <w:trHeight w:val="308"/>
          <w:jc w:val="center"/>
        </w:trPr>
        <w:tc>
          <w:tcPr>
            <w:tcW w:w="3824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CDB68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Расходи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камата</w:t>
            </w:r>
            <w:proofErr w:type="spellEnd"/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2A06DC" w14:textId="090B191C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614.068   </w:t>
            </w:r>
          </w:p>
        </w:tc>
        <w:tc>
          <w:tcPr>
            <w:tcW w:w="1242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561D35" w14:textId="641F27BA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606.984   </w:t>
            </w:r>
          </w:p>
        </w:tc>
        <w:tc>
          <w:tcPr>
            <w:tcW w:w="124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AB5AB1" w14:textId="3A36BAF6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584.881   </w:t>
            </w:r>
          </w:p>
        </w:tc>
        <w:tc>
          <w:tcPr>
            <w:tcW w:w="1315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9C2E303" w14:textId="414A5466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-2   </w:t>
            </w:r>
          </w:p>
        </w:tc>
      </w:tr>
      <w:tr w:rsidR="00FF0AC4" w:rsidRPr="00B04D6C" w14:paraId="0A996872" w14:textId="77777777" w:rsidTr="00FF0AC4">
        <w:trPr>
          <w:trHeight w:val="325"/>
          <w:jc w:val="center"/>
        </w:trPr>
        <w:tc>
          <w:tcPr>
            <w:tcW w:w="3824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AEE3C" w14:textId="77777777" w:rsidR="00FF0AC4" w:rsidRPr="000A7E53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Трошкови камата по кредиту Свјетске банке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A22938" w14:textId="0633984C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554.068   </w:t>
            </w:r>
          </w:p>
        </w:tc>
        <w:tc>
          <w:tcPr>
            <w:tcW w:w="124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1436BD" w14:textId="623A2494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546.984   </w:t>
            </w:r>
          </w:p>
        </w:tc>
        <w:tc>
          <w:tcPr>
            <w:tcW w:w="124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84D1FE" w14:textId="152FB7CF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524.881   </w:t>
            </w:r>
          </w:p>
        </w:tc>
        <w:tc>
          <w:tcPr>
            <w:tcW w:w="1315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478D53D" w14:textId="5B9CD485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F0AC4" w:rsidRPr="00B04D6C" w14:paraId="4133E2B5" w14:textId="77777777" w:rsidTr="00FF0AC4">
        <w:trPr>
          <w:trHeight w:val="325"/>
          <w:jc w:val="center"/>
        </w:trPr>
        <w:tc>
          <w:tcPr>
            <w:tcW w:w="3824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88461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Расходи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камата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судским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споровима</w:t>
            </w:r>
            <w:proofErr w:type="spellEnd"/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0B421A" w14:textId="34F67BB7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24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F39026" w14:textId="46D8B7EF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24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EDDE32" w14:textId="5EA5ED2B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315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371D638" w14:textId="734ED6D9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F0AC4" w:rsidRPr="00B04D6C" w14:paraId="30B580B6" w14:textId="77777777" w:rsidTr="00FF0AC4">
        <w:trPr>
          <w:trHeight w:val="65"/>
          <w:jc w:val="center"/>
        </w:trPr>
        <w:tc>
          <w:tcPr>
            <w:tcW w:w="382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86BA6" w14:textId="4DC4C92C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Негативне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курсне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разлике</w:t>
            </w:r>
            <w:proofErr w:type="spellEnd"/>
          </w:p>
        </w:tc>
        <w:tc>
          <w:tcPr>
            <w:tcW w:w="1380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67F86" w14:textId="6599CCAA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1.000    </w:t>
            </w:r>
          </w:p>
        </w:tc>
        <w:tc>
          <w:tcPr>
            <w:tcW w:w="124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6DE58" w14:textId="305CD41F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1.000    </w:t>
            </w:r>
          </w:p>
        </w:tc>
        <w:tc>
          <w:tcPr>
            <w:tcW w:w="12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CA552" w14:textId="366FF0D5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1.000    </w:t>
            </w:r>
          </w:p>
        </w:tc>
        <w:tc>
          <w:tcPr>
            <w:tcW w:w="131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1EFBFB" w14:textId="131466B9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27865809" w14:textId="69F5622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Latn-BA"/>
        </w:rPr>
      </w:pPr>
    </w:p>
    <w:p w14:paraId="7E523918" w14:textId="77777777" w:rsidR="00EE4EFB" w:rsidRDefault="006341EA" w:rsidP="00B04D6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14:paraId="4D0FAF13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6B6A7494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2A592369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5C9207B8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3399193E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6AE2D094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3D80B988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409EFAE4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191CF9F1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1C6FF736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67EC24BD" w14:textId="723C3EB2" w:rsidR="007A75E0" w:rsidRDefault="006341EA" w:rsidP="00B04D6C">
      <w:pPr>
        <w:spacing w:after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7A75E0" w:rsidRPr="00B04D6C">
        <w:rPr>
          <w:rFonts w:ascii="Times New Roman" w:hAnsi="Times New Roman" w:cs="Times New Roman"/>
          <w:lang w:val="sr-Cyrl-CS"/>
        </w:rPr>
        <w:t>Пла</w:t>
      </w:r>
      <w:r w:rsidR="005B2EFE">
        <w:rPr>
          <w:rFonts w:ascii="Times New Roman" w:hAnsi="Times New Roman" w:cs="Times New Roman"/>
          <w:lang w:val="sr-Cyrl-CS"/>
        </w:rPr>
        <w:t>нирани остали расходи имају сљ</w:t>
      </w:r>
      <w:r w:rsidR="007A75E0" w:rsidRPr="00B04D6C">
        <w:rPr>
          <w:rFonts w:ascii="Times New Roman" w:hAnsi="Times New Roman" w:cs="Times New Roman"/>
          <w:lang w:val="sr-Cyrl-CS"/>
        </w:rPr>
        <w:t>едећу структуру:</w:t>
      </w:r>
    </w:p>
    <w:p w14:paraId="0C3E3904" w14:textId="77777777" w:rsidR="003200F6" w:rsidRDefault="003200F6" w:rsidP="00B04D6C">
      <w:pPr>
        <w:spacing w:after="0"/>
        <w:rPr>
          <w:rFonts w:ascii="Times New Roman" w:hAnsi="Times New Roman" w:cs="Times New Roman"/>
          <w:lang w:val="sr-Cyrl-CS"/>
        </w:rPr>
      </w:pPr>
    </w:p>
    <w:tbl>
      <w:tblPr>
        <w:tblW w:w="9138" w:type="dxa"/>
        <w:jc w:val="center"/>
        <w:tblLook w:val="0000" w:firstRow="0" w:lastRow="0" w:firstColumn="0" w:lastColumn="0" w:noHBand="0" w:noVBand="0"/>
      </w:tblPr>
      <w:tblGrid>
        <w:gridCol w:w="4505"/>
        <w:gridCol w:w="1112"/>
        <w:gridCol w:w="1175"/>
        <w:gridCol w:w="1259"/>
        <w:gridCol w:w="1087"/>
      </w:tblGrid>
      <w:tr w:rsidR="007A75E0" w:rsidRPr="00B04D6C" w14:paraId="1F3551EA" w14:textId="77777777" w:rsidTr="006341EA">
        <w:trPr>
          <w:trHeight w:val="318"/>
          <w:jc w:val="center"/>
        </w:trPr>
        <w:tc>
          <w:tcPr>
            <w:tcW w:w="80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4A4DD6" w14:textId="2DA60598" w:rsidR="007A75E0" w:rsidRPr="00B04D6C" w:rsidRDefault="000944FE" w:rsidP="000F3E2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52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 xml:space="preserve">Ребаланс </w:t>
            </w:r>
            <w:proofErr w:type="spellStart"/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="008131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а</w:t>
            </w:r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осталих</w:t>
            </w:r>
            <w:proofErr w:type="spellEnd"/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A75E0"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расхода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98E92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(у КМ)</w:t>
            </w:r>
          </w:p>
        </w:tc>
      </w:tr>
      <w:tr w:rsidR="007A75E0" w:rsidRPr="00B04D6C" w14:paraId="5F68F03D" w14:textId="77777777" w:rsidTr="000425DE">
        <w:trPr>
          <w:trHeight w:val="257"/>
          <w:jc w:val="center"/>
        </w:trPr>
        <w:tc>
          <w:tcPr>
            <w:tcW w:w="4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4423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1BC36E1" w14:textId="18CC5D58" w:rsidR="007A75E0" w:rsidRPr="00B04D6C" w:rsidRDefault="008131B9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9230D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67DBB" w:rsidRPr="00B04D6C" w14:paraId="78A73C3C" w14:textId="77777777" w:rsidTr="000425DE">
        <w:trPr>
          <w:trHeight w:val="288"/>
          <w:jc w:val="center"/>
        </w:trPr>
        <w:tc>
          <w:tcPr>
            <w:tcW w:w="4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D53438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11CF1" w14:textId="55ADB4E4" w:rsidR="00D67DBB" w:rsidRPr="00B04D6C" w:rsidRDefault="00D67DBB" w:rsidP="00FF0A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F0A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FFFCD" w14:textId="36BE2772" w:rsidR="00D67DBB" w:rsidRPr="00B04D6C" w:rsidRDefault="00D67DBB" w:rsidP="00FF0A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F0A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5226F" w14:textId="1C77E844" w:rsidR="00D67DBB" w:rsidRPr="00B04D6C" w:rsidRDefault="00D67DBB" w:rsidP="00FF0A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F0A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06B054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456F0561" w14:textId="77777777" w:rsidTr="0054074D">
        <w:trPr>
          <w:trHeight w:val="70"/>
          <w:jc w:val="center"/>
        </w:trPr>
        <w:tc>
          <w:tcPr>
            <w:tcW w:w="450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ED31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40F9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5DFB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4C94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B43A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FF0AC4" w:rsidRPr="00B04D6C" w14:paraId="1A18EC9D" w14:textId="77777777" w:rsidTr="00FF0AC4">
        <w:trPr>
          <w:trHeight w:val="273"/>
          <w:jc w:val="center"/>
        </w:trPr>
        <w:tc>
          <w:tcPr>
            <w:tcW w:w="4505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E3E6B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Oстали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расходи</w:t>
            </w:r>
            <w:proofErr w:type="spellEnd"/>
          </w:p>
        </w:tc>
        <w:tc>
          <w:tcPr>
            <w:tcW w:w="1112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C1D6317" w14:textId="397B4B46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240.000   </w:t>
            </w:r>
          </w:p>
        </w:tc>
        <w:tc>
          <w:tcPr>
            <w:tcW w:w="1175" w:type="dxa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E6F497D" w14:textId="04B47D3F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233.000   </w:t>
            </w:r>
          </w:p>
        </w:tc>
        <w:tc>
          <w:tcPr>
            <w:tcW w:w="1259" w:type="dxa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E631BFA" w14:textId="6EA58FAA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229.000   </w:t>
            </w:r>
          </w:p>
        </w:tc>
        <w:tc>
          <w:tcPr>
            <w:tcW w:w="1087" w:type="dxa"/>
            <w:tcBorders>
              <w:top w:val="double" w:sz="6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5B34F7F2" w14:textId="776D453C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sz w:val="18"/>
                <w:szCs w:val="18"/>
              </w:rPr>
              <w:t>-2</w:t>
            </w:r>
          </w:p>
        </w:tc>
      </w:tr>
      <w:tr w:rsidR="00FF0AC4" w:rsidRPr="00B04D6C" w14:paraId="391CEC06" w14:textId="77777777" w:rsidTr="00FF0AC4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9F383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Неотписана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вриједност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расходованог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</w:p>
        </w:tc>
        <w:tc>
          <w:tcPr>
            <w:tcW w:w="111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3FD66F" w14:textId="20B9AD57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175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12451A" w14:textId="200A8904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259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F1DC0C" w14:textId="13385547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087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B939DE4" w14:textId="01F62690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F0AC4" w:rsidRPr="00B04D6C" w14:paraId="59364898" w14:textId="77777777" w:rsidTr="00FF0AC4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784DD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Неотписана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вриједност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нематер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сред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некр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постројења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опреме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D0CE3A" w14:textId="2A7803B3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846CE6" w14:textId="0749BE99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52879F" w14:textId="2C9721AF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D29D752" w14:textId="77E4BE2C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F0AC4" w:rsidRPr="00B04D6C" w14:paraId="3C6ECA96" w14:textId="77777777" w:rsidTr="00FF0AC4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BC6F6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Губици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основу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продаје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расходовања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инв.некретнина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5C99BF" w14:textId="1C3764EB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82E7B6" w14:textId="411E76F1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001B36" w14:textId="6AB7768E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A20EE9C" w14:textId="5183BCE0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-13</w:t>
            </w:r>
          </w:p>
        </w:tc>
      </w:tr>
      <w:tr w:rsidR="00FF0AC4" w:rsidRPr="00B04D6C" w14:paraId="09896903" w14:textId="77777777" w:rsidTr="00FF0AC4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EB643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ПДВ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обрачунат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мањак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82CCAF" w14:textId="66AF57E6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6.000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F30CBA" w14:textId="7F973512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3BEE90" w14:textId="20FFBC4E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23BC1DF" w14:textId="0E41D9DD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-9</w:t>
            </w:r>
          </w:p>
        </w:tc>
      </w:tr>
      <w:tr w:rsidR="00FF0AC4" w:rsidRPr="00B04D6C" w14:paraId="59C396AF" w14:textId="77777777" w:rsidTr="00FF0AC4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E3D8D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Губици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основу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продаје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сит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инв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алата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DC4389" w14:textId="00105DBF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17953D" w14:textId="1E71AF63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C54764" w14:textId="70D68593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13.000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5506F1D" w14:textId="5B9E5A0A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-7</w:t>
            </w:r>
          </w:p>
        </w:tc>
      </w:tr>
      <w:tr w:rsidR="00FF0AC4" w:rsidRPr="00B04D6C" w14:paraId="79878E72" w14:textId="77777777" w:rsidTr="00FF0AC4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89EAD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Исправка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вриједности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краткорочних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потраживања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6C2A4B" w14:textId="10D015EC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9F31BF" w14:textId="1CC189FB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44568F" w14:textId="22DC7542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BB9949F" w14:textId="39586A43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F0AC4" w:rsidRPr="00B04D6C" w14:paraId="7432131E" w14:textId="77777777" w:rsidTr="00FF0AC4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0A0D3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Непоменути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расходи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D6B0C4" w14:textId="3934D80B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48418B" w14:textId="28528BAE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075261" w14:textId="0B6D9BD1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CF027C3" w14:textId="0AF72BDD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F0AC4" w:rsidRPr="00B04D6C" w14:paraId="0175C540" w14:textId="77777777" w:rsidTr="00FF0AC4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45757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Новчане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казне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677EBE" w14:textId="76495012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762C93" w14:textId="700BF141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98A5F2" w14:textId="6C81FD65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32304A3" w14:textId="0A3E70B4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F0AC4" w:rsidRPr="00B04D6C" w14:paraId="34BE639E" w14:textId="77777777" w:rsidTr="00FF0AC4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CC82C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судских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спорова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3801FF" w14:textId="109619A9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B179F3" w14:textId="18FD7986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A04D6B" w14:textId="5ECA7942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3C702AC" w14:textId="04688F78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F0AC4" w:rsidRPr="00B04D6C" w14:paraId="735FA068" w14:textId="77777777" w:rsidTr="00FF0AC4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063DE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штете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трећим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лицима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03E95B" w14:textId="5B9E00ED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9.000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1C1A41" w14:textId="4005E1B2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8.000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28136B" w14:textId="4E93BAA2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7.000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B7DC79E" w14:textId="039BD780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-12</w:t>
            </w:r>
          </w:p>
        </w:tc>
      </w:tr>
      <w:tr w:rsidR="00FF0AC4" w:rsidRPr="00B04D6C" w14:paraId="6E6AD0DB" w14:textId="77777777" w:rsidTr="00FF0AC4">
        <w:trPr>
          <w:trHeight w:val="273"/>
          <w:jc w:val="center"/>
        </w:trPr>
        <w:tc>
          <w:tcPr>
            <w:tcW w:w="4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9B5D6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Издаци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културне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спортске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хуманит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здравств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намјене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E1968D" w14:textId="7EEA617A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2.000  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5987D4" w14:textId="29F38A4B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2.000 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BC7302" w14:textId="34603733" w:rsidR="00FF0AC4" w:rsidRPr="00FF0AC4" w:rsidRDefault="00FF0AC4" w:rsidP="00FF0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F94E6E5" w14:textId="2BF12DA2" w:rsidR="00FF0AC4" w:rsidRPr="00FF0AC4" w:rsidRDefault="00FF0AC4" w:rsidP="00FF0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-29</w:t>
            </w:r>
          </w:p>
        </w:tc>
      </w:tr>
    </w:tbl>
    <w:p w14:paraId="5AFA2584" w14:textId="4C63C1CD" w:rsidR="00AF6721" w:rsidRDefault="00AF6721" w:rsidP="00AF6721">
      <w:pPr>
        <w:rPr>
          <w:lang w:val="sr-Cyrl-CS"/>
        </w:rPr>
      </w:pPr>
    </w:p>
    <w:p w14:paraId="2A0EAA85" w14:textId="0FB06A04" w:rsidR="00EE4EFB" w:rsidRDefault="00EE4EFB" w:rsidP="00AF6721">
      <w:pPr>
        <w:rPr>
          <w:lang w:val="sr-Cyrl-CS"/>
        </w:rPr>
      </w:pPr>
    </w:p>
    <w:p w14:paraId="754743E4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4A047AF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lang w:val="sr-Latn-BA"/>
        </w:rPr>
      </w:pPr>
    </w:p>
    <w:tbl>
      <w:tblPr>
        <w:tblW w:w="9263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5"/>
        <w:gridCol w:w="1705"/>
        <w:gridCol w:w="1421"/>
        <w:gridCol w:w="1624"/>
      </w:tblGrid>
      <w:tr w:rsidR="007A75E0" w:rsidRPr="00B04D6C" w14:paraId="12B2FC97" w14:textId="77777777" w:rsidTr="00FF0AC4">
        <w:trPr>
          <w:trHeight w:val="378"/>
          <w:jc w:val="center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F0AD0" w14:textId="57F05BA1" w:rsidR="007A75E0" w:rsidRPr="00B04D6C" w:rsidRDefault="000944FE" w:rsidP="000F3E26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Табела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53</w:t>
            </w:r>
            <w:r w:rsidR="007A75E0" w:rsidRPr="00B04D6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  <w:r w:rsidR="007A75E0"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131B9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Ребаланс </w:t>
            </w:r>
            <w:proofErr w:type="spellStart"/>
            <w:r w:rsidR="007A75E0"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  <w:proofErr w:type="spellEnd"/>
            <w:r w:rsidR="008131B9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а</w:t>
            </w:r>
            <w:r w:rsidR="007A75E0"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7A75E0"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редовног</w:t>
            </w:r>
            <w:proofErr w:type="spellEnd"/>
            <w:r w:rsidR="007A75E0"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7A75E0"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одржа</w:t>
            </w:r>
            <w:r w:rsidR="002B51BC">
              <w:rPr>
                <w:rFonts w:ascii="Times New Roman" w:hAnsi="Times New Roman" w:cs="Times New Roman"/>
                <w:b/>
                <w:sz w:val="20"/>
                <w:szCs w:val="20"/>
              </w:rPr>
              <w:t>вања</w:t>
            </w:r>
            <w:proofErr w:type="spellEnd"/>
            <w:r w:rsidR="002B51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 </w:t>
            </w:r>
            <w:proofErr w:type="spellStart"/>
            <w:r w:rsidR="002B51BC">
              <w:rPr>
                <w:rFonts w:ascii="Times New Roman" w:hAnsi="Times New Roman" w:cs="Times New Roman"/>
                <w:b/>
                <w:sz w:val="20"/>
                <w:szCs w:val="20"/>
              </w:rPr>
              <w:t>Сектору</w:t>
            </w:r>
            <w:proofErr w:type="spellEnd"/>
            <w:r w:rsidR="002B51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2B51BC">
              <w:rPr>
                <w:rFonts w:ascii="Times New Roman" w:hAnsi="Times New Roman" w:cs="Times New Roman"/>
                <w:b/>
                <w:sz w:val="20"/>
                <w:szCs w:val="20"/>
              </w:rPr>
              <w:t>за</w:t>
            </w:r>
            <w:proofErr w:type="spellEnd"/>
            <w:r w:rsidR="002B51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2B51BC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информационе</w:t>
            </w:r>
            <w:proofErr w:type="spellEnd"/>
            <w:r w:rsidR="007A75E0"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7A75E0"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технологије</w:t>
            </w:r>
            <w:proofErr w:type="spellEnd"/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E8B4D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(у КМ)</w:t>
            </w:r>
          </w:p>
        </w:tc>
      </w:tr>
      <w:tr w:rsidR="007A75E0" w:rsidRPr="00B04D6C" w14:paraId="03205975" w14:textId="77777777" w:rsidTr="00FF0AC4">
        <w:trPr>
          <w:trHeight w:val="292"/>
          <w:jc w:val="center"/>
        </w:trPr>
        <w:tc>
          <w:tcPr>
            <w:tcW w:w="4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0EAD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72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8D5C73" w14:textId="25F57974" w:rsidR="007A75E0" w:rsidRPr="00B04D6C" w:rsidRDefault="008131B9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D67DBB" w:rsidRPr="00B04D6C" w14:paraId="7394719B" w14:textId="77777777" w:rsidTr="00FF0AC4">
        <w:trPr>
          <w:trHeight w:val="292"/>
          <w:jc w:val="center"/>
        </w:trPr>
        <w:tc>
          <w:tcPr>
            <w:tcW w:w="45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A164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4289" w14:textId="4FA580FE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F0A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55E00" w14:textId="12BE3F31" w:rsidR="00D67DBB" w:rsidRPr="00B04D6C" w:rsidRDefault="00D67DBB" w:rsidP="002B51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F0A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E13B" w14:textId="286411F4" w:rsidR="00D67DBB" w:rsidRPr="00B04D6C" w:rsidRDefault="00D67DBB" w:rsidP="00FF0A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F0A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7A75E0" w:rsidRPr="00B04D6C" w14:paraId="2AD16934" w14:textId="77777777" w:rsidTr="00FF0AC4">
        <w:trPr>
          <w:trHeight w:val="124"/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72F5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EC80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CCF0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60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EFC7D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</w:tr>
      <w:tr w:rsidR="00FF0AC4" w:rsidRPr="00B04D6C" w14:paraId="21698A65" w14:textId="77777777" w:rsidTr="00FF0AC4">
        <w:trPr>
          <w:trHeight w:val="309"/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DC649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Редовно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сопственој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режији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CA28F" w14:textId="555A9F94" w:rsidR="00FF0AC4" w:rsidRPr="00FF0AC4" w:rsidRDefault="00FF0AC4" w:rsidP="00FF0A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95.000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4F8BB" w14:textId="3599D7AE" w:rsidR="00FF0AC4" w:rsidRPr="00FF0AC4" w:rsidRDefault="00FF0AC4" w:rsidP="00FF0A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95.000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E6DAED" w14:textId="5227C96B" w:rsidR="00FF0AC4" w:rsidRPr="00FF0AC4" w:rsidRDefault="00FF0AC4" w:rsidP="00FF0A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95.000</w:t>
            </w:r>
          </w:p>
        </w:tc>
      </w:tr>
      <w:tr w:rsidR="00FF0AC4" w:rsidRPr="00B04D6C" w14:paraId="295B1F1E" w14:textId="77777777" w:rsidTr="00FF0AC4">
        <w:trPr>
          <w:trHeight w:val="309"/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F056D" w14:textId="77777777" w:rsidR="00FF0AC4" w:rsidRPr="00B04D6C" w:rsidRDefault="00FF0AC4" w:rsidP="00FF0A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Редовно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стране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трећих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лица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02467" w14:textId="18CDC085" w:rsidR="00FF0AC4" w:rsidRPr="00FF0AC4" w:rsidRDefault="00FF0AC4" w:rsidP="00FF0A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15C48" w14:textId="7136F7E3" w:rsidR="00FF0AC4" w:rsidRPr="00FF0AC4" w:rsidRDefault="00FF0AC4" w:rsidP="00FF0A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EE2054" w14:textId="335962B4" w:rsidR="00FF0AC4" w:rsidRPr="00FF0AC4" w:rsidRDefault="00FF0AC4" w:rsidP="00FF0A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31289425" w14:textId="77777777" w:rsidR="00EE4EFB" w:rsidRDefault="00EE4EFB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42" w:name="_Toc529519633"/>
      <w:bookmarkStart w:id="43" w:name="_Toc529875535"/>
      <w:bookmarkStart w:id="44" w:name="_Toc530394713"/>
    </w:p>
    <w:bookmarkEnd w:id="42"/>
    <w:bookmarkEnd w:id="43"/>
    <w:bookmarkEnd w:id="44"/>
    <w:p w14:paraId="35732643" w14:textId="23824C49" w:rsidR="00AA368A" w:rsidRDefault="007A75E0" w:rsidP="00FF0AC4">
      <w:pPr>
        <w:pStyle w:val="Heading2"/>
        <w:spacing w:after="0"/>
        <w:jc w:val="both"/>
        <w:rPr>
          <w:rFonts w:ascii="Times New Roman" w:hAnsi="Times New Roman" w:cs="Times New Roman"/>
          <w:i w:val="0"/>
          <w:iCs w:val="0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br w:type="page"/>
      </w:r>
      <w:bookmarkStart w:id="45" w:name="_Toc174015574"/>
      <w:r w:rsidRPr="00B04D6C">
        <w:rPr>
          <w:rFonts w:ascii="Times New Roman" w:hAnsi="Times New Roman" w:cs="Times New Roman"/>
          <w:i w:val="0"/>
          <w:iCs w:val="0"/>
          <w:lang w:val="sr-Cyrl-CS"/>
        </w:rPr>
        <w:lastRenderedPageBreak/>
        <w:t xml:space="preserve">7.3. </w:t>
      </w:r>
      <w:r w:rsidR="00C135E0">
        <w:rPr>
          <w:rFonts w:ascii="Times New Roman" w:hAnsi="Times New Roman" w:cs="Times New Roman"/>
          <w:i w:val="0"/>
          <w:iCs w:val="0"/>
          <w:lang w:val="sr-Cyrl-CS"/>
        </w:rPr>
        <w:t xml:space="preserve">Ребаланс 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>План</w:t>
      </w:r>
      <w:r w:rsidR="00C135E0">
        <w:rPr>
          <w:rFonts w:ascii="Times New Roman" w:hAnsi="Times New Roman" w:cs="Times New Roman"/>
          <w:i w:val="0"/>
          <w:iCs w:val="0"/>
          <w:lang w:val="sr-Cyrl-CS"/>
        </w:rPr>
        <w:t>а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 прилива и одлива новчаних средстава</w:t>
      </w:r>
      <w:bookmarkEnd w:id="45"/>
    </w:p>
    <w:p w14:paraId="3BBA200A" w14:textId="77777777" w:rsidR="00FF0AC4" w:rsidRDefault="00FF0AC4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0A4E6C01" w14:textId="050B6977" w:rsidR="00AA368A" w:rsidRDefault="007A75E0" w:rsidP="00FF0AC4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Cyrl-CS"/>
        </w:rPr>
        <w:t>У наредној табели приказан је</w:t>
      </w:r>
      <w:r w:rsidRPr="00B04D6C">
        <w:rPr>
          <w:rFonts w:ascii="Times New Roman" w:hAnsi="Times New Roman" w:cs="Times New Roman"/>
          <w:lang w:val="sr-Cyrl-BA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план прилива и одлива новчаних средстава</w:t>
      </w:r>
      <w:r w:rsidRPr="00B04D6C">
        <w:rPr>
          <w:rFonts w:ascii="Times New Roman" w:hAnsi="Times New Roman" w:cs="Times New Roman"/>
        </w:rPr>
        <w:t>:</w:t>
      </w:r>
    </w:p>
    <w:p w14:paraId="76EB7031" w14:textId="77777777" w:rsidR="0066311D" w:rsidRPr="00771F3C" w:rsidRDefault="0066311D" w:rsidP="00FF0AC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C5C8071" w14:textId="3DB834FA" w:rsidR="007A75E0" w:rsidRPr="00B04D6C" w:rsidRDefault="007A75E0" w:rsidP="00FD35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04D6C">
        <w:rPr>
          <w:rFonts w:ascii="Times New Roman" w:hAnsi="Times New Roman" w:cs="Times New Roman"/>
          <w:b/>
          <w:bCs/>
          <w:sz w:val="18"/>
          <w:szCs w:val="18"/>
        </w:rPr>
        <w:t xml:space="preserve">  </w:t>
      </w:r>
      <w:r w:rsidRPr="00B04D6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04D6C">
        <w:rPr>
          <w:rFonts w:ascii="Times New Roman" w:hAnsi="Times New Roman" w:cs="Times New Roman"/>
          <w:b/>
          <w:bCs/>
          <w:sz w:val="20"/>
          <w:szCs w:val="20"/>
        </w:rPr>
        <w:t>Табела</w:t>
      </w:r>
      <w:proofErr w:type="spellEnd"/>
      <w:r w:rsidR="0005070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944FE">
        <w:rPr>
          <w:rFonts w:ascii="Times New Roman" w:hAnsi="Times New Roman" w:cs="Times New Roman"/>
          <w:b/>
          <w:bCs/>
          <w:sz w:val="20"/>
          <w:szCs w:val="20"/>
        </w:rPr>
        <w:t>54</w:t>
      </w:r>
      <w:r w:rsidRPr="00B04D6C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C135E0">
        <w:rPr>
          <w:rFonts w:ascii="Times New Roman" w:hAnsi="Times New Roman" w:cs="Times New Roman"/>
          <w:b/>
          <w:bCs/>
          <w:sz w:val="20"/>
          <w:szCs w:val="20"/>
          <w:lang w:val="sr-Cyrl-BA"/>
        </w:rPr>
        <w:t xml:space="preserve">Ребаланс </w:t>
      </w:r>
      <w:proofErr w:type="spellStart"/>
      <w:r w:rsidRPr="00B04D6C">
        <w:rPr>
          <w:rFonts w:ascii="Times New Roman" w:hAnsi="Times New Roman" w:cs="Times New Roman"/>
          <w:b/>
          <w:bCs/>
          <w:sz w:val="20"/>
          <w:szCs w:val="20"/>
        </w:rPr>
        <w:t>План</w:t>
      </w:r>
      <w:proofErr w:type="spellEnd"/>
      <w:r w:rsidR="00C135E0">
        <w:rPr>
          <w:rFonts w:ascii="Times New Roman" w:hAnsi="Times New Roman" w:cs="Times New Roman"/>
          <w:b/>
          <w:bCs/>
          <w:sz w:val="20"/>
          <w:szCs w:val="20"/>
          <w:lang w:val="sr-Cyrl-BA"/>
        </w:rPr>
        <w:t>а</w:t>
      </w:r>
      <w:r w:rsidRPr="00B04D6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04D6C">
        <w:rPr>
          <w:rFonts w:ascii="Times New Roman" w:hAnsi="Times New Roman" w:cs="Times New Roman"/>
          <w:b/>
          <w:bCs/>
          <w:sz w:val="20"/>
          <w:szCs w:val="20"/>
        </w:rPr>
        <w:t>прилива</w:t>
      </w:r>
      <w:proofErr w:type="spellEnd"/>
      <w:r w:rsidRPr="00B04D6C">
        <w:rPr>
          <w:rFonts w:ascii="Times New Roman" w:hAnsi="Times New Roman" w:cs="Times New Roman"/>
          <w:b/>
          <w:bCs/>
          <w:sz w:val="20"/>
          <w:szCs w:val="20"/>
        </w:rPr>
        <w:t xml:space="preserve"> и </w:t>
      </w:r>
      <w:proofErr w:type="spellStart"/>
      <w:r w:rsidRPr="00B04D6C">
        <w:rPr>
          <w:rFonts w:ascii="Times New Roman" w:hAnsi="Times New Roman" w:cs="Times New Roman"/>
          <w:b/>
          <w:bCs/>
          <w:sz w:val="20"/>
          <w:szCs w:val="20"/>
        </w:rPr>
        <w:t>одлива</w:t>
      </w:r>
      <w:proofErr w:type="spellEnd"/>
      <w:r w:rsidRPr="00B04D6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04D6C">
        <w:rPr>
          <w:rFonts w:ascii="Times New Roman" w:hAnsi="Times New Roman" w:cs="Times New Roman"/>
          <w:b/>
          <w:bCs/>
          <w:sz w:val="20"/>
          <w:szCs w:val="20"/>
        </w:rPr>
        <w:t>новчаних</w:t>
      </w:r>
      <w:proofErr w:type="spellEnd"/>
      <w:r w:rsidRPr="00B04D6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6D5D08">
        <w:rPr>
          <w:rFonts w:ascii="Times New Roman" w:hAnsi="Times New Roman" w:cs="Times New Roman"/>
          <w:b/>
          <w:bCs/>
          <w:sz w:val="18"/>
          <w:szCs w:val="18"/>
        </w:rPr>
        <w:t>средстава</w:t>
      </w:r>
      <w:proofErr w:type="spellEnd"/>
      <w:r w:rsidRPr="006D5D08">
        <w:rPr>
          <w:rFonts w:ascii="Times New Roman" w:hAnsi="Times New Roman" w:cs="Times New Roman"/>
          <w:b/>
          <w:bCs/>
          <w:sz w:val="18"/>
          <w:szCs w:val="18"/>
        </w:rPr>
        <w:t xml:space="preserve">  </w:t>
      </w:r>
      <w:r w:rsidR="00C135E0">
        <w:rPr>
          <w:rFonts w:ascii="Times New Roman" w:hAnsi="Times New Roman" w:cs="Times New Roman"/>
          <w:b/>
          <w:bCs/>
          <w:sz w:val="18"/>
          <w:szCs w:val="18"/>
        </w:rPr>
        <w:t xml:space="preserve">                </w:t>
      </w:r>
      <w:r w:rsidR="006D5D08">
        <w:rPr>
          <w:rFonts w:ascii="Times New Roman" w:hAnsi="Times New Roman" w:cs="Times New Roman"/>
          <w:b/>
          <w:bCs/>
          <w:sz w:val="18"/>
          <w:szCs w:val="18"/>
        </w:rPr>
        <w:t xml:space="preserve">  </w:t>
      </w:r>
      <w:r w:rsidRPr="006D5D08"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    (у КМ)</w:t>
      </w:r>
    </w:p>
    <w:tbl>
      <w:tblPr>
        <w:tblpPr w:leftFromText="180" w:rightFromText="180" w:vertAnchor="text" w:tblpXSpec="center" w:tblpY="1"/>
        <w:tblOverlap w:val="never"/>
        <w:tblW w:w="8785" w:type="dxa"/>
        <w:tblLook w:val="04A0" w:firstRow="1" w:lastRow="0" w:firstColumn="1" w:lastColumn="0" w:noHBand="0" w:noVBand="1"/>
      </w:tblPr>
      <w:tblGrid>
        <w:gridCol w:w="932"/>
        <w:gridCol w:w="6279"/>
        <w:gridCol w:w="1574"/>
      </w:tblGrid>
      <w:tr w:rsidR="00592A13" w:rsidRPr="00FF0AC4" w14:paraId="6C7A400D" w14:textId="77777777" w:rsidTr="00C135E0">
        <w:trPr>
          <w:cantSplit/>
          <w:trHeight w:val="273"/>
          <w:tblHeader/>
        </w:trPr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E89D" w14:textId="77777777" w:rsidR="009D0DEE" w:rsidRPr="00FF0AC4" w:rsidRDefault="009D0DEE" w:rsidP="00C135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27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3B5B0" w14:textId="77777777" w:rsidR="009D0DEE" w:rsidRPr="00FF0AC4" w:rsidRDefault="009D0DEE" w:rsidP="00C135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DF4F0" w14:textId="7A086685" w:rsidR="009D0DEE" w:rsidRPr="00C135E0" w:rsidRDefault="00C135E0" w:rsidP="00C135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="009D0DEE"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592A13" w:rsidRPr="00FF0AC4" w14:paraId="3201DCF8" w14:textId="77777777" w:rsidTr="00C135E0">
        <w:trPr>
          <w:cantSplit/>
          <w:trHeight w:val="273"/>
          <w:tblHeader/>
        </w:trPr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81AA7" w14:textId="77777777" w:rsidR="009D0DEE" w:rsidRPr="00FF0AC4" w:rsidRDefault="009D0DEE" w:rsidP="00C135E0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27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40AC" w14:textId="77777777" w:rsidR="009D0DEE" w:rsidRPr="00FF0AC4" w:rsidRDefault="009D0DEE" w:rsidP="00C135E0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4F5AD" w14:textId="4D5793F0" w:rsidR="009D0DEE" w:rsidRPr="00FF0AC4" w:rsidRDefault="009D0DEE" w:rsidP="00C135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F0AC4"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592A13" w:rsidRPr="00FF0AC4" w14:paraId="538F122E" w14:textId="77777777" w:rsidTr="00C135E0">
        <w:trPr>
          <w:cantSplit/>
          <w:trHeight w:val="151"/>
          <w:tblHeader/>
        </w:trPr>
        <w:tc>
          <w:tcPr>
            <w:tcW w:w="93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D7E2" w14:textId="77777777" w:rsidR="009D0DEE" w:rsidRPr="00771F3C" w:rsidRDefault="009D0DEE" w:rsidP="00C135E0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771F3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627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BF03" w14:textId="77777777" w:rsidR="009D0DEE" w:rsidRPr="00771F3C" w:rsidRDefault="009D0DEE" w:rsidP="00C135E0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771F3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9BA0" w14:textId="77777777" w:rsidR="009D0DEE" w:rsidRPr="00771F3C" w:rsidRDefault="009D0DEE" w:rsidP="00C135E0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771F3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3</w:t>
            </w:r>
          </w:p>
        </w:tc>
      </w:tr>
      <w:tr w:rsidR="005F75C4" w:rsidRPr="00A5123D" w14:paraId="24E4C8B2" w14:textId="77777777" w:rsidTr="005F75C4">
        <w:trPr>
          <w:trHeight w:val="273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94C5F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3B44D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Готовина</w:t>
            </w:r>
            <w:proofErr w:type="spellEnd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</w:t>
            </w:r>
            <w:proofErr w:type="spellEnd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почетку</w:t>
            </w:r>
            <w:proofErr w:type="spellEnd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обрачунског</w:t>
            </w:r>
            <w:proofErr w:type="spellEnd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периода</w:t>
            </w:r>
            <w:proofErr w:type="spellEnd"/>
          </w:p>
        </w:tc>
        <w:tc>
          <w:tcPr>
            <w:tcW w:w="157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18B501" w14:textId="1A59A06B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12.848.518   </w:t>
            </w:r>
          </w:p>
        </w:tc>
      </w:tr>
      <w:tr w:rsidR="005F75C4" w:rsidRPr="00A5123D" w14:paraId="0028F700" w14:textId="77777777" w:rsidTr="005F75C4">
        <w:trPr>
          <w:trHeight w:val="273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42CA0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II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0FFC4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Приливи</w:t>
            </w:r>
            <w:proofErr w:type="spellEnd"/>
            <w:r w:rsidRPr="00FF0AC4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по</w:t>
            </w:r>
            <w:proofErr w:type="spellEnd"/>
            <w:r w:rsidRPr="00FF0AC4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основу</w:t>
            </w:r>
            <w:proofErr w:type="spellEnd"/>
            <w:r w:rsidRPr="00FF0AC4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прихода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0F5F8" w14:textId="777A8B43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130.912.502   </w:t>
            </w:r>
          </w:p>
        </w:tc>
      </w:tr>
      <w:tr w:rsidR="005F75C4" w:rsidRPr="00A5123D" w14:paraId="7178EB81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6E8D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5EFDC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превоза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путника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5FD4F1" w14:textId="5BB2A127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320.000   </w:t>
            </w:r>
          </w:p>
        </w:tc>
      </w:tr>
      <w:tr w:rsidR="005F75C4" w:rsidRPr="00A5123D" w14:paraId="4F19410B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F986B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711B7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превоза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робе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F994F" w14:textId="3AED5D06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40.739.741   </w:t>
            </w:r>
          </w:p>
        </w:tc>
      </w:tr>
      <w:tr w:rsidR="005F75C4" w:rsidRPr="00A5123D" w14:paraId="377E2039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11891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836C9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РИВ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DA9B22" w14:textId="5B9C78A1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1.535.625   </w:t>
            </w:r>
          </w:p>
        </w:tc>
      </w:tr>
      <w:tr w:rsidR="005F75C4" w:rsidRPr="00A5123D" w14:paraId="2CD2F437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6FF5F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E975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дјелатности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BF06A" w14:textId="71161B2A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4.983.704   </w:t>
            </w:r>
          </w:p>
        </w:tc>
      </w:tr>
      <w:tr w:rsidR="005F75C4" w:rsidRPr="00A5123D" w14:paraId="5D37681A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B66D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64247" w14:textId="4D0ECD02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субвенција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9946A1" w14:textId="0EC97B69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20.000.000   </w:t>
            </w:r>
          </w:p>
        </w:tc>
      </w:tr>
      <w:tr w:rsidR="005F75C4" w:rsidRPr="00A5123D" w14:paraId="0627C12C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19094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3D28" w14:textId="27B5CE43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премија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субвенција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дотација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регреса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донација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сл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FF0AC4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(по кредиту СБ)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1AF4A2" w14:textId="50B0EBE1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4.374.745   </w:t>
            </w:r>
          </w:p>
        </w:tc>
      </w:tr>
      <w:tr w:rsidR="005F75C4" w:rsidRPr="00A5123D" w14:paraId="76078FEE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720D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37FB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Други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пословни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7EA187" w14:textId="30B37E2F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386.908   </w:t>
            </w:r>
          </w:p>
        </w:tc>
      </w:tr>
      <w:tr w:rsidR="005F75C4" w:rsidRPr="00A5123D" w14:paraId="391E769D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9A023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302A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Финансијски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D17FBF" w14:textId="23CED761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270.000   </w:t>
            </w:r>
          </w:p>
        </w:tc>
      </w:tr>
      <w:tr w:rsidR="005F75C4" w:rsidRPr="00A5123D" w14:paraId="2806DCD1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2FA9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634D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FC52F1" w14:textId="3AAC526E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4.989.677   </w:t>
            </w:r>
          </w:p>
        </w:tc>
      </w:tr>
      <w:tr w:rsidR="005F75C4" w:rsidRPr="00A5123D" w14:paraId="3E1B5664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1FBAB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09C60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тога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Добици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продаје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материјала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EBCCC4" w14:textId="43D834B8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</w:tr>
      <w:tr w:rsidR="005F75C4" w:rsidRPr="00A5123D" w14:paraId="7A0B4E51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E1657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BE38B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Добици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продаје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амбал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ауто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гума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и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зашт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одјеће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52077" w14:textId="2734248F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F75C4" w:rsidRPr="00A5123D" w14:paraId="2957B0B4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87882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3C91B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Наплаћена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отписана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потраживања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06B4EC" w14:textId="2E14F86C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</w:tr>
      <w:tr w:rsidR="005F75C4" w:rsidRPr="00A5123D" w14:paraId="74CC04F7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C3AE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9BF54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Добици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продаје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резервних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дијелова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DE08B" w14:textId="712559C0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</w:tr>
      <w:tr w:rsidR="005F75C4" w:rsidRPr="00A5123D" w14:paraId="4C2DDDAD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7B14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99824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Добици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основу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продаје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опреме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E69CE" w14:textId="7AC0EA1C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1.930.177   </w:t>
            </w:r>
          </w:p>
        </w:tc>
      </w:tr>
      <w:tr w:rsidR="005F75C4" w:rsidRPr="00A5123D" w14:paraId="0A16E3F1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E0786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352B5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Приходи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наплаћених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пенала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казни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и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штете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8B7FA" w14:textId="633F2A57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</w:tr>
      <w:tr w:rsidR="005F75C4" w:rsidRPr="00A5123D" w14:paraId="115E766E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33A3E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E1E02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Приходи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тендера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E2297D" w14:textId="3246DBC4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1.000   </w:t>
            </w:r>
          </w:p>
        </w:tc>
      </w:tr>
      <w:tr w:rsidR="005F75C4" w:rsidRPr="00A5123D" w14:paraId="67A0B4DE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22184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CB0B3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Приходи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станарина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и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откупа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станова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3A4A9" w14:textId="6915A33B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</w:tr>
      <w:tr w:rsidR="005F75C4" w:rsidRPr="00A5123D" w14:paraId="082664CD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7A1CF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75107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Непоменути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остали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приходи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C3050" w14:textId="459D940E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</w:tr>
      <w:tr w:rsidR="005F75C4" w:rsidRPr="00A5123D" w14:paraId="7B2ACE83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5C9FD" w14:textId="16FFDBBA" w:rsidR="005F75C4" w:rsidRPr="00FF0A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sr-Cyrl-BA"/>
              </w:rPr>
            </w:pP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2CD9F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Поврат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акциза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лож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уље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A71704" w14:textId="11D53BCA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443.500   </w:t>
            </w:r>
          </w:p>
        </w:tc>
      </w:tr>
      <w:tr w:rsidR="005F75C4" w:rsidRPr="00A5123D" w14:paraId="4F8F3B9E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B4186" w14:textId="7E8BE47B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D63A7" w14:textId="59B61769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Очекивани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прилив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основу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потраживања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из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претходног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периода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A503CA" w14:textId="504E89A8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14.212.102   </w:t>
            </w:r>
          </w:p>
        </w:tc>
      </w:tr>
      <w:tr w:rsidR="005F75C4" w:rsidRPr="00A5123D" w14:paraId="0A15DEA4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F7A12" w14:textId="55720CAF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B0F4F" w14:textId="3BA2B9D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Приливи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основу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компензација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270C77" w14:textId="5E8E2637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14.000.000   </w:t>
            </w:r>
          </w:p>
        </w:tc>
      </w:tr>
      <w:tr w:rsidR="005F75C4" w:rsidRPr="00A5123D" w14:paraId="5E614356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D0262" w14:textId="731F16FA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12.</w:t>
            </w:r>
          </w:p>
        </w:tc>
        <w:tc>
          <w:tcPr>
            <w:tcW w:w="6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16455" w14:textId="24C2625E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Приливи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основну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кредитног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задужења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E2FF19" w14:textId="1DCF709E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25.100.000   </w:t>
            </w:r>
          </w:p>
        </w:tc>
      </w:tr>
      <w:tr w:rsidR="005F75C4" w:rsidRPr="00A5123D" w14:paraId="13471B04" w14:textId="77777777" w:rsidTr="005F75C4">
        <w:trPr>
          <w:trHeight w:val="273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1D5C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3566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Одливи</w:t>
            </w:r>
            <w:proofErr w:type="spellEnd"/>
            <w:r w:rsidRPr="00FF0AC4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по</w:t>
            </w:r>
            <w:proofErr w:type="spellEnd"/>
            <w:r w:rsidRPr="00FF0AC4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основу</w:t>
            </w:r>
            <w:proofErr w:type="spellEnd"/>
            <w:r w:rsidRPr="00FF0AC4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расхода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1884E" w14:textId="7D78D8EB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102.020.589   </w:t>
            </w:r>
          </w:p>
        </w:tc>
      </w:tr>
      <w:tr w:rsidR="005F75C4" w:rsidRPr="00A5123D" w14:paraId="193AA08B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4138A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E599E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израду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0DCFC" w14:textId="08D3D903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7.050.375   </w:t>
            </w:r>
          </w:p>
        </w:tc>
      </w:tr>
      <w:tr w:rsidR="005F75C4" w:rsidRPr="00A5123D" w14:paraId="6C6F0248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DA4AC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352D1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режијског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D1156" w14:textId="20A74960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882.140   </w:t>
            </w:r>
          </w:p>
        </w:tc>
      </w:tr>
      <w:tr w:rsidR="005F75C4" w:rsidRPr="00A5123D" w14:paraId="5E018331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6FAD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432DE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горива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енергије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01B3C" w14:textId="14C5F99F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6.522.147   </w:t>
            </w:r>
          </w:p>
        </w:tc>
      </w:tr>
      <w:tr w:rsidR="005F75C4" w:rsidRPr="00A5123D" w14:paraId="386B013D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EA0E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1393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лични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расходи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DA4E0" w14:textId="21EFAA3E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48.500.000   </w:t>
            </w:r>
          </w:p>
        </w:tc>
      </w:tr>
      <w:tr w:rsidR="005F75C4" w:rsidRPr="00A5123D" w14:paraId="19B48291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B4F28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8B51B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08A526" w14:textId="2141739D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11.571.510   </w:t>
            </w:r>
          </w:p>
        </w:tc>
      </w:tr>
      <w:tr w:rsidR="005F75C4" w:rsidRPr="00A5123D" w14:paraId="2596EA8F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AD66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5E8CA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Нематеријални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пореза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A052D7" w14:textId="16A25F91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1.605.667   </w:t>
            </w:r>
          </w:p>
        </w:tc>
      </w:tr>
      <w:tr w:rsidR="005F75C4" w:rsidRPr="00A5123D" w14:paraId="36C04A39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12B5E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99090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пореза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BAEDF" w14:textId="183AC5D8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166.750   </w:t>
            </w:r>
          </w:p>
        </w:tc>
      </w:tr>
      <w:tr w:rsidR="005F75C4" w:rsidRPr="00A5123D" w14:paraId="2F645233" w14:textId="77777777" w:rsidTr="005F75C4">
        <w:trPr>
          <w:trHeight w:val="311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C42CE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B80FF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209E43" w14:textId="1246D196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503.000   </w:t>
            </w:r>
          </w:p>
        </w:tc>
      </w:tr>
      <w:tr w:rsidR="005F75C4" w:rsidRPr="00A5123D" w14:paraId="1D0764D0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2A8C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7034A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расходи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62432" w14:textId="40F0295E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119.000   </w:t>
            </w:r>
          </w:p>
        </w:tc>
      </w:tr>
      <w:tr w:rsidR="005F75C4" w:rsidRPr="00A5123D" w14:paraId="6C271F17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4073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6127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Непоменути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остали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расходи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E80C28" w14:textId="57392956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</w:tr>
      <w:tr w:rsidR="005F75C4" w:rsidRPr="00A5123D" w14:paraId="57E6303E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96EA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55AA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Новчане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казне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53F9D" w14:textId="0E8EEF6C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</w:tr>
      <w:tr w:rsidR="005F75C4" w:rsidRPr="00A5123D" w14:paraId="2C046DE6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59BEE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BD866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судских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спорова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979DB" w14:textId="02F8E324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</w:tr>
      <w:tr w:rsidR="005F75C4" w:rsidRPr="00A5123D" w14:paraId="7AD226A9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E8E3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B1CFA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Накнада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штете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трећим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лицима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37025" w14:textId="0FDEE7F0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9.000   </w:t>
            </w:r>
          </w:p>
        </w:tc>
      </w:tr>
      <w:tr w:rsidR="005F75C4" w:rsidRPr="00A5123D" w14:paraId="57BA87BD" w14:textId="77777777" w:rsidTr="005F75C4">
        <w:trPr>
          <w:trHeight w:val="10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21ED2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56131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Издаци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културне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спортске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хуманит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здравств</w:t>
            </w:r>
            <w:proofErr w:type="spellEnd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FF0A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намјене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E54DD" w14:textId="17EE6648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2.000   </w:t>
            </w:r>
          </w:p>
        </w:tc>
      </w:tr>
      <w:tr w:rsidR="005F75C4" w:rsidRPr="00A5123D" w14:paraId="31E3E6DC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068C9" w14:textId="3DFAD421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6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0A5F5" w14:textId="5AA8C27D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Одливи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основу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кредитног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задужења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5B9807" w14:textId="5672439B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25.100.000   </w:t>
            </w:r>
          </w:p>
        </w:tc>
      </w:tr>
      <w:tr w:rsidR="005F75C4" w:rsidRPr="00A5123D" w14:paraId="5EE6EB04" w14:textId="77777777" w:rsidTr="005F75C4">
        <w:trPr>
          <w:trHeight w:val="273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63541" w14:textId="77777777" w:rsidR="005F75C4" w:rsidRPr="0066311D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6311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lastRenderedPageBreak/>
              <w:t xml:space="preserve">IV 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5BF0D" w14:textId="77777777" w:rsidR="005F75C4" w:rsidRPr="0066311D" w:rsidRDefault="005F75C4" w:rsidP="005F75C4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66311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Остали</w:t>
            </w:r>
            <w:proofErr w:type="spellEnd"/>
            <w:r w:rsidRPr="0066311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66311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одливи</w:t>
            </w:r>
            <w:proofErr w:type="spellEnd"/>
            <w:r w:rsidRPr="0066311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66311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готовине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37A8" w14:textId="0CE2C4FE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40.307.049   </w:t>
            </w:r>
          </w:p>
        </w:tc>
      </w:tr>
      <w:tr w:rsidR="005F75C4" w:rsidRPr="00A5123D" w14:paraId="3A6CF737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E120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37F50" w14:textId="6F21A46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Одливи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основу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ПДВ-а</w:t>
            </w:r>
            <w:r w:rsidRPr="00FF0AC4">
              <w:rPr>
                <w:rStyle w:val="FootnoteReference"/>
                <w:rFonts w:ascii="Times New Roman" w:hAnsi="Times New Roman" w:cs="Times New Roman"/>
                <w:sz w:val="18"/>
                <w:szCs w:val="18"/>
              </w:rPr>
              <w:footnoteReference w:id="4"/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07EF1D" w14:textId="4D2C3150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2.400.000   </w:t>
            </w:r>
          </w:p>
        </w:tc>
      </w:tr>
      <w:tr w:rsidR="005F75C4" w:rsidRPr="00A5123D" w14:paraId="40047914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CC7CE" w14:textId="757F129F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A0219" w14:textId="708CD7A0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Финансијски расходи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8F783C" w14:textId="6CAD05FF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614.068   </w:t>
            </w:r>
          </w:p>
        </w:tc>
      </w:tr>
      <w:tr w:rsidR="005F75C4" w:rsidRPr="00A5123D" w14:paraId="7151A541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7949F" w14:textId="5718D8FD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3.</w:t>
            </w:r>
          </w:p>
        </w:tc>
        <w:tc>
          <w:tcPr>
            <w:tcW w:w="6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D51C2" w14:textId="2A6E66F8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Одливи по основу компензација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564996" w14:textId="61DCDA48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14.000.000   </w:t>
            </w:r>
          </w:p>
        </w:tc>
      </w:tr>
      <w:tr w:rsidR="005F75C4" w:rsidRPr="00A5123D" w14:paraId="777D5C31" w14:textId="77777777" w:rsidTr="005F75C4">
        <w:trPr>
          <w:trHeight w:val="273"/>
        </w:trPr>
        <w:tc>
          <w:tcPr>
            <w:tcW w:w="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F9D7E" w14:textId="1446ED5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9AF55" w14:textId="3EDFA04D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Одливи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основу</w:t>
            </w:r>
            <w:proofErr w:type="spellEnd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sz w:val="18"/>
                <w:szCs w:val="18"/>
              </w:rPr>
              <w:t>инвестиција</w:t>
            </w:r>
            <w:proofErr w:type="spellEnd"/>
            <w:r w:rsidRPr="00FF0AC4">
              <w:rPr>
                <w:rStyle w:val="FootnoteReference"/>
                <w:rFonts w:ascii="Times New Roman" w:hAnsi="Times New Roman" w:cs="Times New Roman"/>
                <w:sz w:val="18"/>
                <w:szCs w:val="18"/>
              </w:rPr>
              <w:footnoteReference w:id="5"/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A8316F" w14:textId="023F9C2E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sz w:val="18"/>
                <w:szCs w:val="18"/>
              </w:rPr>
              <w:t xml:space="preserve">23.292.981   </w:t>
            </w:r>
          </w:p>
        </w:tc>
      </w:tr>
      <w:tr w:rsidR="005F75C4" w:rsidRPr="00A5123D" w14:paraId="53E29FDC" w14:textId="77777777" w:rsidTr="005F75C4">
        <w:trPr>
          <w:trHeight w:val="306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C115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A1113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УКУПНО ПРИЛИВИ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E0CED" w14:textId="74FFD837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130.912.502   </w:t>
            </w:r>
          </w:p>
        </w:tc>
      </w:tr>
      <w:tr w:rsidR="005F75C4" w:rsidRPr="00A5123D" w14:paraId="0898E73B" w14:textId="77777777" w:rsidTr="005F75C4">
        <w:trPr>
          <w:trHeight w:val="273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BAADE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6C85D" w14:textId="77777777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 ОДЛИВИ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156BA" w14:textId="00D954EE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142.327.638   </w:t>
            </w:r>
          </w:p>
        </w:tc>
      </w:tr>
      <w:tr w:rsidR="005F75C4" w:rsidRPr="00A5123D" w14:paraId="12AEB297" w14:textId="77777777" w:rsidTr="005F75C4">
        <w:trPr>
          <w:trHeight w:val="36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B64C0" w14:textId="77777777" w:rsidR="005F75C4" w:rsidRPr="00FF0AC4" w:rsidRDefault="005F75C4" w:rsidP="005F75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6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4FAEF" w14:textId="3FD7A04B" w:rsidR="005F75C4" w:rsidRPr="00FF0AC4" w:rsidRDefault="005F75C4" w:rsidP="005F75C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Готовина</w:t>
            </w:r>
            <w:proofErr w:type="spellEnd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</w:t>
            </w:r>
            <w:proofErr w:type="spellEnd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крају</w:t>
            </w:r>
            <w:proofErr w:type="spellEnd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обрачунског</w:t>
            </w:r>
            <w:proofErr w:type="spellEnd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периода</w:t>
            </w:r>
            <w:proofErr w:type="spellEnd"/>
            <w:r w:rsidRPr="00FF0A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(I+A-Б)</w:t>
            </w:r>
            <w:r w:rsidRPr="00FF0AC4">
              <w:rPr>
                <w:rStyle w:val="FootnoteReference"/>
                <w:rFonts w:ascii="Times New Roman" w:hAnsi="Times New Roman" w:cs="Times New Roman"/>
                <w:b/>
                <w:bCs/>
                <w:sz w:val="18"/>
                <w:szCs w:val="18"/>
              </w:rPr>
              <w:footnoteReference w:id="6"/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B6CEE" w14:textId="741A9BA4" w:rsidR="005F75C4" w:rsidRPr="005F75C4" w:rsidRDefault="005F75C4" w:rsidP="005F75C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75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1.433.383   </w:t>
            </w:r>
          </w:p>
        </w:tc>
      </w:tr>
    </w:tbl>
    <w:p w14:paraId="2EA22F46" w14:textId="77777777" w:rsidR="001631CD" w:rsidRDefault="001631C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  <w:lang w:val="sr-Cyrl-CS"/>
        </w:rPr>
      </w:pPr>
    </w:p>
    <w:p w14:paraId="571BC8C0" w14:textId="4989DC2A" w:rsidR="007A75E0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48D0246E" w14:textId="74125C63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F6F264A" w14:textId="661CED7A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ECF4040" w14:textId="6FE0DCC5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208265C8" w14:textId="45877901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93A02E9" w14:textId="418EA5E5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187F28C5" w14:textId="614BDA97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360DC892" w14:textId="49D44A3A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0306DF5" w14:textId="0CF73682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02F2DF4A" w14:textId="77777777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5FF14078" w14:textId="77777777" w:rsidR="001631CD" w:rsidRDefault="001631C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454329D0" w14:textId="77777777" w:rsidR="001631CD" w:rsidRDefault="001631C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3CA7F1D2" w14:textId="4B17C998" w:rsidR="001631CD" w:rsidRDefault="001631C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6A9DB80A" w14:textId="29C6CA51" w:rsidR="00E4547E" w:rsidRDefault="00E4547E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4A4C5C58" w14:textId="4A494F62" w:rsidR="00E4547E" w:rsidRDefault="00E4547E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9773804" w14:textId="77777777" w:rsidR="00E4547E" w:rsidRDefault="00E4547E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11F4D64A" w14:textId="77777777" w:rsidR="001631CD" w:rsidRDefault="001631C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8CD95EB" w14:textId="58BF7785" w:rsidR="001631CD" w:rsidRDefault="001631C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4458FE49" w14:textId="1B855EF7" w:rsidR="00AF6721" w:rsidRDefault="00AF6721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6698E080" w14:textId="59028DF1" w:rsidR="0066311D" w:rsidRDefault="0066311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520C4871" w14:textId="4FC8CAB7" w:rsidR="0066311D" w:rsidRDefault="0066311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6515B368" w14:textId="53D81B83" w:rsidR="00C135E0" w:rsidRDefault="00C13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24A442A3" w14:textId="77777777" w:rsidR="00C135E0" w:rsidRDefault="00C13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2D8122DE" w14:textId="77777777" w:rsidR="0066311D" w:rsidRDefault="0066311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5A03AC63" w14:textId="77777777" w:rsidR="00AF6721" w:rsidRDefault="00AF6721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10E447D5" w14:textId="3995946E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46" w:name="_Toc174015575"/>
      <w:r w:rsidRPr="00B04D6C">
        <w:rPr>
          <w:rFonts w:ascii="Times New Roman" w:hAnsi="Times New Roman" w:cs="Times New Roman"/>
          <w:i w:val="0"/>
          <w:iCs w:val="0"/>
          <w:lang w:val="sr-Cyrl-CS"/>
        </w:rPr>
        <w:t>7.4. Показатељи успјешности пословања</w:t>
      </w:r>
      <w:bookmarkEnd w:id="46"/>
    </w:p>
    <w:p w14:paraId="20A46FE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5F669DC1" w14:textId="77777777" w:rsidR="007A75E0" w:rsidRPr="00B04D6C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47" w:name="_Toc174015576"/>
      <w:r w:rsidRPr="00B04D6C">
        <w:rPr>
          <w:rFonts w:ascii="Times New Roman" w:hAnsi="Times New Roman" w:cs="Times New Roman"/>
          <w:lang w:val="sr-Cyrl-BA"/>
        </w:rPr>
        <w:t>7.4.1.</w:t>
      </w:r>
      <w:r w:rsidRPr="00B04D6C">
        <w:rPr>
          <w:rFonts w:ascii="Times New Roman" w:hAnsi="Times New Roman" w:cs="Times New Roman"/>
          <w:lang w:val="sr-Cyrl-CS"/>
        </w:rPr>
        <w:t xml:space="preserve"> Продуктивност</w:t>
      </w:r>
      <w:bookmarkEnd w:id="47"/>
    </w:p>
    <w:p w14:paraId="7EBED9F7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7ABCC54C" w14:textId="77777777" w:rsidR="007A75E0" w:rsidRPr="00B04D6C" w:rsidRDefault="007A75E0" w:rsidP="00B04D6C">
      <w:pPr>
        <w:spacing w:after="0" w:line="360" w:lineRule="auto"/>
        <w:ind w:firstLine="720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Показатељ продуктивности, на основу методол</w:t>
      </w:r>
      <w:r w:rsidR="005B2EFE">
        <w:rPr>
          <w:rFonts w:ascii="Times New Roman" w:hAnsi="Times New Roman" w:cs="Times New Roman"/>
          <w:lang w:val="sr-Cyrl-CS"/>
        </w:rPr>
        <w:t>огије УИЦ-а, изражава се на сљ</w:t>
      </w:r>
      <w:r w:rsidRPr="00B04D6C">
        <w:rPr>
          <w:rFonts w:ascii="Times New Roman" w:hAnsi="Times New Roman" w:cs="Times New Roman"/>
          <w:lang w:val="sr-Cyrl-CS"/>
        </w:rPr>
        <w:t>едећи начин:</w:t>
      </w:r>
    </w:p>
    <w:p w14:paraId="36E9FC75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Продуктивност = (ПКМ + НТКМ)/Укупан број запослених ≥ 100.000.</w:t>
      </w:r>
    </w:p>
    <w:p w14:paraId="4986D41E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lang w:val="sr-Cyrl-CS"/>
        </w:rPr>
      </w:pPr>
    </w:p>
    <w:p w14:paraId="548464E7" w14:textId="77777777" w:rsidR="007A75E0" w:rsidRPr="00B04D6C" w:rsidRDefault="007A75E0" w:rsidP="00B04D6C">
      <w:pPr>
        <w:spacing w:after="0" w:line="360" w:lineRule="auto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ab/>
        <w:t>Према стандардима УИЦ-а циљна продуктивност износи најмање 100.000. Планирана продуктивност у Жељезницама Републике Српске  приказана је у  наредној табели.</w:t>
      </w:r>
    </w:p>
    <w:p w14:paraId="761FE23C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lang w:val="sr-Cyrl-CS"/>
        </w:rPr>
      </w:pPr>
    </w:p>
    <w:p w14:paraId="4036FC5A" w14:textId="7C6BE35C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Табела </w:t>
      </w:r>
      <w:r w:rsidR="000F07DA">
        <w:rPr>
          <w:rFonts w:ascii="Times New Roman" w:hAnsi="Times New Roman" w:cs="Times New Roman"/>
          <w:b/>
          <w:sz w:val="20"/>
          <w:szCs w:val="20"/>
          <w:lang w:val="sr-Cyrl-CS"/>
        </w:rPr>
        <w:t>5</w:t>
      </w:r>
      <w:r w:rsidR="000944FE">
        <w:rPr>
          <w:rFonts w:ascii="Times New Roman" w:hAnsi="Times New Roman" w:cs="Times New Roman"/>
          <w:b/>
          <w:sz w:val="20"/>
          <w:szCs w:val="20"/>
          <w:lang w:val="sr-Cyrl-CS"/>
        </w:rPr>
        <w:t>5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. </w:t>
      </w:r>
      <w:proofErr w:type="spellStart"/>
      <w:r w:rsidRPr="00B04D6C">
        <w:rPr>
          <w:rFonts w:ascii="Times New Roman" w:hAnsi="Times New Roman" w:cs="Times New Roman"/>
          <w:b/>
          <w:sz w:val="20"/>
          <w:szCs w:val="20"/>
        </w:rPr>
        <w:t>План</w:t>
      </w:r>
      <w:proofErr w:type="spellEnd"/>
      <w:r w:rsidRPr="00B04D6C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ирана продуктивност </w:t>
      </w:r>
    </w:p>
    <w:tbl>
      <w:tblPr>
        <w:tblW w:w="9234" w:type="dxa"/>
        <w:jc w:val="center"/>
        <w:tblLook w:val="0000" w:firstRow="0" w:lastRow="0" w:firstColumn="0" w:lastColumn="0" w:noHBand="0" w:noVBand="0"/>
      </w:tblPr>
      <w:tblGrid>
        <w:gridCol w:w="616"/>
        <w:gridCol w:w="2820"/>
        <w:gridCol w:w="1935"/>
        <w:gridCol w:w="1968"/>
        <w:gridCol w:w="1895"/>
      </w:tblGrid>
      <w:tr w:rsidR="007A75E0" w:rsidRPr="00B04D6C" w14:paraId="30B917F2" w14:textId="77777777" w:rsidTr="00050703">
        <w:trPr>
          <w:trHeight w:val="323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BD98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582F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5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8DEC91" w14:textId="549DC7B9" w:rsidR="007A75E0" w:rsidRPr="00B04D6C" w:rsidRDefault="008131B9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D67DBB" w:rsidRPr="00B04D6C" w14:paraId="05B87086" w14:textId="77777777" w:rsidTr="00050703">
        <w:trPr>
          <w:trHeight w:val="323"/>
          <w:jc w:val="center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D86B44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97ED10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E6516" w14:textId="335A5C5F" w:rsidR="00D67DBB" w:rsidRPr="00B04D6C" w:rsidRDefault="00D67DBB" w:rsidP="006631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66311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8FAE0" w14:textId="1E316A3E" w:rsidR="00D67DBB" w:rsidRPr="00B04D6C" w:rsidRDefault="00D67DBB" w:rsidP="006631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66311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D1CD8" w14:textId="65E755CC" w:rsidR="00D67DBB" w:rsidRPr="00B04D6C" w:rsidRDefault="00D67DBB" w:rsidP="006631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66311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7A75E0" w:rsidRPr="00B04D6C" w14:paraId="7B9C1CE0" w14:textId="77777777" w:rsidTr="00793DD6">
        <w:trPr>
          <w:trHeight w:val="223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1874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8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00E1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9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D8FA3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31D5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9700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1F3559" w:rsidRPr="00793DD6" w14:paraId="6A41644E" w14:textId="77777777" w:rsidTr="001F3559">
        <w:trPr>
          <w:trHeight w:val="323"/>
          <w:jc w:val="center"/>
        </w:trPr>
        <w:tc>
          <w:tcPr>
            <w:tcW w:w="61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CB723" w14:textId="77777777" w:rsidR="001F3559" w:rsidRPr="00793DD6" w:rsidRDefault="001F3559" w:rsidP="001F35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93DD6">
              <w:rPr>
                <w:rFonts w:ascii="Times New Roman" w:hAnsi="Times New Roman" w:cs="Times New Roman"/>
                <w:bCs/>
                <w:sz w:val="18"/>
                <w:szCs w:val="18"/>
                <w:lang w:val="sr-Cyrl-BA"/>
              </w:rPr>
              <w:t>1</w:t>
            </w:r>
            <w:r w:rsidRPr="00793DD6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282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A73A3" w14:textId="77777777" w:rsidR="001F3559" w:rsidRPr="00793DD6" w:rsidRDefault="001F3559" w:rsidP="001F3559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  <w:lang w:val="sr-Cyrl-BA"/>
              </w:rPr>
            </w:pPr>
            <w:r w:rsidRPr="00793DD6">
              <w:rPr>
                <w:rFonts w:ascii="Times New Roman" w:hAnsi="Times New Roman" w:cs="Times New Roman"/>
                <w:bCs/>
                <w:sz w:val="18"/>
                <w:szCs w:val="18"/>
                <w:lang w:val="sr-Cyrl-CS"/>
              </w:rPr>
              <w:t>П</w:t>
            </w:r>
            <w:proofErr w:type="spellStart"/>
            <w:r w:rsidRPr="00793DD6">
              <w:rPr>
                <w:rFonts w:ascii="Times New Roman" w:hAnsi="Times New Roman" w:cs="Times New Roman"/>
                <w:bCs/>
                <w:sz w:val="18"/>
                <w:szCs w:val="18"/>
              </w:rPr>
              <w:t>родуктивност</w:t>
            </w:r>
            <w:proofErr w:type="spellEnd"/>
            <w:r w:rsidRPr="00793DD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935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2F759" w14:textId="4E7852F7" w:rsidR="001F3559" w:rsidRPr="001F3559" w:rsidRDefault="001F3559" w:rsidP="001F355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F3559">
              <w:rPr>
                <w:rFonts w:ascii="Times New Roman" w:hAnsi="Times New Roman" w:cs="Times New Roman"/>
                <w:sz w:val="18"/>
                <w:szCs w:val="18"/>
              </w:rPr>
              <w:t xml:space="preserve">198.975   </w:t>
            </w:r>
          </w:p>
        </w:tc>
        <w:tc>
          <w:tcPr>
            <w:tcW w:w="196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807F2" w14:textId="02413B84" w:rsidR="001F3559" w:rsidRPr="001F3559" w:rsidRDefault="001F3559" w:rsidP="001F355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F3559">
              <w:rPr>
                <w:rFonts w:ascii="Times New Roman" w:hAnsi="Times New Roman" w:cs="Times New Roman"/>
                <w:sz w:val="18"/>
                <w:szCs w:val="18"/>
              </w:rPr>
              <w:t xml:space="preserve">200.965   </w:t>
            </w:r>
          </w:p>
        </w:tc>
        <w:tc>
          <w:tcPr>
            <w:tcW w:w="189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59712" w14:textId="3BE3C4C6" w:rsidR="001F3559" w:rsidRPr="001F3559" w:rsidRDefault="001F3559" w:rsidP="001F355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F3559">
              <w:rPr>
                <w:rFonts w:ascii="Times New Roman" w:hAnsi="Times New Roman" w:cs="Times New Roman"/>
                <w:sz w:val="18"/>
                <w:szCs w:val="18"/>
              </w:rPr>
              <w:t xml:space="preserve">202.936   </w:t>
            </w:r>
          </w:p>
        </w:tc>
      </w:tr>
    </w:tbl>
    <w:p w14:paraId="69B1EB36" w14:textId="77777777" w:rsidR="007A75E0" w:rsidRPr="00793DD6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69995F84" w14:textId="77777777" w:rsidR="007A75E0" w:rsidRPr="00B04D6C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48" w:name="_Toc174015577"/>
      <w:r w:rsidRPr="00B04D6C">
        <w:rPr>
          <w:rFonts w:ascii="Times New Roman" w:hAnsi="Times New Roman" w:cs="Times New Roman"/>
          <w:lang w:val="sr-Cyrl-CS"/>
        </w:rPr>
        <w:t>7</w:t>
      </w:r>
      <w:r w:rsidRPr="00B04D6C">
        <w:rPr>
          <w:rFonts w:ascii="Times New Roman" w:hAnsi="Times New Roman" w:cs="Times New Roman"/>
        </w:rPr>
        <w:t>.</w:t>
      </w:r>
      <w:r w:rsidRPr="00B04D6C">
        <w:rPr>
          <w:rFonts w:ascii="Times New Roman" w:hAnsi="Times New Roman" w:cs="Times New Roman"/>
          <w:lang w:val="sr-Cyrl-CS"/>
        </w:rPr>
        <w:t>4</w:t>
      </w:r>
      <w:r w:rsidRPr="00B04D6C">
        <w:rPr>
          <w:rFonts w:ascii="Times New Roman" w:hAnsi="Times New Roman" w:cs="Times New Roman"/>
        </w:rPr>
        <w:t>.</w:t>
      </w:r>
      <w:r w:rsidRPr="00B04D6C">
        <w:rPr>
          <w:rFonts w:ascii="Times New Roman" w:hAnsi="Times New Roman" w:cs="Times New Roman"/>
          <w:lang w:val="sr-Cyrl-BA"/>
        </w:rPr>
        <w:t>2</w:t>
      </w:r>
      <w:r w:rsidRPr="00B04D6C">
        <w:rPr>
          <w:rFonts w:ascii="Times New Roman" w:hAnsi="Times New Roman" w:cs="Times New Roman"/>
        </w:rPr>
        <w:t>.</w:t>
      </w:r>
      <w:r w:rsidRPr="00B04D6C">
        <w:rPr>
          <w:rFonts w:ascii="Times New Roman" w:hAnsi="Times New Roman" w:cs="Times New Roman"/>
          <w:lang w:val="sr-Cyrl-CS"/>
        </w:rPr>
        <w:t xml:space="preserve"> Економичност</w:t>
      </w:r>
      <w:bookmarkEnd w:id="48"/>
    </w:p>
    <w:p w14:paraId="3BF2302F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552F3DC2" w14:textId="77777777" w:rsidR="007A75E0" w:rsidRPr="00B04D6C" w:rsidRDefault="007A75E0" w:rsidP="00B04D6C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Показатељ економичности рачуна се као слиједећи однос:</w:t>
      </w:r>
    </w:p>
    <w:p w14:paraId="10612EA5" w14:textId="77777777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B472A62" w14:textId="77777777" w:rsidR="007A75E0" w:rsidRPr="00B04D6C" w:rsidRDefault="007A75E0" w:rsidP="00B04D6C">
      <w:pPr>
        <w:spacing w:after="0"/>
        <w:ind w:left="1440"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Економичност = Укупни приходи/Укупни расходи ≥ 1.</w:t>
      </w:r>
    </w:p>
    <w:p w14:paraId="7431E583" w14:textId="77777777" w:rsidR="007A75E0" w:rsidRPr="00B04D6C" w:rsidRDefault="007A75E0" w:rsidP="00B04D6C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393ED2CB" w14:textId="7777777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Наведени показатељ говори о покривености укупних расхода укупним приходима, и интенција је да он буде једнак или већи од 1, што значи да је 1 КМ расхода покривена са најмање 1 КМ прихода. Планирани коефицијент економичности приказан је у табели која слиједи.</w:t>
      </w:r>
    </w:p>
    <w:p w14:paraId="3A29877E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color w:val="FF0000"/>
          <w:lang w:val="sr-Cyrl-CS"/>
        </w:rPr>
      </w:pPr>
    </w:p>
    <w:p w14:paraId="663FCD21" w14:textId="4CA6837F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Табела </w:t>
      </w:r>
      <w:r w:rsidR="000F07DA">
        <w:rPr>
          <w:rFonts w:ascii="Times New Roman" w:hAnsi="Times New Roman" w:cs="Times New Roman"/>
          <w:b/>
          <w:sz w:val="20"/>
          <w:szCs w:val="20"/>
          <w:lang w:val="sr-Cyrl-CS"/>
        </w:rPr>
        <w:t>5</w:t>
      </w:r>
      <w:r w:rsidR="000944FE">
        <w:rPr>
          <w:rFonts w:ascii="Times New Roman" w:hAnsi="Times New Roman" w:cs="Times New Roman"/>
          <w:b/>
          <w:sz w:val="20"/>
          <w:szCs w:val="20"/>
          <w:lang w:val="sr-Cyrl-CS"/>
        </w:rPr>
        <w:t>6</w:t>
      </w:r>
      <w:r w:rsidRPr="00B04D6C">
        <w:rPr>
          <w:rFonts w:ascii="Times New Roman" w:hAnsi="Times New Roman" w:cs="Times New Roman"/>
          <w:b/>
          <w:sz w:val="20"/>
          <w:szCs w:val="20"/>
          <w:lang w:val="sr-Cyrl-BA"/>
        </w:rPr>
        <w:t>.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proofErr w:type="spellStart"/>
      <w:r w:rsidRPr="00B04D6C">
        <w:rPr>
          <w:rFonts w:ascii="Times New Roman" w:hAnsi="Times New Roman" w:cs="Times New Roman"/>
          <w:b/>
          <w:sz w:val="20"/>
          <w:szCs w:val="20"/>
        </w:rPr>
        <w:t>План</w:t>
      </w:r>
      <w:proofErr w:type="spellEnd"/>
      <w:r w:rsidRPr="00B04D6C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ирана економичност </w:t>
      </w:r>
    </w:p>
    <w:tbl>
      <w:tblPr>
        <w:tblpPr w:leftFromText="180" w:rightFromText="180" w:vertAnchor="text" w:tblpXSpec="center" w:tblpY="1"/>
        <w:tblOverlap w:val="never"/>
        <w:tblW w:w="9505" w:type="dxa"/>
        <w:tblLook w:val="0000" w:firstRow="0" w:lastRow="0" w:firstColumn="0" w:lastColumn="0" w:noHBand="0" w:noVBand="0"/>
      </w:tblPr>
      <w:tblGrid>
        <w:gridCol w:w="634"/>
        <w:gridCol w:w="2903"/>
        <w:gridCol w:w="1991"/>
        <w:gridCol w:w="2025"/>
        <w:gridCol w:w="1952"/>
      </w:tblGrid>
      <w:tr w:rsidR="007A75E0" w:rsidRPr="00B04D6C" w14:paraId="5E17D10D" w14:textId="77777777" w:rsidTr="00615041">
        <w:trPr>
          <w:trHeight w:val="319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D5B75" w14:textId="77777777" w:rsidR="007A75E0" w:rsidRPr="00B04D6C" w:rsidRDefault="007A75E0" w:rsidP="006150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A63A1" w14:textId="77777777" w:rsidR="007A75E0" w:rsidRPr="00B04D6C" w:rsidRDefault="007A75E0" w:rsidP="006150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ED064E" w14:textId="36168DA3" w:rsidR="007A75E0" w:rsidRPr="00B04D6C" w:rsidRDefault="008131B9" w:rsidP="006150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Ребаланс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а</w:t>
            </w:r>
          </w:p>
        </w:tc>
      </w:tr>
      <w:tr w:rsidR="00E4547E" w:rsidRPr="00B04D6C" w14:paraId="4C12C7EB" w14:textId="77777777" w:rsidTr="00615041">
        <w:trPr>
          <w:trHeight w:val="319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BBBD15" w14:textId="77777777" w:rsidR="00E4547E" w:rsidRPr="00B04D6C" w:rsidRDefault="00E4547E" w:rsidP="0061504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51B4E9" w14:textId="77777777" w:rsidR="00E4547E" w:rsidRPr="00B04D6C" w:rsidRDefault="00E4547E" w:rsidP="0061504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5FFCC" w14:textId="20F883BE" w:rsidR="00E4547E" w:rsidRPr="00B04D6C" w:rsidRDefault="00E4547E" w:rsidP="006150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66311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314F1" w14:textId="2FEAC452" w:rsidR="00E4547E" w:rsidRPr="00B04D6C" w:rsidRDefault="00E4547E" w:rsidP="006150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66311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7479A" w14:textId="7BEB6C4F" w:rsidR="00E4547E" w:rsidRPr="00B04D6C" w:rsidRDefault="00E4547E" w:rsidP="006150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66311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7A75E0" w:rsidRPr="00B04D6C" w14:paraId="1A970314" w14:textId="77777777" w:rsidTr="00615041">
        <w:trPr>
          <w:trHeight w:val="220"/>
        </w:trPr>
        <w:tc>
          <w:tcPr>
            <w:tcW w:w="63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C6E92" w14:textId="77777777" w:rsidR="007A75E0" w:rsidRPr="00B04D6C" w:rsidRDefault="007A75E0" w:rsidP="0061504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90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A959B" w14:textId="77777777" w:rsidR="007A75E0" w:rsidRPr="00B04D6C" w:rsidRDefault="007A75E0" w:rsidP="0061504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9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6CA287C" w14:textId="77777777" w:rsidR="007A75E0" w:rsidRPr="00B04D6C" w:rsidRDefault="007A75E0" w:rsidP="0061504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FFA55" w14:textId="77777777" w:rsidR="007A75E0" w:rsidRPr="00B04D6C" w:rsidRDefault="007A75E0" w:rsidP="0061504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36E30" w14:textId="77777777" w:rsidR="007A75E0" w:rsidRPr="00B04D6C" w:rsidRDefault="007A75E0" w:rsidP="0061504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615041" w:rsidRPr="00B04D6C" w14:paraId="3D70DBE3" w14:textId="77777777" w:rsidTr="00615041">
        <w:trPr>
          <w:trHeight w:val="319"/>
        </w:trPr>
        <w:tc>
          <w:tcPr>
            <w:tcW w:w="63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DCF5D" w14:textId="77777777" w:rsidR="00615041" w:rsidRPr="00B04D6C" w:rsidRDefault="00615041" w:rsidP="0061504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Cs/>
                <w:sz w:val="18"/>
                <w:szCs w:val="18"/>
                <w:lang w:val="sr-Cyrl-BA"/>
              </w:rPr>
              <w:t>1</w:t>
            </w:r>
            <w:r w:rsidRPr="00B04D6C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290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8E5FF" w14:textId="77777777" w:rsidR="00615041" w:rsidRPr="00B04D6C" w:rsidRDefault="00615041" w:rsidP="00615041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  <w:lang w:val="sr-Cyrl-BA"/>
              </w:rPr>
            </w:pPr>
            <w:r w:rsidRPr="00B04D6C">
              <w:rPr>
                <w:rFonts w:ascii="Times New Roman" w:hAnsi="Times New Roman" w:cs="Times New Roman"/>
                <w:bCs/>
                <w:sz w:val="18"/>
                <w:szCs w:val="18"/>
                <w:lang w:val="sr-Cyrl-CS"/>
              </w:rPr>
              <w:t>Е</w:t>
            </w:r>
            <w:proofErr w:type="spellStart"/>
            <w:r w:rsidRPr="00B04D6C">
              <w:rPr>
                <w:rFonts w:ascii="Times New Roman" w:hAnsi="Times New Roman" w:cs="Times New Roman"/>
                <w:bCs/>
                <w:sz w:val="18"/>
                <w:szCs w:val="18"/>
              </w:rPr>
              <w:t>кономичност</w:t>
            </w:r>
            <w:proofErr w:type="spellEnd"/>
            <w:r w:rsidRPr="00B04D6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C3EDB" w14:textId="7782F78F" w:rsidR="00615041" w:rsidRPr="00615041" w:rsidRDefault="00615041" w:rsidP="0061504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15041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41B85" w14:textId="63A15D1F" w:rsidR="00615041" w:rsidRPr="00615041" w:rsidRDefault="00615041" w:rsidP="0061504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15041"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F08D7E" w14:textId="49334D03" w:rsidR="00615041" w:rsidRPr="00615041" w:rsidRDefault="00615041" w:rsidP="0061504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15041"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</w:tr>
    </w:tbl>
    <w:p w14:paraId="2DB06763" w14:textId="77777777" w:rsidR="007B1604" w:rsidRDefault="007A75E0" w:rsidP="00B04D6C">
      <w:pPr>
        <w:pStyle w:val="Heading1"/>
        <w:spacing w:after="0"/>
        <w:rPr>
          <w:rFonts w:ascii="Times New Roman" w:hAnsi="Times New Roman" w:cs="Times New Roman"/>
          <w:color w:val="FF0000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br w:type="page"/>
      </w:r>
    </w:p>
    <w:p w14:paraId="637B0539" w14:textId="77419AFE" w:rsidR="007A75E0" w:rsidRDefault="007A75E0" w:rsidP="00B04D6C">
      <w:pPr>
        <w:pStyle w:val="Heading1"/>
        <w:spacing w:after="0"/>
        <w:rPr>
          <w:rFonts w:ascii="Times New Roman" w:hAnsi="Times New Roman" w:cs="Times New Roman"/>
          <w:lang w:val="sr-Cyrl-CS"/>
        </w:rPr>
      </w:pPr>
      <w:bookmarkStart w:id="49" w:name="_Toc174015578"/>
      <w:r w:rsidRPr="00B04D6C">
        <w:rPr>
          <w:rFonts w:ascii="Times New Roman" w:hAnsi="Times New Roman" w:cs="Times New Roman"/>
          <w:lang w:val="sr-Cyrl-CS"/>
        </w:rPr>
        <w:lastRenderedPageBreak/>
        <w:t>ЗАКЉУЧАК</w:t>
      </w:r>
      <w:bookmarkEnd w:id="49"/>
    </w:p>
    <w:p w14:paraId="2AE40852" w14:textId="77777777" w:rsidR="003F5F0E" w:rsidRPr="003F5F0E" w:rsidRDefault="003F5F0E" w:rsidP="003F5F0E">
      <w:pPr>
        <w:rPr>
          <w:lang w:val="sr-Cyrl-CS"/>
        </w:rPr>
      </w:pPr>
    </w:p>
    <w:p w14:paraId="1720D42F" w14:textId="7D96F318" w:rsidR="003F5F0E" w:rsidRPr="00592A13" w:rsidRDefault="003F5F0E" w:rsidP="007B0081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3F5F0E">
        <w:rPr>
          <w:rFonts w:ascii="Times New Roman" w:hAnsi="Times New Roman" w:cs="Times New Roman"/>
          <w:lang w:val="sr-Cyrl-CS"/>
        </w:rPr>
        <w:t xml:space="preserve">  </w:t>
      </w:r>
    </w:p>
    <w:p w14:paraId="34D6D5FB" w14:textId="76D3AFDC" w:rsidR="007B0081" w:rsidRPr="00071574" w:rsidRDefault="007B0081" w:rsidP="007B0081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  <w:r w:rsidRPr="00071574">
        <w:rPr>
          <w:rFonts w:ascii="Times New Roman" w:hAnsi="Times New Roman" w:cs="Times New Roman"/>
          <w:lang w:val="sr-Cyrl-CS"/>
        </w:rPr>
        <w:t xml:space="preserve">Буџетом Републике Српске за 2024. годину планирана средства за Жељезнице Републике  Српске,  по Уговору о финансирању жељезничке инфраструктуре и Уговору о суфинансирању жељезничког путничког саобраћаја, износе 20.000.000 КМ. </w:t>
      </w:r>
    </w:p>
    <w:p w14:paraId="0BBBE690" w14:textId="77777777" w:rsidR="007C4AA0" w:rsidRPr="00071574" w:rsidRDefault="007C4AA0" w:rsidP="007C4AA0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  <w:r w:rsidRPr="00071574">
        <w:rPr>
          <w:rFonts w:ascii="Times New Roman" w:hAnsi="Times New Roman" w:cs="Times New Roman"/>
          <w:lang w:val="sr-Cyrl-CS"/>
        </w:rPr>
        <w:t>Основни разлог израде Ребаланса Пл</w:t>
      </w:r>
      <w:r>
        <w:rPr>
          <w:rFonts w:ascii="Times New Roman" w:hAnsi="Times New Roman" w:cs="Times New Roman"/>
          <w:lang w:val="sr-Cyrl-CS"/>
        </w:rPr>
        <w:t>ана пословања је што до</w:t>
      </w:r>
      <w:r w:rsidRPr="00071574">
        <w:rPr>
          <w:rFonts w:ascii="Times New Roman" w:hAnsi="Times New Roman" w:cs="Times New Roman"/>
          <w:lang w:val="sr-Cyrl-CS"/>
        </w:rPr>
        <w:t xml:space="preserve"> дана</w:t>
      </w:r>
      <w:r>
        <w:rPr>
          <w:rFonts w:ascii="Times New Roman" w:hAnsi="Times New Roman" w:cs="Times New Roman"/>
          <w:lang w:val="sr-Cyrl-CS"/>
        </w:rPr>
        <w:t xml:space="preserve"> израде Ребаланса  на рачун Жељезница Републике Српске нису уплаћена средства по основу</w:t>
      </w:r>
      <w:r w:rsidRPr="00071574">
        <w:rPr>
          <w:rFonts w:ascii="Times New Roman" w:hAnsi="Times New Roman" w:cs="Times New Roman"/>
          <w:lang w:val="sr-Cyrl-CS"/>
        </w:rPr>
        <w:t xml:space="preserve"> субвенција за 2024. годину од стране Владе Републике Српске.</w:t>
      </w:r>
    </w:p>
    <w:p w14:paraId="4288D749" w14:textId="13E73A60" w:rsidR="007C4AA0" w:rsidRDefault="007C4AA0" w:rsidP="007C4AA0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Ребалансом је планирано </w:t>
      </w:r>
      <w:r w:rsidRPr="00071574">
        <w:rPr>
          <w:rFonts w:ascii="Times New Roman" w:hAnsi="Times New Roman" w:cs="Times New Roman"/>
          <w:lang w:val="sr-Cyrl-BA"/>
        </w:rPr>
        <w:t>кредитно задужење код Комерцијалне банке у износу</w:t>
      </w:r>
      <w:r>
        <w:rPr>
          <w:rFonts w:ascii="Times New Roman" w:hAnsi="Times New Roman" w:cs="Times New Roman"/>
          <w:lang w:val="sr-Cyrl-BA"/>
        </w:rPr>
        <w:t xml:space="preserve"> </w:t>
      </w:r>
      <w:r w:rsidRPr="00071574">
        <w:rPr>
          <w:rFonts w:ascii="Times New Roman" w:hAnsi="Times New Roman" w:cs="Times New Roman"/>
          <w:lang w:val="sr-Cyrl-BA"/>
        </w:rPr>
        <w:t>о</w:t>
      </w:r>
      <w:r>
        <w:rPr>
          <w:rFonts w:ascii="Times New Roman" w:hAnsi="Times New Roman" w:cs="Times New Roman"/>
          <w:lang w:val="sr-Cyrl-BA"/>
        </w:rPr>
        <w:t>д</w:t>
      </w:r>
      <w:r>
        <w:rPr>
          <w:rFonts w:ascii="Times New Roman" w:hAnsi="Times New Roman" w:cs="Times New Roman"/>
          <w:lang w:val="sr-Latn-BA"/>
        </w:rPr>
        <w:t xml:space="preserve">         </w:t>
      </w:r>
      <w:r w:rsidRPr="00071574">
        <w:rPr>
          <w:rFonts w:ascii="Times New Roman" w:hAnsi="Times New Roman" w:cs="Times New Roman"/>
          <w:lang w:val="sr-Cyrl-BA"/>
        </w:rPr>
        <w:t xml:space="preserve"> 20.000.000 КМ</w:t>
      </w:r>
      <w:r>
        <w:rPr>
          <w:rFonts w:ascii="Times New Roman" w:hAnsi="Times New Roman" w:cs="Times New Roman"/>
          <w:lang w:val="sr-Cyrl-BA"/>
        </w:rPr>
        <w:t xml:space="preserve"> у 2024. години и 20.000.000 КМ у 2025. години, уз обезбјеђење гаранције Владе Републике Српске.</w:t>
      </w:r>
      <w:r w:rsidRPr="00071574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lang w:val="sr-Cyrl-BA"/>
        </w:rPr>
        <w:t>С</w:t>
      </w:r>
      <w:r w:rsidRPr="00071574">
        <w:rPr>
          <w:rFonts w:ascii="Times New Roman" w:hAnsi="Times New Roman" w:cs="Times New Roman"/>
          <w:lang w:val="sr-Cyrl-BA"/>
        </w:rPr>
        <w:t>врх</w:t>
      </w:r>
      <w:r>
        <w:rPr>
          <w:rFonts w:ascii="Times New Roman" w:hAnsi="Times New Roman" w:cs="Times New Roman"/>
          <w:lang w:val="sr-Cyrl-BA"/>
        </w:rPr>
        <w:t xml:space="preserve">а новог кредитног задужења је </w:t>
      </w:r>
      <w:r w:rsidRPr="00071574">
        <w:rPr>
          <w:rFonts w:ascii="Times New Roman" w:hAnsi="Times New Roman" w:cs="Times New Roman"/>
          <w:lang w:val="sr-Cyrl-BA"/>
        </w:rPr>
        <w:t>одржавање текуће ликвидности</w:t>
      </w:r>
      <w:r>
        <w:rPr>
          <w:rFonts w:ascii="Times New Roman" w:hAnsi="Times New Roman" w:cs="Times New Roman"/>
          <w:lang w:val="sr-Cyrl-BA"/>
        </w:rPr>
        <w:t>.</w:t>
      </w:r>
    </w:p>
    <w:p w14:paraId="28B73D55" w14:textId="056A4C83" w:rsidR="007C4AA0" w:rsidRDefault="007C4AA0" w:rsidP="007C4AA0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Ребалансом је урађена и реалокација </w:t>
      </w:r>
      <w:r w:rsidR="001559C1">
        <w:rPr>
          <w:rFonts w:ascii="Times New Roman" w:hAnsi="Times New Roman" w:cs="Times New Roman"/>
          <w:lang w:val="sr-Cyrl-BA"/>
        </w:rPr>
        <w:t xml:space="preserve">средстава на три позиције </w:t>
      </w:r>
      <w:r>
        <w:rPr>
          <w:rFonts w:ascii="Times New Roman" w:hAnsi="Times New Roman" w:cs="Times New Roman"/>
          <w:lang w:val="sr-Cyrl-BA"/>
        </w:rPr>
        <w:t>у дијелу инве</w:t>
      </w:r>
      <w:r w:rsidR="00376D39">
        <w:rPr>
          <w:rFonts w:ascii="Times New Roman" w:hAnsi="Times New Roman" w:cs="Times New Roman"/>
          <w:lang w:val="sr-Cyrl-BA"/>
        </w:rPr>
        <w:t>стиција</w:t>
      </w:r>
      <w:r w:rsidR="004379E6">
        <w:rPr>
          <w:rFonts w:ascii="Times New Roman" w:hAnsi="Times New Roman" w:cs="Times New Roman"/>
          <w:lang w:val="sr-Cyrl-BA"/>
        </w:rPr>
        <w:t xml:space="preserve"> Послова операција.</w:t>
      </w:r>
    </w:p>
    <w:p w14:paraId="79CD2F91" w14:textId="27B26AC6" w:rsidR="004379E6" w:rsidRPr="004A1114" w:rsidRDefault="004379E6" w:rsidP="004379E6">
      <w:pPr>
        <w:spacing w:after="0" w:line="360" w:lineRule="auto"/>
        <w:jc w:val="both"/>
        <w:rPr>
          <w:rFonts w:ascii="Times New Roman" w:eastAsia="Times New Roman" w:hAnsi="Times New Roman" w:cs="Times New Roman"/>
          <w:lang w:val="sr-Cyrl-BA"/>
        </w:rPr>
      </w:pPr>
      <w:r>
        <w:rPr>
          <w:rFonts w:ascii="Times New Roman" w:eastAsia="Times New Roman" w:hAnsi="Times New Roman" w:cs="Times New Roman"/>
          <w:lang w:val="sr-Cyrl-BA"/>
        </w:rPr>
        <w:t>У дијелу инвестиција Зајед</w:t>
      </w:r>
      <w:r w:rsidR="00027F0B">
        <w:rPr>
          <w:rFonts w:ascii="Times New Roman" w:eastAsia="Times New Roman" w:hAnsi="Times New Roman" w:cs="Times New Roman"/>
          <w:lang w:val="sr-Cyrl-BA"/>
        </w:rPr>
        <w:t>ничког сегмента дошло је до про</w:t>
      </w:r>
      <w:r>
        <w:rPr>
          <w:rFonts w:ascii="Times New Roman" w:eastAsia="Times New Roman" w:hAnsi="Times New Roman" w:cs="Times New Roman"/>
          <w:lang w:val="sr-Cyrl-BA"/>
        </w:rPr>
        <w:t xml:space="preserve">мјене извора средстава.             </w:t>
      </w:r>
      <w:r w:rsidR="005C041A">
        <w:rPr>
          <w:rFonts w:ascii="Times New Roman" w:eastAsia="Times New Roman" w:hAnsi="Times New Roman" w:cs="Times New Roman"/>
          <w:lang w:val="sr-Cyrl-BA"/>
        </w:rPr>
        <w:t>Ради се о пренамјени неутрошеног дијела кредитних средстава Свјетске банке по компоненти 2 и 3, која су оперативна до 31.12.2024. године</w:t>
      </w:r>
      <w:r w:rsidR="00695CD5">
        <w:rPr>
          <w:rFonts w:ascii="Times New Roman" w:eastAsia="Times New Roman" w:hAnsi="Times New Roman" w:cs="Times New Roman"/>
          <w:lang w:val="sr-Cyrl-BA"/>
        </w:rPr>
        <w:t>.</w:t>
      </w:r>
    </w:p>
    <w:p w14:paraId="50B515A3" w14:textId="77777777" w:rsidR="006A3DFA" w:rsidRDefault="006A3DFA" w:rsidP="00B04D6C">
      <w:pPr>
        <w:pStyle w:val="BodyText"/>
        <w:spacing w:after="0" w:line="360" w:lineRule="auto"/>
        <w:jc w:val="both"/>
        <w:rPr>
          <w:bCs/>
          <w:iCs/>
        </w:rPr>
      </w:pPr>
    </w:p>
    <w:p w14:paraId="303BE174" w14:textId="3579B07A" w:rsidR="006A3DFA" w:rsidRDefault="006A3DFA" w:rsidP="00B04D6C">
      <w:pPr>
        <w:pStyle w:val="BodyText"/>
        <w:spacing w:after="0" w:line="360" w:lineRule="auto"/>
        <w:jc w:val="both"/>
        <w:rPr>
          <w:bCs/>
          <w:iCs/>
        </w:rPr>
      </w:pPr>
    </w:p>
    <w:p w14:paraId="187415AF" w14:textId="77777777" w:rsidR="002E1664" w:rsidRDefault="002E1664" w:rsidP="00B04D6C">
      <w:pPr>
        <w:pStyle w:val="BodyText"/>
        <w:spacing w:after="0" w:line="360" w:lineRule="auto"/>
        <w:jc w:val="both"/>
        <w:rPr>
          <w:bCs/>
          <w:iCs/>
        </w:rPr>
      </w:pPr>
    </w:p>
    <w:p w14:paraId="71DBEE58" w14:textId="5603C5C8" w:rsidR="007A75E0" w:rsidRPr="006455A9" w:rsidRDefault="007A75E0" w:rsidP="00B04D6C">
      <w:pPr>
        <w:pStyle w:val="BodyText"/>
        <w:spacing w:after="0" w:line="360" w:lineRule="auto"/>
        <w:jc w:val="both"/>
        <w:rPr>
          <w:bCs/>
          <w:iCs/>
          <w:lang w:val="sr-Latn-BA"/>
        </w:rPr>
      </w:pPr>
      <w:r w:rsidRPr="00476C7A">
        <w:rPr>
          <w:bCs/>
          <w:iCs/>
        </w:rPr>
        <w:t>Број:</w:t>
      </w:r>
      <w:r w:rsidR="00A90ED9">
        <w:rPr>
          <w:bCs/>
          <w:iCs/>
          <w:lang w:val="sr-Latn-BA"/>
        </w:rPr>
        <w:t>I-1.14412-4/24</w:t>
      </w:r>
      <w:r w:rsidRPr="00476C7A">
        <w:rPr>
          <w:bCs/>
          <w:iCs/>
        </w:rPr>
        <w:t xml:space="preserve"> </w:t>
      </w:r>
    </w:p>
    <w:p w14:paraId="5F3EDD26" w14:textId="2612CF46" w:rsidR="006A4C66" w:rsidRPr="00A90ED9" w:rsidRDefault="007A75E0" w:rsidP="006A4C66">
      <w:pPr>
        <w:pStyle w:val="BodyText"/>
        <w:spacing w:after="0" w:line="360" w:lineRule="auto"/>
        <w:jc w:val="both"/>
        <w:rPr>
          <w:bCs/>
          <w:iCs/>
          <w:lang w:val="sr-Cyrl-BA"/>
        </w:rPr>
      </w:pPr>
      <w:r w:rsidRPr="00476C7A">
        <w:rPr>
          <w:bCs/>
          <w:iCs/>
        </w:rPr>
        <w:t>Датум</w:t>
      </w:r>
      <w:r w:rsidRPr="00476C7A">
        <w:rPr>
          <w:bCs/>
          <w:iCs/>
          <w:lang w:val="sr-Latn-CS"/>
        </w:rPr>
        <w:t>:</w:t>
      </w:r>
      <w:r w:rsidRPr="00476C7A">
        <w:rPr>
          <w:bCs/>
          <w:iCs/>
        </w:rPr>
        <w:t xml:space="preserve"> </w:t>
      </w:r>
      <w:r w:rsidR="00A90ED9">
        <w:rPr>
          <w:bCs/>
          <w:iCs/>
          <w:lang w:val="sr-Latn-BA"/>
        </w:rPr>
        <w:t xml:space="preserve">30.08.2024. </w:t>
      </w:r>
      <w:r w:rsidR="00A90ED9">
        <w:rPr>
          <w:bCs/>
          <w:iCs/>
          <w:lang w:val="sr-Cyrl-BA"/>
        </w:rPr>
        <w:t>год.</w:t>
      </w:r>
    </w:p>
    <w:p w14:paraId="505A29EE" w14:textId="3354D895" w:rsidR="00615041" w:rsidRPr="006455A9" w:rsidRDefault="00615041" w:rsidP="00B04D6C">
      <w:pPr>
        <w:pStyle w:val="BodyText"/>
        <w:spacing w:after="0" w:line="360" w:lineRule="auto"/>
        <w:jc w:val="both"/>
        <w:rPr>
          <w:b/>
          <w:bCs/>
          <w:iCs/>
          <w:lang w:val="sr-Latn-BA"/>
        </w:rPr>
      </w:pPr>
    </w:p>
    <w:p w14:paraId="590593E9" w14:textId="77777777" w:rsidR="00615041" w:rsidRPr="00592A13" w:rsidRDefault="00615041" w:rsidP="00B04D6C">
      <w:pPr>
        <w:pStyle w:val="BodyText"/>
        <w:spacing w:after="0" w:line="360" w:lineRule="auto"/>
        <w:jc w:val="both"/>
        <w:rPr>
          <w:b/>
          <w:bCs/>
          <w:iCs/>
        </w:rPr>
      </w:pPr>
    </w:p>
    <w:p w14:paraId="349063B0" w14:textId="7945B4C2" w:rsidR="007A75E0" w:rsidRPr="00476C7A" w:rsidRDefault="00ED0795" w:rsidP="00ED0795">
      <w:pPr>
        <w:pStyle w:val="BodyText"/>
        <w:spacing w:after="0" w:line="360" w:lineRule="auto"/>
        <w:ind w:firstLine="600"/>
        <w:jc w:val="center"/>
        <w:rPr>
          <w:bCs/>
          <w:iCs/>
          <w:lang w:val="sr-Cyrl-BA"/>
        </w:rPr>
      </w:pPr>
      <w:r w:rsidRPr="00476C7A">
        <w:rPr>
          <w:bCs/>
          <w:iCs/>
          <w:lang w:val="sr-Cyrl-BA"/>
        </w:rPr>
        <w:t xml:space="preserve">                                                                         </w:t>
      </w:r>
      <w:r w:rsidR="007A75E0" w:rsidRPr="00476C7A">
        <w:rPr>
          <w:bCs/>
          <w:iCs/>
        </w:rPr>
        <w:t>ПРЕДСЈЕД</w:t>
      </w:r>
      <w:r w:rsidR="00793DD6" w:rsidRPr="00476C7A">
        <w:rPr>
          <w:bCs/>
          <w:iCs/>
          <w:lang w:val="sr-Cyrl-BA"/>
        </w:rPr>
        <w:t>НИК</w:t>
      </w:r>
    </w:p>
    <w:p w14:paraId="224D2BFC" w14:textId="3D5FC928" w:rsidR="007A75E0" w:rsidRPr="00476C7A" w:rsidRDefault="007A75E0" w:rsidP="00B04D6C">
      <w:pPr>
        <w:pStyle w:val="BodyText"/>
        <w:spacing w:after="0" w:line="360" w:lineRule="auto"/>
        <w:ind w:firstLine="600"/>
        <w:jc w:val="both"/>
        <w:rPr>
          <w:bCs/>
          <w:iCs/>
        </w:rPr>
      </w:pPr>
      <w:r w:rsidRPr="00476C7A">
        <w:rPr>
          <w:bCs/>
          <w:iCs/>
        </w:rPr>
        <w:t xml:space="preserve">                                                                     </w:t>
      </w:r>
      <w:r w:rsidRPr="00476C7A">
        <w:rPr>
          <w:bCs/>
          <w:iCs/>
        </w:rPr>
        <w:tab/>
      </w:r>
      <w:r w:rsidRPr="00476C7A">
        <w:rPr>
          <w:bCs/>
          <w:iCs/>
          <w:lang w:val="sr-Latn-BA"/>
        </w:rPr>
        <w:t xml:space="preserve">    </w:t>
      </w:r>
      <w:r w:rsidR="009F4247" w:rsidRPr="00476C7A">
        <w:rPr>
          <w:bCs/>
          <w:iCs/>
          <w:lang w:val="sr-Latn-BA"/>
        </w:rPr>
        <w:t xml:space="preserve"> </w:t>
      </w:r>
      <w:r w:rsidRPr="00476C7A">
        <w:rPr>
          <w:bCs/>
          <w:iCs/>
        </w:rPr>
        <w:t xml:space="preserve">СКУПШТИНЕ </w:t>
      </w:r>
      <w:r w:rsidRPr="00476C7A">
        <w:rPr>
          <w:bCs/>
          <w:iCs/>
          <w:lang w:val="sr-Latn-BA"/>
        </w:rPr>
        <w:t>A</w:t>
      </w:r>
      <w:r w:rsidRPr="00476C7A">
        <w:rPr>
          <w:bCs/>
          <w:iCs/>
        </w:rPr>
        <w:t>КЦИОНАРА</w:t>
      </w:r>
    </w:p>
    <w:p w14:paraId="059D1C3F" w14:textId="750E6089" w:rsidR="007A75E0" w:rsidRPr="00ED0795" w:rsidRDefault="007A75E0" w:rsidP="00B04D6C">
      <w:pPr>
        <w:pStyle w:val="BodyText"/>
        <w:spacing w:after="0" w:line="360" w:lineRule="auto"/>
        <w:ind w:firstLine="600"/>
        <w:jc w:val="both"/>
        <w:rPr>
          <w:b/>
          <w:bCs/>
          <w:iCs/>
          <w:lang w:val="sr-Cyrl-BA"/>
        </w:rPr>
      </w:pPr>
      <w:r w:rsidRPr="00592A13">
        <w:rPr>
          <w:b/>
          <w:bCs/>
          <w:iCs/>
        </w:rPr>
        <w:t xml:space="preserve">                                                  </w:t>
      </w:r>
      <w:r w:rsidR="009F4247" w:rsidRPr="00592A13">
        <w:rPr>
          <w:b/>
          <w:bCs/>
          <w:iCs/>
        </w:rPr>
        <w:t xml:space="preserve">                    </w:t>
      </w:r>
      <w:r w:rsidR="009F4247" w:rsidRPr="00592A13">
        <w:rPr>
          <w:b/>
          <w:bCs/>
          <w:iCs/>
        </w:rPr>
        <w:tab/>
        <w:t xml:space="preserve"> </w:t>
      </w:r>
      <w:r w:rsidR="00797926" w:rsidRPr="00592A13">
        <w:rPr>
          <w:b/>
          <w:bCs/>
          <w:iCs/>
        </w:rPr>
        <w:t xml:space="preserve"> </w:t>
      </w:r>
      <w:r w:rsidRPr="00592A13">
        <w:rPr>
          <w:b/>
          <w:bCs/>
          <w:iCs/>
        </w:rPr>
        <w:t>____________________________</w:t>
      </w:r>
    </w:p>
    <w:p w14:paraId="25800889" w14:textId="2DD80B18" w:rsidR="0071490B" w:rsidRDefault="007A75E0" w:rsidP="006A3DFA">
      <w:pPr>
        <w:pStyle w:val="BodyText"/>
        <w:tabs>
          <w:tab w:val="left" w:pos="720"/>
          <w:tab w:val="center" w:pos="4736"/>
        </w:tabs>
        <w:spacing w:after="0" w:line="360" w:lineRule="auto"/>
        <w:jc w:val="both"/>
        <w:rPr>
          <w:lang w:val="sr-Latn-BA"/>
        </w:rPr>
      </w:pPr>
      <w:r w:rsidRPr="00592A13">
        <w:tab/>
      </w:r>
      <w:r w:rsidRPr="00592A13">
        <w:tab/>
      </w:r>
      <w:r w:rsidR="00ED0795">
        <w:rPr>
          <w:lang w:val="sr-Cyrl-BA"/>
        </w:rPr>
        <w:t xml:space="preserve">                                                                         </w:t>
      </w:r>
      <w:r w:rsidR="00281BFD">
        <w:rPr>
          <w:lang w:val="sr-Cyrl-BA"/>
        </w:rPr>
        <w:t>Милан Павловић</w:t>
      </w:r>
    </w:p>
    <w:p w14:paraId="75C9DB75" w14:textId="41F0015E" w:rsidR="0071490B" w:rsidRDefault="0071490B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5A1C43F2" w14:textId="352E65EB" w:rsidR="009273BB" w:rsidRDefault="009273BB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5008B40C" w14:textId="04F6DFC0" w:rsidR="009273BB" w:rsidRDefault="009273BB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0DF26C0B" w14:textId="5CC1B7BE" w:rsidR="009273BB" w:rsidRDefault="009273BB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0EB2CDDE" w14:textId="7C646B27" w:rsidR="009273BB" w:rsidRDefault="009273BB" w:rsidP="00B04D6C">
      <w:pPr>
        <w:spacing w:after="0"/>
        <w:rPr>
          <w:rFonts w:ascii="Times New Roman" w:hAnsi="Times New Roman" w:cs="Times New Roman"/>
          <w:lang w:val="sr-Latn-BA"/>
        </w:rPr>
      </w:pPr>
    </w:p>
    <w:sectPr w:rsidR="009273BB" w:rsidSect="009F4247">
      <w:pgSz w:w="11906" w:h="16838" w:code="9"/>
      <w:pgMar w:top="1440" w:right="1440" w:bottom="1440" w:left="1800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5C76A8" w14:textId="77777777" w:rsidR="00D2252D" w:rsidRDefault="00D2252D" w:rsidP="007A75E0">
      <w:pPr>
        <w:spacing w:after="0" w:line="240" w:lineRule="auto"/>
      </w:pPr>
      <w:r>
        <w:separator/>
      </w:r>
    </w:p>
  </w:endnote>
  <w:endnote w:type="continuationSeparator" w:id="0">
    <w:p w14:paraId="5C2567E4" w14:textId="77777777" w:rsidR="00D2252D" w:rsidRDefault="00D2252D" w:rsidP="007A7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D09795" w14:textId="77777777" w:rsidR="000535BF" w:rsidRDefault="000535BF">
    <w:pPr>
      <w:pStyle w:val="Footer"/>
      <w:tabs>
        <w:tab w:val="clear" w:pos="4320"/>
        <w:tab w:val="clear" w:pos="8640"/>
        <w:tab w:val="left" w:pos="2475"/>
      </w:tabs>
      <w:ind w:right="360"/>
      <w:rPr>
        <w:lang w:val="sr-Cyrl-C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9B055" w14:textId="77777777" w:rsidR="000535BF" w:rsidRDefault="000535B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</w:p>
  <w:p w14:paraId="20AE93AF" w14:textId="77777777" w:rsidR="000535BF" w:rsidRDefault="000535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33427E" w14:textId="59601210" w:rsidR="000535BF" w:rsidRPr="005627D9" w:rsidRDefault="000535BF">
    <w:pPr>
      <w:pStyle w:val="Footer"/>
      <w:framePr w:wrap="around" w:vAnchor="text" w:hAnchor="margin" w:xAlign="center" w:y="1"/>
      <w:rPr>
        <w:rStyle w:val="PageNumber"/>
        <w:sz w:val="20"/>
        <w:szCs w:val="20"/>
      </w:rPr>
    </w:pPr>
    <w:r w:rsidRPr="005627D9">
      <w:rPr>
        <w:rStyle w:val="PageNumber"/>
        <w:sz w:val="20"/>
        <w:szCs w:val="20"/>
      </w:rPr>
      <w:fldChar w:fldCharType="begin"/>
    </w:r>
    <w:r w:rsidRPr="005627D9">
      <w:rPr>
        <w:rStyle w:val="PageNumber"/>
        <w:sz w:val="20"/>
        <w:szCs w:val="20"/>
      </w:rPr>
      <w:instrText xml:space="preserve">PAGE  </w:instrText>
    </w:r>
    <w:r w:rsidRPr="005627D9">
      <w:rPr>
        <w:rStyle w:val="PageNumber"/>
        <w:sz w:val="20"/>
        <w:szCs w:val="20"/>
      </w:rPr>
      <w:fldChar w:fldCharType="separate"/>
    </w:r>
    <w:r w:rsidR="005C041A">
      <w:rPr>
        <w:rStyle w:val="PageNumber"/>
        <w:noProof/>
        <w:sz w:val="20"/>
        <w:szCs w:val="20"/>
      </w:rPr>
      <w:t>22</w:t>
    </w:r>
    <w:r w:rsidRPr="005627D9">
      <w:rPr>
        <w:rStyle w:val="PageNumber"/>
        <w:sz w:val="20"/>
        <w:szCs w:val="20"/>
      </w:rPr>
      <w:fldChar w:fldCharType="end"/>
    </w:r>
  </w:p>
  <w:p w14:paraId="138AC38D" w14:textId="77777777" w:rsidR="000535BF" w:rsidRDefault="000535BF">
    <w:pPr>
      <w:pStyle w:val="Footer"/>
      <w:tabs>
        <w:tab w:val="clear" w:pos="4320"/>
        <w:tab w:val="clear" w:pos="8640"/>
        <w:tab w:val="left" w:pos="2475"/>
      </w:tabs>
      <w:ind w:right="360"/>
      <w:rPr>
        <w:lang w:val="sr-Cyrl-CS"/>
      </w:rPr>
    </w:pPr>
  </w:p>
  <w:p w14:paraId="4D7CC1A7" w14:textId="77777777" w:rsidR="000535BF" w:rsidRDefault="000535BF">
    <w:pPr>
      <w:pStyle w:val="Footer"/>
      <w:tabs>
        <w:tab w:val="clear" w:pos="4320"/>
        <w:tab w:val="clear" w:pos="8640"/>
        <w:tab w:val="left" w:pos="2475"/>
      </w:tabs>
      <w:ind w:right="360"/>
      <w:rPr>
        <w:lang w:val="sr-Cyrl-C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10682E" w14:textId="77777777" w:rsidR="00D2252D" w:rsidRDefault="00D2252D" w:rsidP="007A75E0">
      <w:pPr>
        <w:spacing w:after="0" w:line="240" w:lineRule="auto"/>
      </w:pPr>
      <w:r>
        <w:separator/>
      </w:r>
    </w:p>
  </w:footnote>
  <w:footnote w:type="continuationSeparator" w:id="0">
    <w:p w14:paraId="28D7969B" w14:textId="77777777" w:rsidR="00D2252D" w:rsidRDefault="00D2252D" w:rsidP="007A75E0">
      <w:pPr>
        <w:spacing w:after="0" w:line="240" w:lineRule="auto"/>
      </w:pPr>
      <w:r>
        <w:continuationSeparator/>
      </w:r>
    </w:p>
  </w:footnote>
  <w:footnote w:id="1">
    <w:p w14:paraId="1B976A90" w14:textId="77777777" w:rsidR="000535BF" w:rsidRPr="007260EA" w:rsidRDefault="000535BF" w:rsidP="007A75E0">
      <w:pPr>
        <w:jc w:val="both"/>
        <w:rPr>
          <w:rFonts w:ascii="Times New Roman" w:hAnsi="Times New Roman" w:cs="Times New Roman"/>
          <w:bCs/>
          <w:iCs/>
          <w:sz w:val="18"/>
          <w:szCs w:val="18"/>
          <w:lang w:val="sr-Cyrl-BA"/>
        </w:rPr>
      </w:pPr>
      <w:r w:rsidRPr="007260EA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7260EA">
        <w:rPr>
          <w:rFonts w:ascii="Times New Roman" w:hAnsi="Times New Roman" w:cs="Times New Roman"/>
          <w:sz w:val="18"/>
          <w:szCs w:val="18"/>
          <w:lang w:val="sr-Cyrl-BA"/>
        </w:rPr>
        <w:t xml:space="preserve"> </w:t>
      </w:r>
      <w:r w:rsidRPr="00116584">
        <w:rPr>
          <w:rFonts w:ascii="Times New Roman" w:hAnsi="Times New Roman" w:cs="Times New Roman"/>
          <w:sz w:val="14"/>
          <w:szCs w:val="14"/>
          <w:lang w:val="sr-Cyrl-CS"/>
        </w:rPr>
        <w:t>У</w:t>
      </w:r>
      <w:r w:rsidRPr="00116584">
        <w:rPr>
          <w:rFonts w:ascii="Times New Roman" w:hAnsi="Times New Roman" w:cs="Times New Roman"/>
          <w:sz w:val="14"/>
          <w:szCs w:val="14"/>
          <w:lang w:val="sr-Cyrl-BA"/>
        </w:rPr>
        <w:t xml:space="preserve"> оквиру финансијског плана (трошкови одржавања) у Пословима инфраструктуре приказани су и трошкови одржавања возила за изградњу и одржавање пруга и пружних постројења и припадајући дио трошкова одржавања Сектора за информационе системе и информатичке технологије.</w:t>
      </w:r>
    </w:p>
  </w:footnote>
  <w:footnote w:id="2">
    <w:p w14:paraId="36A30BD7" w14:textId="4CDB29CC" w:rsidR="000535BF" w:rsidRPr="00070DAA" w:rsidRDefault="000535BF" w:rsidP="00D84520">
      <w:pPr>
        <w:pStyle w:val="FootnoteText"/>
        <w:rPr>
          <w:lang w:val="sr-Cyrl-BA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070DAA">
        <w:rPr>
          <w:sz w:val="16"/>
          <w:szCs w:val="16"/>
        </w:rPr>
        <w:t>Приказан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је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укупан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износ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средстава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из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коначног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нацрта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уговора</w:t>
      </w:r>
      <w:proofErr w:type="spellEnd"/>
      <w:r w:rsidRPr="00070DAA">
        <w:rPr>
          <w:sz w:val="16"/>
          <w:szCs w:val="16"/>
        </w:rPr>
        <w:t xml:space="preserve"> MAIC (</w:t>
      </w:r>
      <w:proofErr w:type="spellStart"/>
      <w:r w:rsidRPr="00070DAA">
        <w:rPr>
          <w:sz w:val="16"/>
          <w:szCs w:val="16"/>
        </w:rPr>
        <w:t>Уговор</w:t>
      </w:r>
      <w:proofErr w:type="spellEnd"/>
      <w:r w:rsidRPr="00070DAA">
        <w:rPr>
          <w:sz w:val="16"/>
          <w:szCs w:val="16"/>
        </w:rPr>
        <w:t xml:space="preserve"> о </w:t>
      </w:r>
      <w:proofErr w:type="spellStart"/>
      <w:r w:rsidRPr="00070DAA">
        <w:rPr>
          <w:sz w:val="16"/>
          <w:szCs w:val="16"/>
        </w:rPr>
        <w:t>управљању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жељезничком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инфраструктуром</w:t>
      </w:r>
      <w:proofErr w:type="spellEnd"/>
      <w:r w:rsidRPr="00070DAA">
        <w:rPr>
          <w:sz w:val="16"/>
          <w:szCs w:val="16"/>
        </w:rPr>
        <w:t xml:space="preserve">) и </w:t>
      </w:r>
      <w:proofErr w:type="spellStart"/>
      <w:r w:rsidRPr="00070DAA">
        <w:rPr>
          <w:sz w:val="16"/>
          <w:szCs w:val="16"/>
        </w:rPr>
        <w:t>коначног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нацрта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уговора</w:t>
      </w:r>
      <w:proofErr w:type="spellEnd"/>
      <w:r w:rsidRPr="00070DAA">
        <w:rPr>
          <w:sz w:val="16"/>
          <w:szCs w:val="16"/>
        </w:rPr>
        <w:t xml:space="preserve"> PSC (</w:t>
      </w:r>
      <w:proofErr w:type="spellStart"/>
      <w:r w:rsidRPr="00070DAA">
        <w:rPr>
          <w:sz w:val="16"/>
          <w:szCs w:val="16"/>
        </w:rPr>
        <w:t>Уговор</w:t>
      </w:r>
      <w:proofErr w:type="spellEnd"/>
      <w:r w:rsidRPr="00070DAA">
        <w:rPr>
          <w:sz w:val="16"/>
          <w:szCs w:val="16"/>
        </w:rPr>
        <w:t xml:space="preserve"> о </w:t>
      </w:r>
      <w:proofErr w:type="spellStart"/>
      <w:r w:rsidRPr="00070DAA">
        <w:rPr>
          <w:sz w:val="16"/>
          <w:szCs w:val="16"/>
        </w:rPr>
        <w:t>услузи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јавног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жељезничког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превоза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путника</w:t>
      </w:r>
      <w:proofErr w:type="spellEnd"/>
      <w:r w:rsidRPr="00070DAA">
        <w:rPr>
          <w:sz w:val="16"/>
          <w:szCs w:val="16"/>
        </w:rPr>
        <w:t xml:space="preserve"> у </w:t>
      </w:r>
      <w:proofErr w:type="spellStart"/>
      <w:r w:rsidRPr="00070DAA">
        <w:rPr>
          <w:sz w:val="16"/>
          <w:szCs w:val="16"/>
        </w:rPr>
        <w:t>Републици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Српској</w:t>
      </w:r>
      <w:proofErr w:type="spellEnd"/>
      <w:r w:rsidRPr="00070DAA">
        <w:rPr>
          <w:sz w:val="16"/>
          <w:szCs w:val="16"/>
        </w:rPr>
        <w:t>).</w:t>
      </w:r>
    </w:p>
  </w:footnote>
  <w:footnote w:id="3">
    <w:p w14:paraId="7133D3FA" w14:textId="6099A710" w:rsidR="000535BF" w:rsidRPr="00070DAA" w:rsidRDefault="000535BF" w:rsidP="00D84520">
      <w:pPr>
        <w:pStyle w:val="FootnoteText"/>
        <w:rPr>
          <w:lang w:val="sr-Cyrl-BA"/>
        </w:rPr>
      </w:pPr>
      <w:r>
        <w:rPr>
          <w:rStyle w:val="FootnoteReference"/>
        </w:rPr>
        <w:footnoteRef/>
      </w:r>
      <w:r>
        <w:t xml:space="preserve"> </w:t>
      </w:r>
      <w:r w:rsidRPr="00070DAA">
        <w:rPr>
          <w:sz w:val="16"/>
          <w:szCs w:val="16"/>
        </w:rPr>
        <w:t xml:space="preserve">У 2024. </w:t>
      </w:r>
      <w:proofErr w:type="spellStart"/>
      <w:r w:rsidRPr="00070DAA">
        <w:rPr>
          <w:sz w:val="16"/>
          <w:szCs w:val="16"/>
        </w:rPr>
        <w:t>години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субвенција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је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планирана</w:t>
      </w:r>
      <w:proofErr w:type="spellEnd"/>
      <w:r w:rsidRPr="00070DAA">
        <w:rPr>
          <w:sz w:val="16"/>
          <w:szCs w:val="16"/>
        </w:rPr>
        <w:t xml:space="preserve"> у </w:t>
      </w:r>
      <w:proofErr w:type="spellStart"/>
      <w:r w:rsidRPr="00070DAA">
        <w:rPr>
          <w:sz w:val="16"/>
          <w:szCs w:val="16"/>
        </w:rPr>
        <w:t>износу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од</w:t>
      </w:r>
      <w:proofErr w:type="spellEnd"/>
      <w:r w:rsidRPr="00070DAA">
        <w:rPr>
          <w:sz w:val="16"/>
          <w:szCs w:val="16"/>
        </w:rPr>
        <w:t xml:space="preserve"> 20.000.000 КМ,  </w:t>
      </w:r>
      <w:proofErr w:type="spellStart"/>
      <w:r w:rsidRPr="00070DAA">
        <w:rPr>
          <w:sz w:val="16"/>
          <w:szCs w:val="16"/>
        </w:rPr>
        <w:t>на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осно</w:t>
      </w:r>
      <w:r>
        <w:rPr>
          <w:sz w:val="16"/>
          <w:szCs w:val="16"/>
        </w:rPr>
        <w:t>ву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усвојеног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Буџета</w:t>
      </w:r>
      <w:proofErr w:type="spellEnd"/>
      <w:r>
        <w:rPr>
          <w:sz w:val="16"/>
          <w:szCs w:val="16"/>
        </w:rPr>
        <w:t xml:space="preserve"> РС </w:t>
      </w:r>
      <w:proofErr w:type="spellStart"/>
      <w:r>
        <w:rPr>
          <w:sz w:val="16"/>
          <w:szCs w:val="16"/>
        </w:rPr>
        <w:t>за</w:t>
      </w:r>
      <w:proofErr w:type="spellEnd"/>
      <w:r>
        <w:rPr>
          <w:sz w:val="16"/>
          <w:szCs w:val="16"/>
        </w:rPr>
        <w:t xml:space="preserve"> 2024</w:t>
      </w:r>
      <w:r w:rsidRPr="00070DAA">
        <w:rPr>
          <w:sz w:val="16"/>
          <w:szCs w:val="16"/>
        </w:rPr>
        <w:t xml:space="preserve">. </w:t>
      </w:r>
      <w:proofErr w:type="spellStart"/>
      <w:r w:rsidRPr="00070DAA">
        <w:rPr>
          <w:sz w:val="16"/>
          <w:szCs w:val="16"/>
        </w:rPr>
        <w:t>годину</w:t>
      </w:r>
      <w:proofErr w:type="spellEnd"/>
      <w:r w:rsidRPr="00070DAA">
        <w:rPr>
          <w:sz w:val="16"/>
          <w:szCs w:val="16"/>
        </w:rPr>
        <w:t xml:space="preserve">. У 2025. и 2026. </w:t>
      </w:r>
      <w:proofErr w:type="spellStart"/>
      <w:r w:rsidRPr="00070DAA">
        <w:rPr>
          <w:sz w:val="16"/>
          <w:szCs w:val="16"/>
        </w:rPr>
        <w:t>години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планиран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је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износ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субвенције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из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коначног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нацрта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уговора</w:t>
      </w:r>
      <w:proofErr w:type="spellEnd"/>
      <w:r w:rsidRPr="00070DAA">
        <w:rPr>
          <w:sz w:val="16"/>
          <w:szCs w:val="16"/>
        </w:rPr>
        <w:t xml:space="preserve"> MAIC и </w:t>
      </w:r>
      <w:proofErr w:type="spellStart"/>
      <w:r w:rsidRPr="00070DAA">
        <w:rPr>
          <w:sz w:val="16"/>
          <w:szCs w:val="16"/>
        </w:rPr>
        <w:t>коначног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нацрта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уговора</w:t>
      </w:r>
      <w:proofErr w:type="spellEnd"/>
      <w:r w:rsidRPr="00070DAA">
        <w:rPr>
          <w:sz w:val="16"/>
          <w:szCs w:val="16"/>
        </w:rPr>
        <w:t xml:space="preserve"> PSC, </w:t>
      </w:r>
      <w:proofErr w:type="spellStart"/>
      <w:r w:rsidRPr="00070DAA">
        <w:rPr>
          <w:sz w:val="16"/>
          <w:szCs w:val="16"/>
        </w:rPr>
        <w:t>умањен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за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износ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средстава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предвиђених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за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обнову</w:t>
      </w:r>
      <w:proofErr w:type="spellEnd"/>
      <w:r w:rsidRPr="00070DAA">
        <w:rPr>
          <w:sz w:val="16"/>
          <w:szCs w:val="16"/>
        </w:rPr>
        <w:t xml:space="preserve"> (</w:t>
      </w:r>
      <w:proofErr w:type="spellStart"/>
      <w:r w:rsidRPr="00070DAA">
        <w:rPr>
          <w:sz w:val="16"/>
          <w:szCs w:val="16"/>
        </w:rPr>
        <w:t>инвестиције</w:t>
      </w:r>
      <w:proofErr w:type="spellEnd"/>
      <w:r w:rsidRPr="00070DAA">
        <w:rPr>
          <w:sz w:val="16"/>
          <w:szCs w:val="16"/>
        </w:rPr>
        <w:t xml:space="preserve">). </w:t>
      </w:r>
      <w:proofErr w:type="spellStart"/>
      <w:r w:rsidRPr="00070DAA">
        <w:rPr>
          <w:sz w:val="16"/>
          <w:szCs w:val="16"/>
        </w:rPr>
        <w:t>Детаљније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образложење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се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налази</w:t>
      </w:r>
      <w:proofErr w:type="spellEnd"/>
      <w:r w:rsidRPr="00070DAA">
        <w:rPr>
          <w:sz w:val="16"/>
          <w:szCs w:val="16"/>
        </w:rPr>
        <w:t xml:space="preserve"> у </w:t>
      </w:r>
      <w:proofErr w:type="spellStart"/>
      <w:r w:rsidRPr="00070DAA">
        <w:rPr>
          <w:sz w:val="16"/>
          <w:szCs w:val="16"/>
        </w:rPr>
        <w:t>наставку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документа</w:t>
      </w:r>
      <w:proofErr w:type="spellEnd"/>
      <w:r w:rsidRPr="00070DAA">
        <w:rPr>
          <w:sz w:val="16"/>
          <w:szCs w:val="16"/>
        </w:rPr>
        <w:t xml:space="preserve">, у </w:t>
      </w:r>
      <w:proofErr w:type="spellStart"/>
      <w:r w:rsidRPr="00070DAA">
        <w:rPr>
          <w:sz w:val="16"/>
          <w:szCs w:val="16"/>
        </w:rPr>
        <w:t>поглављу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План</w:t>
      </w:r>
      <w:proofErr w:type="spellEnd"/>
      <w:r w:rsidRPr="00070DAA">
        <w:rPr>
          <w:sz w:val="16"/>
          <w:szCs w:val="16"/>
        </w:rPr>
        <w:t xml:space="preserve"> </w:t>
      </w:r>
      <w:proofErr w:type="spellStart"/>
      <w:r w:rsidRPr="00070DAA">
        <w:rPr>
          <w:sz w:val="16"/>
          <w:szCs w:val="16"/>
        </w:rPr>
        <w:t>прихода</w:t>
      </w:r>
      <w:proofErr w:type="spellEnd"/>
      <w:r w:rsidRPr="00070DAA">
        <w:t>.</w:t>
      </w:r>
    </w:p>
  </w:footnote>
  <w:footnote w:id="4">
    <w:p w14:paraId="78ACF588" w14:textId="6064D382" w:rsidR="000535BF" w:rsidRPr="00871A6C" w:rsidRDefault="000535BF" w:rsidP="005F75C4">
      <w:pPr>
        <w:pStyle w:val="FootnoteText"/>
        <w:rPr>
          <w:sz w:val="16"/>
          <w:szCs w:val="16"/>
          <w:lang w:val="sr-Cyrl-BA"/>
        </w:rPr>
      </w:pPr>
      <w:r w:rsidRPr="00871A6C">
        <w:rPr>
          <w:rStyle w:val="FootnoteReference"/>
          <w:sz w:val="16"/>
          <w:szCs w:val="16"/>
        </w:rPr>
        <w:footnoteRef/>
      </w:r>
      <w:r w:rsidRPr="00871A6C">
        <w:rPr>
          <w:sz w:val="16"/>
          <w:szCs w:val="16"/>
        </w:rPr>
        <w:t xml:space="preserve"> </w:t>
      </w:r>
      <w:r w:rsidRPr="00871A6C">
        <w:rPr>
          <w:sz w:val="16"/>
          <w:szCs w:val="16"/>
          <w:lang w:val="sr-Cyrl-BA"/>
        </w:rPr>
        <w:t>Редовно плаћање по основу ПДВ-а</w:t>
      </w:r>
    </w:p>
  </w:footnote>
  <w:footnote w:id="5">
    <w:p w14:paraId="2415852A" w14:textId="2DBD046F" w:rsidR="000535BF" w:rsidRPr="00871A6C" w:rsidRDefault="000535BF" w:rsidP="005F75C4">
      <w:pPr>
        <w:pStyle w:val="FootnoteText"/>
        <w:rPr>
          <w:sz w:val="16"/>
          <w:szCs w:val="16"/>
          <w:lang w:val="sr-Cyrl-BA"/>
        </w:rPr>
      </w:pPr>
      <w:r w:rsidRPr="00871A6C">
        <w:rPr>
          <w:rStyle w:val="FootnoteReference"/>
          <w:sz w:val="16"/>
          <w:szCs w:val="16"/>
        </w:rPr>
        <w:footnoteRef/>
      </w:r>
      <w:r w:rsidRPr="00871A6C">
        <w:rPr>
          <w:sz w:val="16"/>
          <w:szCs w:val="16"/>
        </w:rPr>
        <w:t xml:space="preserve"> </w:t>
      </w:r>
      <w:r>
        <w:rPr>
          <w:sz w:val="16"/>
          <w:szCs w:val="16"/>
          <w:lang w:val="sr-Cyrl-BA"/>
        </w:rPr>
        <w:t xml:space="preserve">Инвестиције </w:t>
      </w:r>
      <w:r>
        <w:rPr>
          <w:sz w:val="16"/>
          <w:szCs w:val="16"/>
          <w:lang w:val="sr-Cyrl-BA"/>
        </w:rPr>
        <w:t xml:space="preserve">за које су обезбјеђена средства финансирања </w:t>
      </w:r>
    </w:p>
  </w:footnote>
  <w:footnote w:id="6">
    <w:p w14:paraId="4E2D234E" w14:textId="0185FD23" w:rsidR="000535BF" w:rsidRPr="005A10E0" w:rsidRDefault="000535BF" w:rsidP="005F75C4">
      <w:pPr>
        <w:pStyle w:val="FootnoteText"/>
        <w:rPr>
          <w:sz w:val="16"/>
          <w:szCs w:val="16"/>
          <w:lang w:val="sr-Cyrl-BA"/>
        </w:rPr>
      </w:pPr>
      <w:r w:rsidRPr="005A10E0">
        <w:rPr>
          <w:rStyle w:val="FootnoteReference"/>
          <w:sz w:val="16"/>
          <w:szCs w:val="16"/>
        </w:rPr>
        <w:footnoteRef/>
      </w:r>
      <w:r w:rsidRPr="005A10E0">
        <w:rPr>
          <w:sz w:val="16"/>
          <w:szCs w:val="16"/>
        </w:rPr>
        <w:t xml:space="preserve"> </w:t>
      </w:r>
      <w:r w:rsidRPr="005A10E0">
        <w:rPr>
          <w:sz w:val="16"/>
          <w:szCs w:val="16"/>
          <w:lang w:val="sr-Cyrl-BA"/>
        </w:rPr>
        <w:t xml:space="preserve">У </w:t>
      </w:r>
      <w:r>
        <w:rPr>
          <w:sz w:val="16"/>
          <w:szCs w:val="16"/>
          <w:lang w:val="sr-Cyrl-BA"/>
        </w:rPr>
        <w:t xml:space="preserve">оквиру готовине на крају обрачунског периода налазе се резервисана средства за намирење повјериоца у поступку реструктуирања ЖРС, а чија су потраживања оспорена на испитном рочишту (Одлука Надзорног одбора број </w:t>
      </w:r>
      <w:r>
        <w:rPr>
          <w:sz w:val="16"/>
          <w:szCs w:val="16"/>
          <w:lang w:val="sr-Latn-BA"/>
        </w:rPr>
        <w:t>I</w:t>
      </w:r>
      <w:r>
        <w:rPr>
          <w:sz w:val="16"/>
          <w:szCs w:val="16"/>
        </w:rPr>
        <w:t xml:space="preserve">-2.23368-2/20 </w:t>
      </w:r>
      <w:r>
        <w:rPr>
          <w:sz w:val="16"/>
          <w:szCs w:val="16"/>
          <w:lang w:val="sr-Cyrl-BA"/>
        </w:rPr>
        <w:t>од</w:t>
      </w:r>
      <w:r>
        <w:rPr>
          <w:sz w:val="16"/>
          <w:szCs w:val="16"/>
        </w:rPr>
        <w:t xml:space="preserve"> 11.12.2020.</w:t>
      </w:r>
      <w:r>
        <w:rPr>
          <w:sz w:val="16"/>
          <w:szCs w:val="16"/>
          <w:lang w:val="sr-Cyrl-BA"/>
        </w:rPr>
        <w:t>године).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6D41B" w14:textId="77777777" w:rsidR="000535BF" w:rsidRPr="00CC79A9" w:rsidRDefault="000535BF">
    <w:pPr>
      <w:ind w:right="360"/>
      <w:jc w:val="right"/>
      <w:rPr>
        <w:rFonts w:ascii="Calibri" w:hAnsi="Calibri"/>
        <w:color w:val="FFFFFF"/>
        <w:sz w:val="20"/>
        <w:szCs w:val="20"/>
        <w:lang w:val="sr-Cyrl-CS"/>
      </w:rPr>
    </w:pPr>
    <w:r w:rsidRPr="00CC79A9">
      <w:rPr>
        <w:rFonts w:ascii="Calibri" w:hAnsi="Calibri"/>
        <w:color w:val="FFFFFF"/>
        <w:sz w:val="20"/>
        <w:szCs w:val="20"/>
        <w:lang w:val="sr-Cyrl-CS"/>
      </w:rPr>
      <w:t xml:space="preserve">План пословања Жељезница Републике Српске а.д. Добој </w:t>
    </w:r>
  </w:p>
  <w:p w14:paraId="3863D844" w14:textId="518B3B3D" w:rsidR="000535BF" w:rsidRPr="00CC79A9" w:rsidRDefault="000535BF">
    <w:pPr>
      <w:ind w:right="360"/>
      <w:jc w:val="right"/>
      <w:rPr>
        <w:rFonts w:ascii="Calibri" w:hAnsi="Calibri"/>
        <w:sz w:val="20"/>
        <w:szCs w:val="20"/>
        <w:lang w:val="sr-Cyrl-CS"/>
      </w:rPr>
    </w:pPr>
    <w:r w:rsidRPr="00CC79A9">
      <w:rPr>
        <w:rFonts w:ascii="Calibri" w:hAnsi="Calibri"/>
        <w:color w:val="FFFFFF"/>
        <w:sz w:val="20"/>
        <w:szCs w:val="20"/>
        <w:lang w:val="sr-Cyrl-CS"/>
      </w:rPr>
      <w:t>за период 2013-2015. год.</w: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A13981" wp14:editId="231AADD3">
              <wp:simplePos x="0" y="0"/>
              <wp:positionH relativeFrom="column">
                <wp:posOffset>457200</wp:posOffset>
              </wp:positionH>
              <wp:positionV relativeFrom="paragraph">
                <wp:posOffset>264795</wp:posOffset>
              </wp:positionV>
              <wp:extent cx="509270" cy="250190"/>
              <wp:effectExtent l="2540" t="1270" r="254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9270" cy="250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FB8D9" w14:textId="77777777" w:rsidR="000535BF" w:rsidRDefault="000535BF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6"/>
                            </w:rPr>
                          </w:pPr>
                        </w:p>
                        <w:p w14:paraId="6F4331B9" w14:textId="77777777" w:rsidR="000535BF" w:rsidRDefault="000535BF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18"/>
                              <w:lang w:val="sr-Cyrl-C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8"/>
                              <w:lang w:val="sr-Cyrl-CS"/>
                            </w:rPr>
                            <w:t>ЖРС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A139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36pt;margin-top:20.85pt;width:40.1pt;height:1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" filled="f" stroked="f">
              <v:textbox>
                <w:txbxContent>
                  <w:p w14:paraId="2C5FB8D9" w14:textId="77777777" w:rsidR="000535BF" w:rsidRDefault="000535BF">
                    <w:pPr>
                      <w:rPr>
                        <w:rFonts w:ascii="Arial" w:hAnsi="Arial" w:cs="Arial"/>
                        <w:b/>
                        <w:color w:val="FFFFFF"/>
                        <w:sz w:val="6"/>
                      </w:rPr>
                    </w:pPr>
                  </w:p>
                  <w:p w14:paraId="6F4331B9" w14:textId="77777777" w:rsidR="000535BF" w:rsidRDefault="000535BF">
                    <w:pPr>
                      <w:rPr>
                        <w:rFonts w:ascii="Arial" w:hAnsi="Arial" w:cs="Arial"/>
                        <w:b/>
                        <w:color w:val="FFFFFF"/>
                        <w:sz w:val="18"/>
                        <w:lang w:val="sr-Cyrl-CS"/>
                      </w:rPr>
                    </w:pPr>
                    <w:r>
                      <w:rPr>
                        <w:rFonts w:ascii="Arial" w:hAnsi="Arial" w:cs="Arial"/>
                        <w:b/>
                        <w:color w:val="FFFFFF"/>
                        <w:sz w:val="18"/>
                        <w:lang w:val="sr-Cyrl-CS"/>
                      </w:rPr>
                      <w:t>ЖРС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4AB9D" w14:textId="77777777" w:rsidR="000535BF" w:rsidRDefault="000535BF" w:rsidP="00EC4D95">
    <w:pPr>
      <w:ind w:right="360"/>
      <w:jc w:val="right"/>
      <w:rPr>
        <w:sz w:val="20"/>
        <w:szCs w:val="20"/>
        <w:lang w:val="sr-Cyrl-CS"/>
      </w:rPr>
    </w:pPr>
  </w:p>
  <w:p w14:paraId="499894DB" w14:textId="77777777" w:rsidR="000535BF" w:rsidRDefault="000535BF" w:rsidP="00EC4D95">
    <w:pPr>
      <w:ind w:right="360"/>
      <w:jc w:val="right"/>
      <w:rPr>
        <w:sz w:val="20"/>
        <w:szCs w:val="20"/>
        <w:lang w:val="sr-Cyrl-CS"/>
      </w:rPr>
    </w:pPr>
  </w:p>
  <w:p w14:paraId="7D9361E8" w14:textId="77777777" w:rsidR="000535BF" w:rsidRDefault="000535BF" w:rsidP="00EC4D95">
    <w:pPr>
      <w:ind w:right="360"/>
      <w:jc w:val="right"/>
      <w:rPr>
        <w:sz w:val="20"/>
        <w:szCs w:val="20"/>
        <w:lang w:val="sr-Cyrl-CS"/>
      </w:rPr>
    </w:pPr>
  </w:p>
  <w:p w14:paraId="1A200502" w14:textId="6E0EAA6D" w:rsidR="000535BF" w:rsidRPr="007D044D" w:rsidRDefault="000535BF" w:rsidP="00EC4D95">
    <w:pPr>
      <w:ind w:right="360"/>
      <w:jc w:val="right"/>
      <w:rPr>
        <w:sz w:val="20"/>
        <w:szCs w:val="20"/>
        <w:lang w:val="hr-HR"/>
      </w:rPr>
    </w:pPr>
    <w:r>
      <w:rPr>
        <w:sz w:val="20"/>
        <w:szCs w:val="20"/>
        <w:lang w:val="sr-Cyrl-CS"/>
      </w:rPr>
      <w:t xml:space="preserve"> </w:t>
    </w:r>
    <w:r w:rsidRPr="007D044D">
      <w:rPr>
        <w:sz w:val="20"/>
        <w:szCs w:val="20"/>
        <w:lang w:val="sr-Cyrl-CS"/>
      </w:rPr>
      <w:t xml:space="preserve">План </w:t>
    </w:r>
    <w:r w:rsidRPr="007D044D">
      <w:rPr>
        <w:sz w:val="20"/>
        <w:szCs w:val="20"/>
        <w:lang w:val="sr-Cyrl-CS"/>
      </w:rPr>
      <w:t>пословања Жељезница Републике Српске а.д. Добој</w:t>
    </w:r>
    <w:r>
      <w:rPr>
        <w:sz w:val="20"/>
        <w:szCs w:val="20"/>
        <w:lang w:val="sr-Cyrl-CS"/>
      </w:rPr>
      <w:t xml:space="preserve"> </w:t>
    </w:r>
    <w:r w:rsidRPr="007D044D">
      <w:rPr>
        <w:sz w:val="20"/>
        <w:szCs w:val="20"/>
        <w:lang w:val="sr-Cyrl-CS"/>
      </w:rPr>
      <w:t>за период 201</w:t>
    </w:r>
    <w:r>
      <w:rPr>
        <w:sz w:val="20"/>
        <w:szCs w:val="20"/>
        <w:lang w:val="sr-Cyrl-CS"/>
      </w:rPr>
      <w:t>9-</w:t>
    </w:r>
    <w:r>
      <w:rPr>
        <w:sz w:val="20"/>
        <w:szCs w:val="20"/>
      </w:rPr>
      <w:t>2021</w:t>
    </w:r>
    <w:r>
      <w:rPr>
        <w:sz w:val="20"/>
        <w:szCs w:val="20"/>
        <w:lang w:val="sr-Cyrl-CS"/>
      </w:rPr>
      <w:t>. године</w: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A27FFF3" wp14:editId="15EADC35">
              <wp:simplePos x="0" y="0"/>
              <wp:positionH relativeFrom="column">
                <wp:posOffset>457200</wp:posOffset>
              </wp:positionH>
              <wp:positionV relativeFrom="paragraph">
                <wp:posOffset>264795</wp:posOffset>
              </wp:positionV>
              <wp:extent cx="509270" cy="25019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9270" cy="250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242924" w14:textId="77777777" w:rsidR="000535BF" w:rsidRDefault="000535BF" w:rsidP="00EC4D95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6"/>
                            </w:rPr>
                          </w:pPr>
                        </w:p>
                        <w:p w14:paraId="4B4AFFA7" w14:textId="77777777" w:rsidR="000535BF" w:rsidRDefault="000535BF" w:rsidP="00EC4D95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18"/>
                              <w:lang w:val="sr-Cyrl-C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8"/>
                              <w:lang w:val="sr-Cyrl-CS"/>
                            </w:rPr>
                            <w:t>ЖРС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27FFF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0;text-align:left;margin-left:36pt;margin-top:20.85pt;width:40.1pt;height:19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" filled="f" stroked="f">
              <v:textbox>
                <w:txbxContent>
                  <w:p w14:paraId="09242924" w14:textId="77777777" w:rsidR="000535BF" w:rsidRDefault="000535BF" w:rsidP="00EC4D95">
                    <w:pPr>
                      <w:rPr>
                        <w:rFonts w:ascii="Arial" w:hAnsi="Arial" w:cs="Arial"/>
                        <w:b/>
                        <w:color w:val="FFFFFF"/>
                        <w:sz w:val="6"/>
                      </w:rPr>
                    </w:pPr>
                  </w:p>
                  <w:p w14:paraId="4B4AFFA7" w14:textId="77777777" w:rsidR="000535BF" w:rsidRDefault="000535BF" w:rsidP="00EC4D95">
                    <w:pPr>
                      <w:rPr>
                        <w:rFonts w:ascii="Arial" w:hAnsi="Arial" w:cs="Arial"/>
                        <w:b/>
                        <w:color w:val="FFFFFF"/>
                        <w:sz w:val="18"/>
                        <w:lang w:val="sr-Cyrl-CS"/>
                      </w:rPr>
                    </w:pPr>
                    <w:r>
                      <w:rPr>
                        <w:rFonts w:ascii="Arial" w:hAnsi="Arial" w:cs="Arial"/>
                        <w:b/>
                        <w:color w:val="FFFFFF"/>
                        <w:sz w:val="18"/>
                        <w:lang w:val="sr-Cyrl-CS"/>
                      </w:rPr>
                      <w:t>ЖРС</w:t>
                    </w:r>
                  </w:p>
                </w:txbxContent>
              </v:textbox>
            </v:shape>
          </w:pict>
        </mc:Fallback>
      </mc:AlternateContent>
    </w:r>
  </w:p>
  <w:p w14:paraId="596CDDCA" w14:textId="77777777" w:rsidR="000535BF" w:rsidRDefault="000535BF" w:rsidP="00EC4D95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F7A6A" w14:textId="164EF5BC" w:rsidR="000535BF" w:rsidRPr="00A20043" w:rsidRDefault="000535BF" w:rsidP="00E60AFF">
    <w:pPr>
      <w:ind w:right="360"/>
      <w:jc w:val="center"/>
      <w:rPr>
        <w:rFonts w:ascii="Times New Roman" w:hAnsi="Times New Roman" w:cs="Times New Roman"/>
        <w:i/>
        <w:sz w:val="20"/>
        <w:szCs w:val="20"/>
        <w:lang w:val="sr-Cyrl-CS"/>
      </w:rPr>
    </w:pPr>
    <w:r>
      <w:rPr>
        <w:rFonts w:ascii="Times New Roman" w:hAnsi="Times New Roman" w:cs="Times New Roman"/>
        <w:i/>
        <w:sz w:val="20"/>
        <w:szCs w:val="20"/>
        <w:lang w:val="sr-Cyrl-CS"/>
      </w:rPr>
      <w:t xml:space="preserve">Ребаланс </w:t>
    </w:r>
    <w:r w:rsidRPr="00A20043">
      <w:rPr>
        <w:rFonts w:ascii="Times New Roman" w:hAnsi="Times New Roman" w:cs="Times New Roman"/>
        <w:i/>
        <w:sz w:val="20"/>
        <w:szCs w:val="20"/>
        <w:lang w:val="sr-Cyrl-CS"/>
      </w:rPr>
      <w:t>План</w:t>
    </w:r>
    <w:r>
      <w:rPr>
        <w:rFonts w:ascii="Times New Roman" w:hAnsi="Times New Roman" w:cs="Times New Roman"/>
        <w:i/>
        <w:sz w:val="20"/>
        <w:szCs w:val="20"/>
        <w:lang w:val="sr-Cyrl-CS"/>
      </w:rPr>
      <w:t>а</w:t>
    </w:r>
    <w:r w:rsidRPr="00A20043">
      <w:rPr>
        <w:rFonts w:ascii="Times New Roman" w:hAnsi="Times New Roman" w:cs="Times New Roman"/>
        <w:i/>
        <w:sz w:val="20"/>
        <w:szCs w:val="20"/>
        <w:lang w:val="sr-Cyrl-CS"/>
      </w:rPr>
      <w:t xml:space="preserve"> пословања Жељезница Републике Српске а.д. Добој за период 202</w:t>
    </w:r>
    <w:r>
      <w:rPr>
        <w:rFonts w:ascii="Times New Roman" w:hAnsi="Times New Roman" w:cs="Times New Roman"/>
        <w:i/>
        <w:sz w:val="20"/>
        <w:szCs w:val="20"/>
      </w:rPr>
      <w:t>4</w:t>
    </w:r>
    <w:r w:rsidRPr="00A20043">
      <w:rPr>
        <w:rFonts w:ascii="Times New Roman" w:hAnsi="Times New Roman" w:cs="Times New Roman"/>
        <w:i/>
        <w:sz w:val="20"/>
        <w:szCs w:val="20"/>
        <w:lang w:val="sr-Cyrl-CS"/>
      </w:rPr>
      <w:t>-202</w:t>
    </w:r>
    <w:r>
      <w:rPr>
        <w:rFonts w:ascii="Times New Roman" w:hAnsi="Times New Roman" w:cs="Times New Roman"/>
        <w:i/>
        <w:sz w:val="20"/>
        <w:szCs w:val="20"/>
      </w:rPr>
      <w:t>6</w:t>
    </w:r>
    <w:r w:rsidRPr="00A20043">
      <w:rPr>
        <w:rFonts w:ascii="Times New Roman" w:hAnsi="Times New Roman" w:cs="Times New Roman"/>
        <w:i/>
        <w:sz w:val="20"/>
        <w:szCs w:val="20"/>
        <w:lang w:val="sr-Cyrl-CS"/>
      </w:rPr>
      <w:t>.</w:t>
    </w:r>
    <w:r>
      <w:rPr>
        <w:rFonts w:ascii="Times New Roman" w:hAnsi="Times New Roman" w:cs="Times New Roman"/>
        <w:i/>
        <w:sz w:val="20"/>
        <w:szCs w:val="20"/>
        <w:lang w:val="sr-Cyrl-CS"/>
      </w:rPr>
      <w:t>година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60F12"/>
    <w:multiLevelType w:val="hybridMultilevel"/>
    <w:tmpl w:val="4F4ED68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B130A7"/>
    <w:multiLevelType w:val="hybridMultilevel"/>
    <w:tmpl w:val="4816FC2E"/>
    <w:lvl w:ilvl="0" w:tplc="F4E6E72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6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09ED722C"/>
    <w:multiLevelType w:val="hybridMultilevel"/>
    <w:tmpl w:val="A6EC225A"/>
    <w:lvl w:ilvl="0" w:tplc="C0AE6798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0582E"/>
    <w:multiLevelType w:val="hybridMultilevel"/>
    <w:tmpl w:val="6B4251F2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2A7C3A"/>
    <w:multiLevelType w:val="hybridMultilevel"/>
    <w:tmpl w:val="2CDA2AFA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5" w15:restartNumberingAfterBreak="0">
    <w:nsid w:val="0F8D3CDE"/>
    <w:multiLevelType w:val="hybridMultilevel"/>
    <w:tmpl w:val="5264192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FC02E8"/>
    <w:multiLevelType w:val="hybridMultilevel"/>
    <w:tmpl w:val="69E84880"/>
    <w:lvl w:ilvl="0" w:tplc="DF706D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E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E76CF"/>
    <w:multiLevelType w:val="hybridMultilevel"/>
    <w:tmpl w:val="3F46C224"/>
    <w:lvl w:ilvl="0" w:tplc="55DA10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13717"/>
    <w:multiLevelType w:val="multilevel"/>
    <w:tmpl w:val="AD645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75499"/>
    <w:multiLevelType w:val="hybridMultilevel"/>
    <w:tmpl w:val="152EDA4E"/>
    <w:lvl w:ilvl="0" w:tplc="CE540004">
      <w:start w:val="19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1EE5756"/>
    <w:multiLevelType w:val="multilevel"/>
    <w:tmpl w:val="6FEAD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75231D"/>
    <w:multiLevelType w:val="hybridMultilevel"/>
    <w:tmpl w:val="6122E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30301"/>
    <w:multiLevelType w:val="hybridMultilevel"/>
    <w:tmpl w:val="02AAB5A2"/>
    <w:lvl w:ilvl="0" w:tplc="322081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E68A8"/>
    <w:multiLevelType w:val="hybridMultilevel"/>
    <w:tmpl w:val="5B0089F6"/>
    <w:lvl w:ilvl="0" w:tplc="18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8F2651"/>
    <w:multiLevelType w:val="hybridMultilevel"/>
    <w:tmpl w:val="0F023B98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054EE"/>
    <w:multiLevelType w:val="multilevel"/>
    <w:tmpl w:val="49C2245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7360B6"/>
    <w:multiLevelType w:val="hybridMultilevel"/>
    <w:tmpl w:val="6A0823BC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17" w15:restartNumberingAfterBreak="0">
    <w:nsid w:val="2F7D7F03"/>
    <w:multiLevelType w:val="hybridMultilevel"/>
    <w:tmpl w:val="D1B0FE20"/>
    <w:lvl w:ilvl="0" w:tplc="BD481F2E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CF686F"/>
    <w:multiLevelType w:val="multilevel"/>
    <w:tmpl w:val="83A281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5094ED4"/>
    <w:multiLevelType w:val="hybridMultilevel"/>
    <w:tmpl w:val="A5041D4A"/>
    <w:lvl w:ilvl="0" w:tplc="84E25A4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7"/>
        </w:tabs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7"/>
        </w:tabs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7"/>
        </w:tabs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7"/>
        </w:tabs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7"/>
        </w:tabs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7"/>
        </w:tabs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7"/>
        </w:tabs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7"/>
        </w:tabs>
        <w:ind w:left="6147" w:hanging="360"/>
      </w:pPr>
      <w:rPr>
        <w:rFonts w:ascii="Wingdings" w:hAnsi="Wingdings" w:hint="default"/>
      </w:rPr>
    </w:lvl>
  </w:abstractNum>
  <w:abstractNum w:abstractNumId="20" w15:restartNumberingAfterBreak="0">
    <w:nsid w:val="42D64375"/>
    <w:multiLevelType w:val="hybridMultilevel"/>
    <w:tmpl w:val="328ECE30"/>
    <w:lvl w:ilvl="0" w:tplc="51E0875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F36B09"/>
    <w:multiLevelType w:val="multilevel"/>
    <w:tmpl w:val="328ECE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5E209F"/>
    <w:multiLevelType w:val="hybridMultilevel"/>
    <w:tmpl w:val="6D000026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23" w15:restartNumberingAfterBreak="0">
    <w:nsid w:val="4E972B3B"/>
    <w:multiLevelType w:val="hybridMultilevel"/>
    <w:tmpl w:val="C34CB11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D36131"/>
    <w:multiLevelType w:val="hybridMultilevel"/>
    <w:tmpl w:val="E9585D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82734C"/>
    <w:multiLevelType w:val="multilevel"/>
    <w:tmpl w:val="A6EC225A"/>
    <w:lvl w:ilvl="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E85799"/>
    <w:multiLevelType w:val="hybridMultilevel"/>
    <w:tmpl w:val="6E0E8472"/>
    <w:lvl w:ilvl="0" w:tplc="30E40B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6A22E52"/>
    <w:multiLevelType w:val="hybridMultilevel"/>
    <w:tmpl w:val="83A281A8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650DB7"/>
    <w:multiLevelType w:val="hybridMultilevel"/>
    <w:tmpl w:val="AD6453A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FB2D79"/>
    <w:multiLevelType w:val="multilevel"/>
    <w:tmpl w:val="28362E0A"/>
    <w:lvl w:ilvl="0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1ED5713"/>
    <w:multiLevelType w:val="hybridMultilevel"/>
    <w:tmpl w:val="569E3E4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BD3F6D"/>
    <w:multiLevelType w:val="hybridMultilevel"/>
    <w:tmpl w:val="28362E0A"/>
    <w:lvl w:ilvl="0" w:tplc="A85654C2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4F34F37"/>
    <w:multiLevelType w:val="hybridMultilevel"/>
    <w:tmpl w:val="49C2245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8844044"/>
    <w:multiLevelType w:val="hybridMultilevel"/>
    <w:tmpl w:val="654A49F6"/>
    <w:lvl w:ilvl="0" w:tplc="E69A377A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25215002">
    <w:abstractNumId w:val="32"/>
  </w:num>
  <w:num w:numId="2" w16cid:durableId="1920872228">
    <w:abstractNumId w:val="23"/>
  </w:num>
  <w:num w:numId="3" w16cid:durableId="1625309969">
    <w:abstractNumId w:val="6"/>
  </w:num>
  <w:num w:numId="4" w16cid:durableId="2019505096">
    <w:abstractNumId w:val="3"/>
  </w:num>
  <w:num w:numId="5" w16cid:durableId="17900537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24956183">
    <w:abstractNumId w:val="17"/>
  </w:num>
  <w:num w:numId="7" w16cid:durableId="122965335">
    <w:abstractNumId w:val="27"/>
  </w:num>
  <w:num w:numId="8" w16cid:durableId="418912520">
    <w:abstractNumId w:val="18"/>
  </w:num>
  <w:num w:numId="9" w16cid:durableId="1130323704">
    <w:abstractNumId w:val="13"/>
  </w:num>
  <w:num w:numId="10" w16cid:durableId="140658560">
    <w:abstractNumId w:val="0"/>
  </w:num>
  <w:num w:numId="11" w16cid:durableId="1394934301">
    <w:abstractNumId w:val="31"/>
  </w:num>
  <w:num w:numId="12" w16cid:durableId="1553030977">
    <w:abstractNumId w:val="29"/>
  </w:num>
  <w:num w:numId="13" w16cid:durableId="1217428771">
    <w:abstractNumId w:val="20"/>
  </w:num>
  <w:num w:numId="14" w16cid:durableId="91248006">
    <w:abstractNumId w:val="21"/>
  </w:num>
  <w:num w:numId="15" w16cid:durableId="1406534734">
    <w:abstractNumId w:val="2"/>
  </w:num>
  <w:num w:numId="16" w16cid:durableId="1093091820">
    <w:abstractNumId w:val="25"/>
  </w:num>
  <w:num w:numId="17" w16cid:durableId="1283657467">
    <w:abstractNumId w:val="33"/>
  </w:num>
  <w:num w:numId="18" w16cid:durableId="1995336985">
    <w:abstractNumId w:val="30"/>
  </w:num>
  <w:num w:numId="19" w16cid:durableId="141895381">
    <w:abstractNumId w:val="26"/>
  </w:num>
  <w:num w:numId="20" w16cid:durableId="1571580414">
    <w:abstractNumId w:val="19"/>
  </w:num>
  <w:num w:numId="21" w16cid:durableId="2078240414">
    <w:abstractNumId w:val="22"/>
  </w:num>
  <w:num w:numId="22" w16cid:durableId="1096629888">
    <w:abstractNumId w:val="16"/>
  </w:num>
  <w:num w:numId="23" w16cid:durableId="207882044">
    <w:abstractNumId w:val="4"/>
  </w:num>
  <w:num w:numId="24" w16cid:durableId="1089498339">
    <w:abstractNumId w:val="28"/>
  </w:num>
  <w:num w:numId="25" w16cid:durableId="1966230523">
    <w:abstractNumId w:val="8"/>
  </w:num>
  <w:num w:numId="26" w16cid:durableId="482429371">
    <w:abstractNumId w:val="14"/>
  </w:num>
  <w:num w:numId="27" w16cid:durableId="482044821">
    <w:abstractNumId w:val="15"/>
  </w:num>
  <w:num w:numId="28" w16cid:durableId="193536135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35290181">
    <w:abstractNumId w:val="7"/>
  </w:num>
  <w:num w:numId="30" w16cid:durableId="675764614">
    <w:abstractNumId w:val="24"/>
  </w:num>
  <w:num w:numId="31" w16cid:durableId="200246440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49860717">
    <w:abstractNumId w:val="1"/>
  </w:num>
  <w:num w:numId="33" w16cid:durableId="928467750">
    <w:abstractNumId w:val="9"/>
  </w:num>
  <w:num w:numId="34" w16cid:durableId="1793940460">
    <w:abstractNumId w:val="11"/>
  </w:num>
  <w:num w:numId="35" w16cid:durableId="9369052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hideSpellingErrors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E0"/>
    <w:rsid w:val="00000145"/>
    <w:rsid w:val="00001BF5"/>
    <w:rsid w:val="00002A0D"/>
    <w:rsid w:val="0000314B"/>
    <w:rsid w:val="00012AB4"/>
    <w:rsid w:val="000160A0"/>
    <w:rsid w:val="00016B07"/>
    <w:rsid w:val="00016DDB"/>
    <w:rsid w:val="000200D4"/>
    <w:rsid w:val="0002152E"/>
    <w:rsid w:val="00021EFB"/>
    <w:rsid w:val="00022B60"/>
    <w:rsid w:val="00023193"/>
    <w:rsid w:val="00023D77"/>
    <w:rsid w:val="000251D4"/>
    <w:rsid w:val="000258A8"/>
    <w:rsid w:val="00026487"/>
    <w:rsid w:val="00027F0B"/>
    <w:rsid w:val="0003224C"/>
    <w:rsid w:val="00035064"/>
    <w:rsid w:val="0003572F"/>
    <w:rsid w:val="00035A46"/>
    <w:rsid w:val="00036807"/>
    <w:rsid w:val="00040B1D"/>
    <w:rsid w:val="00041873"/>
    <w:rsid w:val="000425DE"/>
    <w:rsid w:val="0004682F"/>
    <w:rsid w:val="00047048"/>
    <w:rsid w:val="00050703"/>
    <w:rsid w:val="00050803"/>
    <w:rsid w:val="0005117E"/>
    <w:rsid w:val="00051916"/>
    <w:rsid w:val="00051E46"/>
    <w:rsid w:val="00052D2A"/>
    <w:rsid w:val="000535BF"/>
    <w:rsid w:val="000605B2"/>
    <w:rsid w:val="00060B80"/>
    <w:rsid w:val="00061B88"/>
    <w:rsid w:val="00062E50"/>
    <w:rsid w:val="00067E00"/>
    <w:rsid w:val="00070DAA"/>
    <w:rsid w:val="00071574"/>
    <w:rsid w:val="00072979"/>
    <w:rsid w:val="000729EA"/>
    <w:rsid w:val="00074010"/>
    <w:rsid w:val="00080C62"/>
    <w:rsid w:val="0008272A"/>
    <w:rsid w:val="00084432"/>
    <w:rsid w:val="00084B5A"/>
    <w:rsid w:val="00085214"/>
    <w:rsid w:val="00091013"/>
    <w:rsid w:val="00092203"/>
    <w:rsid w:val="0009286A"/>
    <w:rsid w:val="00092CF2"/>
    <w:rsid w:val="000934B5"/>
    <w:rsid w:val="000944FE"/>
    <w:rsid w:val="000978B4"/>
    <w:rsid w:val="000A61BB"/>
    <w:rsid w:val="000A65DD"/>
    <w:rsid w:val="000A7E53"/>
    <w:rsid w:val="000B3A83"/>
    <w:rsid w:val="000B599D"/>
    <w:rsid w:val="000B6084"/>
    <w:rsid w:val="000C15FA"/>
    <w:rsid w:val="000C2175"/>
    <w:rsid w:val="000C4CF4"/>
    <w:rsid w:val="000C6D82"/>
    <w:rsid w:val="000D07C8"/>
    <w:rsid w:val="000D16DE"/>
    <w:rsid w:val="000D1B14"/>
    <w:rsid w:val="000D4106"/>
    <w:rsid w:val="000D6C4A"/>
    <w:rsid w:val="000E0BE8"/>
    <w:rsid w:val="000F07DA"/>
    <w:rsid w:val="000F3655"/>
    <w:rsid w:val="000F3861"/>
    <w:rsid w:val="000F3E26"/>
    <w:rsid w:val="000F3F76"/>
    <w:rsid w:val="000F3F77"/>
    <w:rsid w:val="000F45C5"/>
    <w:rsid w:val="00101394"/>
    <w:rsid w:val="00102499"/>
    <w:rsid w:val="0010271B"/>
    <w:rsid w:val="00102E75"/>
    <w:rsid w:val="00105836"/>
    <w:rsid w:val="00105C22"/>
    <w:rsid w:val="00105CC6"/>
    <w:rsid w:val="00106B33"/>
    <w:rsid w:val="00110526"/>
    <w:rsid w:val="0011123F"/>
    <w:rsid w:val="00112382"/>
    <w:rsid w:val="00114486"/>
    <w:rsid w:val="0011479F"/>
    <w:rsid w:val="00116584"/>
    <w:rsid w:val="00117C43"/>
    <w:rsid w:val="001215C3"/>
    <w:rsid w:val="00124F42"/>
    <w:rsid w:val="0012668A"/>
    <w:rsid w:val="00126B1F"/>
    <w:rsid w:val="00127584"/>
    <w:rsid w:val="0013073C"/>
    <w:rsid w:val="00130D53"/>
    <w:rsid w:val="00133B8C"/>
    <w:rsid w:val="001379F9"/>
    <w:rsid w:val="0014069F"/>
    <w:rsid w:val="001410C5"/>
    <w:rsid w:val="001414B5"/>
    <w:rsid w:val="00141550"/>
    <w:rsid w:val="00143FD7"/>
    <w:rsid w:val="00144018"/>
    <w:rsid w:val="0014563C"/>
    <w:rsid w:val="001460B1"/>
    <w:rsid w:val="00146C55"/>
    <w:rsid w:val="00147AD0"/>
    <w:rsid w:val="001511AE"/>
    <w:rsid w:val="00151665"/>
    <w:rsid w:val="00153D1C"/>
    <w:rsid w:val="001559C1"/>
    <w:rsid w:val="0015722D"/>
    <w:rsid w:val="00160097"/>
    <w:rsid w:val="0016115A"/>
    <w:rsid w:val="001631CD"/>
    <w:rsid w:val="001648A6"/>
    <w:rsid w:val="00164F87"/>
    <w:rsid w:val="00164FD7"/>
    <w:rsid w:val="00166844"/>
    <w:rsid w:val="001706FE"/>
    <w:rsid w:val="00175510"/>
    <w:rsid w:val="001775C6"/>
    <w:rsid w:val="001821D4"/>
    <w:rsid w:val="001825BB"/>
    <w:rsid w:val="00184C7E"/>
    <w:rsid w:val="00186F02"/>
    <w:rsid w:val="001928CD"/>
    <w:rsid w:val="00196569"/>
    <w:rsid w:val="00196E09"/>
    <w:rsid w:val="001973B8"/>
    <w:rsid w:val="001976E0"/>
    <w:rsid w:val="001A0C84"/>
    <w:rsid w:val="001A20AF"/>
    <w:rsid w:val="001A5CEE"/>
    <w:rsid w:val="001A7CAE"/>
    <w:rsid w:val="001B17B6"/>
    <w:rsid w:val="001B2513"/>
    <w:rsid w:val="001B7728"/>
    <w:rsid w:val="001C0121"/>
    <w:rsid w:val="001C1131"/>
    <w:rsid w:val="001C286E"/>
    <w:rsid w:val="001C4EBC"/>
    <w:rsid w:val="001C5E49"/>
    <w:rsid w:val="001C6362"/>
    <w:rsid w:val="001C660D"/>
    <w:rsid w:val="001D2660"/>
    <w:rsid w:val="001D568D"/>
    <w:rsid w:val="001D57BA"/>
    <w:rsid w:val="001D5AF2"/>
    <w:rsid w:val="001E092E"/>
    <w:rsid w:val="001E1BE4"/>
    <w:rsid w:val="001E6C4C"/>
    <w:rsid w:val="001F276F"/>
    <w:rsid w:val="001F3559"/>
    <w:rsid w:val="001F461B"/>
    <w:rsid w:val="001F6C6C"/>
    <w:rsid w:val="00201500"/>
    <w:rsid w:val="002016FC"/>
    <w:rsid w:val="00202DDC"/>
    <w:rsid w:val="00203786"/>
    <w:rsid w:val="00203CDC"/>
    <w:rsid w:val="00206A99"/>
    <w:rsid w:val="002103D7"/>
    <w:rsid w:val="00213D6A"/>
    <w:rsid w:val="00217093"/>
    <w:rsid w:val="002241AF"/>
    <w:rsid w:val="00225AB6"/>
    <w:rsid w:val="002306BF"/>
    <w:rsid w:val="00230B4C"/>
    <w:rsid w:val="00230D79"/>
    <w:rsid w:val="002323E9"/>
    <w:rsid w:val="00234D3B"/>
    <w:rsid w:val="002365B2"/>
    <w:rsid w:val="00237B71"/>
    <w:rsid w:val="00242033"/>
    <w:rsid w:val="002429BD"/>
    <w:rsid w:val="00243171"/>
    <w:rsid w:val="00247ACB"/>
    <w:rsid w:val="00251842"/>
    <w:rsid w:val="00252250"/>
    <w:rsid w:val="00253BC2"/>
    <w:rsid w:val="002553B8"/>
    <w:rsid w:val="00256885"/>
    <w:rsid w:val="0026006E"/>
    <w:rsid w:val="00260168"/>
    <w:rsid w:val="00260A87"/>
    <w:rsid w:val="0027022B"/>
    <w:rsid w:val="0027091F"/>
    <w:rsid w:val="0027210F"/>
    <w:rsid w:val="00273AA3"/>
    <w:rsid w:val="00275ADD"/>
    <w:rsid w:val="00277BE1"/>
    <w:rsid w:val="00280DCD"/>
    <w:rsid w:val="00281BFD"/>
    <w:rsid w:val="002829AB"/>
    <w:rsid w:val="00282DD2"/>
    <w:rsid w:val="0028644C"/>
    <w:rsid w:val="00287741"/>
    <w:rsid w:val="00291D9A"/>
    <w:rsid w:val="002936A4"/>
    <w:rsid w:val="00293709"/>
    <w:rsid w:val="0029389C"/>
    <w:rsid w:val="00293DAA"/>
    <w:rsid w:val="00294776"/>
    <w:rsid w:val="002A06B7"/>
    <w:rsid w:val="002A13D8"/>
    <w:rsid w:val="002A3037"/>
    <w:rsid w:val="002A33EA"/>
    <w:rsid w:val="002A6970"/>
    <w:rsid w:val="002B0009"/>
    <w:rsid w:val="002B51BC"/>
    <w:rsid w:val="002C0877"/>
    <w:rsid w:val="002C32AD"/>
    <w:rsid w:val="002D14EA"/>
    <w:rsid w:val="002D2BA9"/>
    <w:rsid w:val="002D51A5"/>
    <w:rsid w:val="002D7606"/>
    <w:rsid w:val="002E1664"/>
    <w:rsid w:val="002E29C1"/>
    <w:rsid w:val="002E2EAC"/>
    <w:rsid w:val="002E6DC8"/>
    <w:rsid w:val="002F4832"/>
    <w:rsid w:val="002F6062"/>
    <w:rsid w:val="002F661C"/>
    <w:rsid w:val="00303655"/>
    <w:rsid w:val="00303978"/>
    <w:rsid w:val="00305B14"/>
    <w:rsid w:val="003108C3"/>
    <w:rsid w:val="0031137C"/>
    <w:rsid w:val="003123D9"/>
    <w:rsid w:val="00313869"/>
    <w:rsid w:val="00313D00"/>
    <w:rsid w:val="00316B2A"/>
    <w:rsid w:val="003200F6"/>
    <w:rsid w:val="003219AC"/>
    <w:rsid w:val="003254AC"/>
    <w:rsid w:val="003261CA"/>
    <w:rsid w:val="00327785"/>
    <w:rsid w:val="00330BA0"/>
    <w:rsid w:val="00335199"/>
    <w:rsid w:val="00335E02"/>
    <w:rsid w:val="00335FBB"/>
    <w:rsid w:val="003363EA"/>
    <w:rsid w:val="00336FC5"/>
    <w:rsid w:val="003372BB"/>
    <w:rsid w:val="0033766D"/>
    <w:rsid w:val="003401C0"/>
    <w:rsid w:val="0034066E"/>
    <w:rsid w:val="0034078E"/>
    <w:rsid w:val="003432B5"/>
    <w:rsid w:val="0034403C"/>
    <w:rsid w:val="0034559B"/>
    <w:rsid w:val="003465E8"/>
    <w:rsid w:val="00347A3E"/>
    <w:rsid w:val="003531CA"/>
    <w:rsid w:val="00354535"/>
    <w:rsid w:val="00361C1E"/>
    <w:rsid w:val="00361F46"/>
    <w:rsid w:val="003621B2"/>
    <w:rsid w:val="0036470D"/>
    <w:rsid w:val="003658EE"/>
    <w:rsid w:val="00365C4E"/>
    <w:rsid w:val="0036600F"/>
    <w:rsid w:val="003719B7"/>
    <w:rsid w:val="00376D39"/>
    <w:rsid w:val="00377278"/>
    <w:rsid w:val="00380188"/>
    <w:rsid w:val="00383197"/>
    <w:rsid w:val="00383E1F"/>
    <w:rsid w:val="00384C9C"/>
    <w:rsid w:val="00386D8D"/>
    <w:rsid w:val="00393E21"/>
    <w:rsid w:val="003953C5"/>
    <w:rsid w:val="003955DF"/>
    <w:rsid w:val="00395AF7"/>
    <w:rsid w:val="00396A70"/>
    <w:rsid w:val="003A0A1E"/>
    <w:rsid w:val="003A502A"/>
    <w:rsid w:val="003A740E"/>
    <w:rsid w:val="003B3E8A"/>
    <w:rsid w:val="003B5D3F"/>
    <w:rsid w:val="003B6D73"/>
    <w:rsid w:val="003C43D5"/>
    <w:rsid w:val="003C567D"/>
    <w:rsid w:val="003D0B9D"/>
    <w:rsid w:val="003D1333"/>
    <w:rsid w:val="003D19CD"/>
    <w:rsid w:val="003D330A"/>
    <w:rsid w:val="003D4F59"/>
    <w:rsid w:val="003E7B5C"/>
    <w:rsid w:val="003F0569"/>
    <w:rsid w:val="003F0C09"/>
    <w:rsid w:val="003F3E21"/>
    <w:rsid w:val="003F520D"/>
    <w:rsid w:val="003F524D"/>
    <w:rsid w:val="003F5B6E"/>
    <w:rsid w:val="003F5F0E"/>
    <w:rsid w:val="00403E71"/>
    <w:rsid w:val="00405658"/>
    <w:rsid w:val="00405A8A"/>
    <w:rsid w:val="00405B3E"/>
    <w:rsid w:val="004105CD"/>
    <w:rsid w:val="00411E25"/>
    <w:rsid w:val="0041319B"/>
    <w:rsid w:val="00413E81"/>
    <w:rsid w:val="00413E8D"/>
    <w:rsid w:val="00413FDA"/>
    <w:rsid w:val="004143E5"/>
    <w:rsid w:val="004144D3"/>
    <w:rsid w:val="004146E1"/>
    <w:rsid w:val="0041482E"/>
    <w:rsid w:val="0041652B"/>
    <w:rsid w:val="00417A05"/>
    <w:rsid w:val="00424F35"/>
    <w:rsid w:val="00426DDD"/>
    <w:rsid w:val="00427F9C"/>
    <w:rsid w:val="00430CCA"/>
    <w:rsid w:val="004349E5"/>
    <w:rsid w:val="00435A02"/>
    <w:rsid w:val="004379E6"/>
    <w:rsid w:val="004416E3"/>
    <w:rsid w:val="004426AD"/>
    <w:rsid w:val="00443681"/>
    <w:rsid w:val="004457EF"/>
    <w:rsid w:val="004463DA"/>
    <w:rsid w:val="00447430"/>
    <w:rsid w:val="00447F14"/>
    <w:rsid w:val="004514B7"/>
    <w:rsid w:val="00454C37"/>
    <w:rsid w:val="00455339"/>
    <w:rsid w:val="004564B0"/>
    <w:rsid w:val="00456972"/>
    <w:rsid w:val="00456B66"/>
    <w:rsid w:val="00456C3A"/>
    <w:rsid w:val="00456CA6"/>
    <w:rsid w:val="00462076"/>
    <w:rsid w:val="0046235F"/>
    <w:rsid w:val="00463B58"/>
    <w:rsid w:val="00467269"/>
    <w:rsid w:val="004769B8"/>
    <w:rsid w:val="00476C7A"/>
    <w:rsid w:val="00477460"/>
    <w:rsid w:val="00491FA7"/>
    <w:rsid w:val="00493293"/>
    <w:rsid w:val="00494F2D"/>
    <w:rsid w:val="00495033"/>
    <w:rsid w:val="004A0D9A"/>
    <w:rsid w:val="004A1114"/>
    <w:rsid w:val="004A1DE3"/>
    <w:rsid w:val="004A2450"/>
    <w:rsid w:val="004A748E"/>
    <w:rsid w:val="004A7995"/>
    <w:rsid w:val="004B3E18"/>
    <w:rsid w:val="004B43FF"/>
    <w:rsid w:val="004B4822"/>
    <w:rsid w:val="004B6559"/>
    <w:rsid w:val="004B6775"/>
    <w:rsid w:val="004C0937"/>
    <w:rsid w:val="004C370E"/>
    <w:rsid w:val="004C5EDE"/>
    <w:rsid w:val="004C798C"/>
    <w:rsid w:val="004D084D"/>
    <w:rsid w:val="004D11DC"/>
    <w:rsid w:val="004D2A86"/>
    <w:rsid w:val="004D3297"/>
    <w:rsid w:val="004D4CC7"/>
    <w:rsid w:val="004E21DC"/>
    <w:rsid w:val="004E230C"/>
    <w:rsid w:val="004E2A51"/>
    <w:rsid w:val="004E40B4"/>
    <w:rsid w:val="004E625C"/>
    <w:rsid w:val="004E6EE5"/>
    <w:rsid w:val="004F22FC"/>
    <w:rsid w:val="004F2DFA"/>
    <w:rsid w:val="004F52FF"/>
    <w:rsid w:val="004F55F6"/>
    <w:rsid w:val="004F5702"/>
    <w:rsid w:val="004F57E6"/>
    <w:rsid w:val="004F6FD2"/>
    <w:rsid w:val="004F7EFD"/>
    <w:rsid w:val="0050087C"/>
    <w:rsid w:val="00500CEF"/>
    <w:rsid w:val="005017B4"/>
    <w:rsid w:val="00503CB2"/>
    <w:rsid w:val="005044CC"/>
    <w:rsid w:val="005072CF"/>
    <w:rsid w:val="00507596"/>
    <w:rsid w:val="005106DB"/>
    <w:rsid w:val="00511E4F"/>
    <w:rsid w:val="0051436E"/>
    <w:rsid w:val="00514F0F"/>
    <w:rsid w:val="00522346"/>
    <w:rsid w:val="005265CE"/>
    <w:rsid w:val="005341B0"/>
    <w:rsid w:val="005343FF"/>
    <w:rsid w:val="0053579B"/>
    <w:rsid w:val="00535A0F"/>
    <w:rsid w:val="00535E52"/>
    <w:rsid w:val="0054074D"/>
    <w:rsid w:val="00541C96"/>
    <w:rsid w:val="00541E25"/>
    <w:rsid w:val="005431F5"/>
    <w:rsid w:val="00544127"/>
    <w:rsid w:val="0054451D"/>
    <w:rsid w:val="00552578"/>
    <w:rsid w:val="0055313D"/>
    <w:rsid w:val="00555B08"/>
    <w:rsid w:val="00562C4E"/>
    <w:rsid w:val="00562E2C"/>
    <w:rsid w:val="005645AE"/>
    <w:rsid w:val="0056625E"/>
    <w:rsid w:val="00572C58"/>
    <w:rsid w:val="00576E65"/>
    <w:rsid w:val="00580D7B"/>
    <w:rsid w:val="005819D4"/>
    <w:rsid w:val="00581ACA"/>
    <w:rsid w:val="005820EA"/>
    <w:rsid w:val="005828B9"/>
    <w:rsid w:val="005846DB"/>
    <w:rsid w:val="00585F57"/>
    <w:rsid w:val="005868CC"/>
    <w:rsid w:val="005869C1"/>
    <w:rsid w:val="005910A2"/>
    <w:rsid w:val="00592A13"/>
    <w:rsid w:val="00593052"/>
    <w:rsid w:val="00593422"/>
    <w:rsid w:val="005934FF"/>
    <w:rsid w:val="005941C0"/>
    <w:rsid w:val="00595B56"/>
    <w:rsid w:val="005A10E0"/>
    <w:rsid w:val="005A1C4B"/>
    <w:rsid w:val="005A48E3"/>
    <w:rsid w:val="005A547B"/>
    <w:rsid w:val="005A7557"/>
    <w:rsid w:val="005A7C7E"/>
    <w:rsid w:val="005A7EDD"/>
    <w:rsid w:val="005B111F"/>
    <w:rsid w:val="005B277A"/>
    <w:rsid w:val="005B2EFE"/>
    <w:rsid w:val="005B4997"/>
    <w:rsid w:val="005B517B"/>
    <w:rsid w:val="005B5320"/>
    <w:rsid w:val="005B715C"/>
    <w:rsid w:val="005B77E0"/>
    <w:rsid w:val="005C041A"/>
    <w:rsid w:val="005C0803"/>
    <w:rsid w:val="005C5083"/>
    <w:rsid w:val="005C549D"/>
    <w:rsid w:val="005C5B5E"/>
    <w:rsid w:val="005C697F"/>
    <w:rsid w:val="005D07AA"/>
    <w:rsid w:val="005D0BC2"/>
    <w:rsid w:val="005D1A87"/>
    <w:rsid w:val="005D29E2"/>
    <w:rsid w:val="005D3518"/>
    <w:rsid w:val="005D7CBE"/>
    <w:rsid w:val="005E1205"/>
    <w:rsid w:val="005E169B"/>
    <w:rsid w:val="005E17C4"/>
    <w:rsid w:val="005E3B4D"/>
    <w:rsid w:val="005E6D74"/>
    <w:rsid w:val="005E7202"/>
    <w:rsid w:val="005F083E"/>
    <w:rsid w:val="005F101D"/>
    <w:rsid w:val="005F331D"/>
    <w:rsid w:val="005F3F01"/>
    <w:rsid w:val="005F56F4"/>
    <w:rsid w:val="005F75C4"/>
    <w:rsid w:val="005F7A77"/>
    <w:rsid w:val="00602A89"/>
    <w:rsid w:val="00602C97"/>
    <w:rsid w:val="006060F3"/>
    <w:rsid w:val="0060722D"/>
    <w:rsid w:val="0060727F"/>
    <w:rsid w:val="006123AB"/>
    <w:rsid w:val="00612419"/>
    <w:rsid w:val="00615041"/>
    <w:rsid w:val="00615349"/>
    <w:rsid w:val="0062016E"/>
    <w:rsid w:val="0062119E"/>
    <w:rsid w:val="006229F4"/>
    <w:rsid w:val="00622AB9"/>
    <w:rsid w:val="0062438F"/>
    <w:rsid w:val="0062792D"/>
    <w:rsid w:val="0063185A"/>
    <w:rsid w:val="00631906"/>
    <w:rsid w:val="006341EA"/>
    <w:rsid w:val="00640BDD"/>
    <w:rsid w:val="0064301D"/>
    <w:rsid w:val="006455A9"/>
    <w:rsid w:val="006464B7"/>
    <w:rsid w:val="006476A3"/>
    <w:rsid w:val="0065136C"/>
    <w:rsid w:val="00651C48"/>
    <w:rsid w:val="00655DB4"/>
    <w:rsid w:val="00656BBA"/>
    <w:rsid w:val="00662892"/>
    <w:rsid w:val="0066311D"/>
    <w:rsid w:val="00663543"/>
    <w:rsid w:val="006657E3"/>
    <w:rsid w:val="0067070C"/>
    <w:rsid w:val="00673A4A"/>
    <w:rsid w:val="00675DF9"/>
    <w:rsid w:val="006764E1"/>
    <w:rsid w:val="00693EBD"/>
    <w:rsid w:val="006945ED"/>
    <w:rsid w:val="00695CD5"/>
    <w:rsid w:val="00696977"/>
    <w:rsid w:val="006A0768"/>
    <w:rsid w:val="006A08D3"/>
    <w:rsid w:val="006A0EB2"/>
    <w:rsid w:val="006A12D5"/>
    <w:rsid w:val="006A3DFA"/>
    <w:rsid w:val="006A4C66"/>
    <w:rsid w:val="006A58B9"/>
    <w:rsid w:val="006A6AC7"/>
    <w:rsid w:val="006B1A05"/>
    <w:rsid w:val="006B2015"/>
    <w:rsid w:val="006B293B"/>
    <w:rsid w:val="006B2AC2"/>
    <w:rsid w:val="006B2E47"/>
    <w:rsid w:val="006B552A"/>
    <w:rsid w:val="006B6C49"/>
    <w:rsid w:val="006C0166"/>
    <w:rsid w:val="006C1C61"/>
    <w:rsid w:val="006C6D7F"/>
    <w:rsid w:val="006C7E6D"/>
    <w:rsid w:val="006D0056"/>
    <w:rsid w:val="006D0359"/>
    <w:rsid w:val="006D077B"/>
    <w:rsid w:val="006D4EC0"/>
    <w:rsid w:val="006D5D08"/>
    <w:rsid w:val="006D7367"/>
    <w:rsid w:val="006E189E"/>
    <w:rsid w:val="006E6175"/>
    <w:rsid w:val="006E673E"/>
    <w:rsid w:val="006E7F2F"/>
    <w:rsid w:val="006F017E"/>
    <w:rsid w:val="006F134F"/>
    <w:rsid w:val="006F1632"/>
    <w:rsid w:val="006F2932"/>
    <w:rsid w:val="006F4D43"/>
    <w:rsid w:val="007003F5"/>
    <w:rsid w:val="00700DD9"/>
    <w:rsid w:val="0070102D"/>
    <w:rsid w:val="00701D01"/>
    <w:rsid w:val="0070396B"/>
    <w:rsid w:val="0070794F"/>
    <w:rsid w:val="007130BC"/>
    <w:rsid w:val="0071329C"/>
    <w:rsid w:val="0071490B"/>
    <w:rsid w:val="00715748"/>
    <w:rsid w:val="00716E69"/>
    <w:rsid w:val="00717ADE"/>
    <w:rsid w:val="00717CAF"/>
    <w:rsid w:val="007211F3"/>
    <w:rsid w:val="0072144F"/>
    <w:rsid w:val="0072293C"/>
    <w:rsid w:val="0072390A"/>
    <w:rsid w:val="00723E87"/>
    <w:rsid w:val="00723F97"/>
    <w:rsid w:val="007250F2"/>
    <w:rsid w:val="007260EA"/>
    <w:rsid w:val="00726A89"/>
    <w:rsid w:val="00730EF9"/>
    <w:rsid w:val="00732A72"/>
    <w:rsid w:val="007333A1"/>
    <w:rsid w:val="007358E8"/>
    <w:rsid w:val="00737323"/>
    <w:rsid w:val="00743370"/>
    <w:rsid w:val="00744762"/>
    <w:rsid w:val="00745E91"/>
    <w:rsid w:val="00746512"/>
    <w:rsid w:val="00754187"/>
    <w:rsid w:val="00756110"/>
    <w:rsid w:val="00757298"/>
    <w:rsid w:val="0076063B"/>
    <w:rsid w:val="0076080D"/>
    <w:rsid w:val="00764249"/>
    <w:rsid w:val="0076428A"/>
    <w:rsid w:val="007649D2"/>
    <w:rsid w:val="00766A44"/>
    <w:rsid w:val="00766D0C"/>
    <w:rsid w:val="00766D7D"/>
    <w:rsid w:val="007679BE"/>
    <w:rsid w:val="00770B41"/>
    <w:rsid w:val="00771A80"/>
    <w:rsid w:val="00771F3C"/>
    <w:rsid w:val="00775B91"/>
    <w:rsid w:val="00775C75"/>
    <w:rsid w:val="00780756"/>
    <w:rsid w:val="007821DF"/>
    <w:rsid w:val="007828AA"/>
    <w:rsid w:val="00782A20"/>
    <w:rsid w:val="00782AD8"/>
    <w:rsid w:val="00782C68"/>
    <w:rsid w:val="00783526"/>
    <w:rsid w:val="007855CC"/>
    <w:rsid w:val="00791195"/>
    <w:rsid w:val="007913F3"/>
    <w:rsid w:val="00791841"/>
    <w:rsid w:val="007931A4"/>
    <w:rsid w:val="00793DD6"/>
    <w:rsid w:val="007958E6"/>
    <w:rsid w:val="00795FE3"/>
    <w:rsid w:val="00796EF8"/>
    <w:rsid w:val="00797926"/>
    <w:rsid w:val="007A0531"/>
    <w:rsid w:val="007A3D36"/>
    <w:rsid w:val="007A4F0A"/>
    <w:rsid w:val="007A709E"/>
    <w:rsid w:val="007A75E0"/>
    <w:rsid w:val="007B0081"/>
    <w:rsid w:val="007B1604"/>
    <w:rsid w:val="007B231F"/>
    <w:rsid w:val="007B535B"/>
    <w:rsid w:val="007B6DE9"/>
    <w:rsid w:val="007C17CB"/>
    <w:rsid w:val="007C2735"/>
    <w:rsid w:val="007C4AA0"/>
    <w:rsid w:val="007C54D3"/>
    <w:rsid w:val="007C5C6D"/>
    <w:rsid w:val="007C6E9B"/>
    <w:rsid w:val="007C7753"/>
    <w:rsid w:val="007C782C"/>
    <w:rsid w:val="007C7B3E"/>
    <w:rsid w:val="007D21DF"/>
    <w:rsid w:val="007D2939"/>
    <w:rsid w:val="007D3732"/>
    <w:rsid w:val="007D3CCA"/>
    <w:rsid w:val="007E043D"/>
    <w:rsid w:val="007E0BF9"/>
    <w:rsid w:val="007E20DF"/>
    <w:rsid w:val="007E2CB7"/>
    <w:rsid w:val="007E55D9"/>
    <w:rsid w:val="007E6E44"/>
    <w:rsid w:val="007E6EC0"/>
    <w:rsid w:val="007E779B"/>
    <w:rsid w:val="007E79EC"/>
    <w:rsid w:val="007F0E47"/>
    <w:rsid w:val="007F1F59"/>
    <w:rsid w:val="007F1F6B"/>
    <w:rsid w:val="007F350A"/>
    <w:rsid w:val="007F3732"/>
    <w:rsid w:val="007F6CB7"/>
    <w:rsid w:val="00805C41"/>
    <w:rsid w:val="008069B1"/>
    <w:rsid w:val="00810E2E"/>
    <w:rsid w:val="0081309E"/>
    <w:rsid w:val="008131B9"/>
    <w:rsid w:val="00816A6C"/>
    <w:rsid w:val="00817075"/>
    <w:rsid w:val="00820021"/>
    <w:rsid w:val="00820A7A"/>
    <w:rsid w:val="00824FCF"/>
    <w:rsid w:val="008257B1"/>
    <w:rsid w:val="00827682"/>
    <w:rsid w:val="008279B3"/>
    <w:rsid w:val="008320AD"/>
    <w:rsid w:val="0083329B"/>
    <w:rsid w:val="0083333B"/>
    <w:rsid w:val="0083337E"/>
    <w:rsid w:val="00833DB7"/>
    <w:rsid w:val="00836C55"/>
    <w:rsid w:val="00841AE3"/>
    <w:rsid w:val="00841C31"/>
    <w:rsid w:val="00841DA6"/>
    <w:rsid w:val="00842817"/>
    <w:rsid w:val="008430C1"/>
    <w:rsid w:val="0084395B"/>
    <w:rsid w:val="00844BF0"/>
    <w:rsid w:val="00845E01"/>
    <w:rsid w:val="008510C1"/>
    <w:rsid w:val="00852B3E"/>
    <w:rsid w:val="008630D2"/>
    <w:rsid w:val="0086375E"/>
    <w:rsid w:val="0086538E"/>
    <w:rsid w:val="00865AD1"/>
    <w:rsid w:val="00867DB0"/>
    <w:rsid w:val="00870786"/>
    <w:rsid w:val="00871A6C"/>
    <w:rsid w:val="00871BEE"/>
    <w:rsid w:val="008746E7"/>
    <w:rsid w:val="00875BFC"/>
    <w:rsid w:val="00877B74"/>
    <w:rsid w:val="00883259"/>
    <w:rsid w:val="008866A4"/>
    <w:rsid w:val="0088760E"/>
    <w:rsid w:val="00891B3D"/>
    <w:rsid w:val="0089218A"/>
    <w:rsid w:val="0089267A"/>
    <w:rsid w:val="00896EDB"/>
    <w:rsid w:val="0089786E"/>
    <w:rsid w:val="008A032A"/>
    <w:rsid w:val="008A6B6B"/>
    <w:rsid w:val="008A7043"/>
    <w:rsid w:val="008A7E45"/>
    <w:rsid w:val="008B04C0"/>
    <w:rsid w:val="008B2F5F"/>
    <w:rsid w:val="008B5332"/>
    <w:rsid w:val="008C0D61"/>
    <w:rsid w:val="008C1742"/>
    <w:rsid w:val="008C27A8"/>
    <w:rsid w:val="008C29E0"/>
    <w:rsid w:val="008C41A4"/>
    <w:rsid w:val="008C4CDA"/>
    <w:rsid w:val="008C7F4F"/>
    <w:rsid w:val="008D0DED"/>
    <w:rsid w:val="008D1381"/>
    <w:rsid w:val="008D1B5E"/>
    <w:rsid w:val="008D4CE3"/>
    <w:rsid w:val="008D5113"/>
    <w:rsid w:val="008D61F9"/>
    <w:rsid w:val="008E01D5"/>
    <w:rsid w:val="008E0243"/>
    <w:rsid w:val="008E5838"/>
    <w:rsid w:val="008E7D00"/>
    <w:rsid w:val="00903E17"/>
    <w:rsid w:val="009079BA"/>
    <w:rsid w:val="00911D83"/>
    <w:rsid w:val="00915E09"/>
    <w:rsid w:val="0091640F"/>
    <w:rsid w:val="009273BB"/>
    <w:rsid w:val="00930778"/>
    <w:rsid w:val="00933746"/>
    <w:rsid w:val="009338A7"/>
    <w:rsid w:val="00934ED7"/>
    <w:rsid w:val="0093657C"/>
    <w:rsid w:val="009368FA"/>
    <w:rsid w:val="00942FA7"/>
    <w:rsid w:val="00943B1A"/>
    <w:rsid w:val="009467E0"/>
    <w:rsid w:val="00947581"/>
    <w:rsid w:val="00950843"/>
    <w:rsid w:val="00951427"/>
    <w:rsid w:val="00951A94"/>
    <w:rsid w:val="009548B8"/>
    <w:rsid w:val="00954B48"/>
    <w:rsid w:val="009572B3"/>
    <w:rsid w:val="00961BFC"/>
    <w:rsid w:val="009620A5"/>
    <w:rsid w:val="00963702"/>
    <w:rsid w:val="0096788C"/>
    <w:rsid w:val="00967BE2"/>
    <w:rsid w:val="00971275"/>
    <w:rsid w:val="00971B6B"/>
    <w:rsid w:val="00972AA7"/>
    <w:rsid w:val="00975AD7"/>
    <w:rsid w:val="00980640"/>
    <w:rsid w:val="00981F9D"/>
    <w:rsid w:val="009843EE"/>
    <w:rsid w:val="00985532"/>
    <w:rsid w:val="00985582"/>
    <w:rsid w:val="00985BF4"/>
    <w:rsid w:val="00985DA4"/>
    <w:rsid w:val="00987BDD"/>
    <w:rsid w:val="00987DBE"/>
    <w:rsid w:val="00990C15"/>
    <w:rsid w:val="0099197E"/>
    <w:rsid w:val="0099460E"/>
    <w:rsid w:val="00997E21"/>
    <w:rsid w:val="009A2D77"/>
    <w:rsid w:val="009A40EF"/>
    <w:rsid w:val="009A78B7"/>
    <w:rsid w:val="009A7A03"/>
    <w:rsid w:val="009B064A"/>
    <w:rsid w:val="009B2E80"/>
    <w:rsid w:val="009B54A5"/>
    <w:rsid w:val="009B6005"/>
    <w:rsid w:val="009B7657"/>
    <w:rsid w:val="009B778B"/>
    <w:rsid w:val="009C1471"/>
    <w:rsid w:val="009C210C"/>
    <w:rsid w:val="009C23FE"/>
    <w:rsid w:val="009C2863"/>
    <w:rsid w:val="009C3AF0"/>
    <w:rsid w:val="009D0AD1"/>
    <w:rsid w:val="009D0DEE"/>
    <w:rsid w:val="009D1A92"/>
    <w:rsid w:val="009D3A35"/>
    <w:rsid w:val="009D4489"/>
    <w:rsid w:val="009D4A25"/>
    <w:rsid w:val="009D5E98"/>
    <w:rsid w:val="009D7C8E"/>
    <w:rsid w:val="009D7D5A"/>
    <w:rsid w:val="009E0F21"/>
    <w:rsid w:val="009E24B8"/>
    <w:rsid w:val="009E30A2"/>
    <w:rsid w:val="009E3329"/>
    <w:rsid w:val="009E5F1B"/>
    <w:rsid w:val="009E60DB"/>
    <w:rsid w:val="009E6624"/>
    <w:rsid w:val="009E6941"/>
    <w:rsid w:val="009E6FBA"/>
    <w:rsid w:val="009E7518"/>
    <w:rsid w:val="009E7731"/>
    <w:rsid w:val="009E788D"/>
    <w:rsid w:val="009F2A97"/>
    <w:rsid w:val="009F4247"/>
    <w:rsid w:val="009F4E1C"/>
    <w:rsid w:val="009F7911"/>
    <w:rsid w:val="00A0319C"/>
    <w:rsid w:val="00A03C5C"/>
    <w:rsid w:val="00A068EC"/>
    <w:rsid w:val="00A102DB"/>
    <w:rsid w:val="00A121F0"/>
    <w:rsid w:val="00A132A5"/>
    <w:rsid w:val="00A13D3E"/>
    <w:rsid w:val="00A1469B"/>
    <w:rsid w:val="00A14B5E"/>
    <w:rsid w:val="00A174BA"/>
    <w:rsid w:val="00A17C65"/>
    <w:rsid w:val="00A17CB8"/>
    <w:rsid w:val="00A20043"/>
    <w:rsid w:val="00A23A9D"/>
    <w:rsid w:val="00A23D48"/>
    <w:rsid w:val="00A2740D"/>
    <w:rsid w:val="00A319CE"/>
    <w:rsid w:val="00A33EC1"/>
    <w:rsid w:val="00A34275"/>
    <w:rsid w:val="00A34FB4"/>
    <w:rsid w:val="00A37487"/>
    <w:rsid w:val="00A4076C"/>
    <w:rsid w:val="00A410D2"/>
    <w:rsid w:val="00A45B70"/>
    <w:rsid w:val="00A461E4"/>
    <w:rsid w:val="00A4716D"/>
    <w:rsid w:val="00A47A50"/>
    <w:rsid w:val="00A5123D"/>
    <w:rsid w:val="00A55071"/>
    <w:rsid w:val="00A5728E"/>
    <w:rsid w:val="00A57C24"/>
    <w:rsid w:val="00A57E2E"/>
    <w:rsid w:val="00A60672"/>
    <w:rsid w:val="00A71076"/>
    <w:rsid w:val="00A73238"/>
    <w:rsid w:val="00A77C18"/>
    <w:rsid w:val="00A81FD3"/>
    <w:rsid w:val="00A85ADC"/>
    <w:rsid w:val="00A86381"/>
    <w:rsid w:val="00A87DCA"/>
    <w:rsid w:val="00A90ED9"/>
    <w:rsid w:val="00A93112"/>
    <w:rsid w:val="00A951B4"/>
    <w:rsid w:val="00A959E6"/>
    <w:rsid w:val="00A95A6A"/>
    <w:rsid w:val="00AA368A"/>
    <w:rsid w:val="00AA56E2"/>
    <w:rsid w:val="00AA5F6B"/>
    <w:rsid w:val="00AB4C68"/>
    <w:rsid w:val="00AB6350"/>
    <w:rsid w:val="00AB6D6F"/>
    <w:rsid w:val="00AB70DF"/>
    <w:rsid w:val="00AC1298"/>
    <w:rsid w:val="00AC524B"/>
    <w:rsid w:val="00AC7966"/>
    <w:rsid w:val="00AD0B2C"/>
    <w:rsid w:val="00AD2723"/>
    <w:rsid w:val="00AD39A7"/>
    <w:rsid w:val="00AD6659"/>
    <w:rsid w:val="00AE011D"/>
    <w:rsid w:val="00AE024E"/>
    <w:rsid w:val="00AE033A"/>
    <w:rsid w:val="00AE172A"/>
    <w:rsid w:val="00AE2A3F"/>
    <w:rsid w:val="00AF0B90"/>
    <w:rsid w:val="00AF1199"/>
    <w:rsid w:val="00AF2A95"/>
    <w:rsid w:val="00AF6721"/>
    <w:rsid w:val="00B04D6C"/>
    <w:rsid w:val="00B05F70"/>
    <w:rsid w:val="00B066AF"/>
    <w:rsid w:val="00B15919"/>
    <w:rsid w:val="00B15ADF"/>
    <w:rsid w:val="00B167EB"/>
    <w:rsid w:val="00B168BE"/>
    <w:rsid w:val="00B1716F"/>
    <w:rsid w:val="00B204C5"/>
    <w:rsid w:val="00B23061"/>
    <w:rsid w:val="00B24D58"/>
    <w:rsid w:val="00B24FCD"/>
    <w:rsid w:val="00B26EE9"/>
    <w:rsid w:val="00B31EBB"/>
    <w:rsid w:val="00B33BD9"/>
    <w:rsid w:val="00B35C42"/>
    <w:rsid w:val="00B35E80"/>
    <w:rsid w:val="00B370A4"/>
    <w:rsid w:val="00B46182"/>
    <w:rsid w:val="00B46F98"/>
    <w:rsid w:val="00B51517"/>
    <w:rsid w:val="00B55268"/>
    <w:rsid w:val="00B55CE0"/>
    <w:rsid w:val="00B6094E"/>
    <w:rsid w:val="00B60E05"/>
    <w:rsid w:val="00B610AD"/>
    <w:rsid w:val="00B635DD"/>
    <w:rsid w:val="00B64EC2"/>
    <w:rsid w:val="00B71510"/>
    <w:rsid w:val="00B7326F"/>
    <w:rsid w:val="00B74369"/>
    <w:rsid w:val="00B752A6"/>
    <w:rsid w:val="00B81E14"/>
    <w:rsid w:val="00B8259C"/>
    <w:rsid w:val="00B840E9"/>
    <w:rsid w:val="00B843B0"/>
    <w:rsid w:val="00B8769A"/>
    <w:rsid w:val="00B877DD"/>
    <w:rsid w:val="00B92EA3"/>
    <w:rsid w:val="00B93269"/>
    <w:rsid w:val="00B93C71"/>
    <w:rsid w:val="00B94B63"/>
    <w:rsid w:val="00B97349"/>
    <w:rsid w:val="00B977CF"/>
    <w:rsid w:val="00B97B5F"/>
    <w:rsid w:val="00BA094C"/>
    <w:rsid w:val="00BA1BD7"/>
    <w:rsid w:val="00BA51B0"/>
    <w:rsid w:val="00BA608A"/>
    <w:rsid w:val="00BA7A19"/>
    <w:rsid w:val="00BB1651"/>
    <w:rsid w:val="00BB225D"/>
    <w:rsid w:val="00BB296F"/>
    <w:rsid w:val="00BB405D"/>
    <w:rsid w:val="00BB4BA0"/>
    <w:rsid w:val="00BB6DA3"/>
    <w:rsid w:val="00BB6E44"/>
    <w:rsid w:val="00BC1ABA"/>
    <w:rsid w:val="00BC1E28"/>
    <w:rsid w:val="00BC3647"/>
    <w:rsid w:val="00BC46C4"/>
    <w:rsid w:val="00BC6729"/>
    <w:rsid w:val="00BC74B3"/>
    <w:rsid w:val="00BC7D6F"/>
    <w:rsid w:val="00BD0894"/>
    <w:rsid w:val="00BD1A87"/>
    <w:rsid w:val="00BD3E33"/>
    <w:rsid w:val="00BD59F4"/>
    <w:rsid w:val="00BD5ACF"/>
    <w:rsid w:val="00BE19B0"/>
    <w:rsid w:val="00BE21B0"/>
    <w:rsid w:val="00BE6F4B"/>
    <w:rsid w:val="00BF0D2F"/>
    <w:rsid w:val="00BF2D30"/>
    <w:rsid w:val="00BF4721"/>
    <w:rsid w:val="00C03DF3"/>
    <w:rsid w:val="00C047B2"/>
    <w:rsid w:val="00C067CB"/>
    <w:rsid w:val="00C10F14"/>
    <w:rsid w:val="00C135E0"/>
    <w:rsid w:val="00C142B3"/>
    <w:rsid w:val="00C15784"/>
    <w:rsid w:val="00C162F0"/>
    <w:rsid w:val="00C31A15"/>
    <w:rsid w:val="00C41E4E"/>
    <w:rsid w:val="00C41EC5"/>
    <w:rsid w:val="00C42DC3"/>
    <w:rsid w:val="00C43C48"/>
    <w:rsid w:val="00C444E3"/>
    <w:rsid w:val="00C44D2C"/>
    <w:rsid w:val="00C45D93"/>
    <w:rsid w:val="00C4745C"/>
    <w:rsid w:val="00C51E46"/>
    <w:rsid w:val="00C56665"/>
    <w:rsid w:val="00C57329"/>
    <w:rsid w:val="00C5781B"/>
    <w:rsid w:val="00C57BF2"/>
    <w:rsid w:val="00C613C3"/>
    <w:rsid w:val="00C615D8"/>
    <w:rsid w:val="00C61BB6"/>
    <w:rsid w:val="00C6204F"/>
    <w:rsid w:val="00C62778"/>
    <w:rsid w:val="00C64BF0"/>
    <w:rsid w:val="00C65336"/>
    <w:rsid w:val="00C700CE"/>
    <w:rsid w:val="00C709D4"/>
    <w:rsid w:val="00C73706"/>
    <w:rsid w:val="00C7403D"/>
    <w:rsid w:val="00C74676"/>
    <w:rsid w:val="00C8214C"/>
    <w:rsid w:val="00C828A3"/>
    <w:rsid w:val="00C87793"/>
    <w:rsid w:val="00C91C83"/>
    <w:rsid w:val="00C9388B"/>
    <w:rsid w:val="00C93AEA"/>
    <w:rsid w:val="00C94EDC"/>
    <w:rsid w:val="00C9531F"/>
    <w:rsid w:val="00C95CB2"/>
    <w:rsid w:val="00C96745"/>
    <w:rsid w:val="00C96844"/>
    <w:rsid w:val="00C97A09"/>
    <w:rsid w:val="00C97A0D"/>
    <w:rsid w:val="00CA0F38"/>
    <w:rsid w:val="00CA10AB"/>
    <w:rsid w:val="00CA1216"/>
    <w:rsid w:val="00CA3685"/>
    <w:rsid w:val="00CA3A40"/>
    <w:rsid w:val="00CA6B49"/>
    <w:rsid w:val="00CA6D19"/>
    <w:rsid w:val="00CA79E8"/>
    <w:rsid w:val="00CB035D"/>
    <w:rsid w:val="00CB15D1"/>
    <w:rsid w:val="00CB30D3"/>
    <w:rsid w:val="00CB35B0"/>
    <w:rsid w:val="00CB5AE9"/>
    <w:rsid w:val="00CB62AD"/>
    <w:rsid w:val="00CC0820"/>
    <w:rsid w:val="00CC2671"/>
    <w:rsid w:val="00CC4D52"/>
    <w:rsid w:val="00CC69A9"/>
    <w:rsid w:val="00CC7E8B"/>
    <w:rsid w:val="00CC7F0B"/>
    <w:rsid w:val="00CD002B"/>
    <w:rsid w:val="00CD0765"/>
    <w:rsid w:val="00CD11CA"/>
    <w:rsid w:val="00CD36C1"/>
    <w:rsid w:val="00CD4207"/>
    <w:rsid w:val="00CD6BB0"/>
    <w:rsid w:val="00CD707B"/>
    <w:rsid w:val="00CE055F"/>
    <w:rsid w:val="00CE346A"/>
    <w:rsid w:val="00CE3B5C"/>
    <w:rsid w:val="00CE4718"/>
    <w:rsid w:val="00CE4B34"/>
    <w:rsid w:val="00CE5CAB"/>
    <w:rsid w:val="00CE6509"/>
    <w:rsid w:val="00CE6516"/>
    <w:rsid w:val="00CF0D53"/>
    <w:rsid w:val="00CF1B4E"/>
    <w:rsid w:val="00CF468A"/>
    <w:rsid w:val="00CF6B35"/>
    <w:rsid w:val="00CF7DB2"/>
    <w:rsid w:val="00D00C04"/>
    <w:rsid w:val="00D0100E"/>
    <w:rsid w:val="00D03E79"/>
    <w:rsid w:val="00D05537"/>
    <w:rsid w:val="00D15915"/>
    <w:rsid w:val="00D178D7"/>
    <w:rsid w:val="00D2040E"/>
    <w:rsid w:val="00D216E4"/>
    <w:rsid w:val="00D2252D"/>
    <w:rsid w:val="00D238DB"/>
    <w:rsid w:val="00D2453E"/>
    <w:rsid w:val="00D25597"/>
    <w:rsid w:val="00D31880"/>
    <w:rsid w:val="00D31DFD"/>
    <w:rsid w:val="00D31EDA"/>
    <w:rsid w:val="00D341C4"/>
    <w:rsid w:val="00D344AC"/>
    <w:rsid w:val="00D36C4F"/>
    <w:rsid w:val="00D4082D"/>
    <w:rsid w:val="00D439AD"/>
    <w:rsid w:val="00D45151"/>
    <w:rsid w:val="00D47C5A"/>
    <w:rsid w:val="00D50809"/>
    <w:rsid w:val="00D51759"/>
    <w:rsid w:val="00D51E9C"/>
    <w:rsid w:val="00D5280C"/>
    <w:rsid w:val="00D565B9"/>
    <w:rsid w:val="00D65C48"/>
    <w:rsid w:val="00D66AF4"/>
    <w:rsid w:val="00D67DBB"/>
    <w:rsid w:val="00D70C0A"/>
    <w:rsid w:val="00D770F9"/>
    <w:rsid w:val="00D77482"/>
    <w:rsid w:val="00D806CD"/>
    <w:rsid w:val="00D81CE6"/>
    <w:rsid w:val="00D84520"/>
    <w:rsid w:val="00D8615F"/>
    <w:rsid w:val="00D87A91"/>
    <w:rsid w:val="00D87F80"/>
    <w:rsid w:val="00D9058A"/>
    <w:rsid w:val="00D921DF"/>
    <w:rsid w:val="00D92AD0"/>
    <w:rsid w:val="00D92BE6"/>
    <w:rsid w:val="00D93384"/>
    <w:rsid w:val="00D96AA0"/>
    <w:rsid w:val="00DA061A"/>
    <w:rsid w:val="00DA2C19"/>
    <w:rsid w:val="00DA4AA7"/>
    <w:rsid w:val="00DA65FB"/>
    <w:rsid w:val="00DB489F"/>
    <w:rsid w:val="00DC0873"/>
    <w:rsid w:val="00DC3256"/>
    <w:rsid w:val="00DD1584"/>
    <w:rsid w:val="00DD1F43"/>
    <w:rsid w:val="00DD33B4"/>
    <w:rsid w:val="00DD385D"/>
    <w:rsid w:val="00DD6215"/>
    <w:rsid w:val="00DD6816"/>
    <w:rsid w:val="00DD7B7D"/>
    <w:rsid w:val="00DD7C31"/>
    <w:rsid w:val="00DE14EC"/>
    <w:rsid w:val="00DE587A"/>
    <w:rsid w:val="00DF1179"/>
    <w:rsid w:val="00DF1BC5"/>
    <w:rsid w:val="00DF2DF2"/>
    <w:rsid w:val="00DF385C"/>
    <w:rsid w:val="00DF4277"/>
    <w:rsid w:val="00E01033"/>
    <w:rsid w:val="00E017F5"/>
    <w:rsid w:val="00E03EEF"/>
    <w:rsid w:val="00E044F2"/>
    <w:rsid w:val="00E052D4"/>
    <w:rsid w:val="00E053E0"/>
    <w:rsid w:val="00E10812"/>
    <w:rsid w:val="00E127AE"/>
    <w:rsid w:val="00E13282"/>
    <w:rsid w:val="00E14984"/>
    <w:rsid w:val="00E152AE"/>
    <w:rsid w:val="00E1789E"/>
    <w:rsid w:val="00E20516"/>
    <w:rsid w:val="00E21554"/>
    <w:rsid w:val="00E21D86"/>
    <w:rsid w:val="00E22455"/>
    <w:rsid w:val="00E22F63"/>
    <w:rsid w:val="00E23D95"/>
    <w:rsid w:val="00E27445"/>
    <w:rsid w:val="00E30C56"/>
    <w:rsid w:val="00E31AD6"/>
    <w:rsid w:val="00E379AC"/>
    <w:rsid w:val="00E42C13"/>
    <w:rsid w:val="00E4547E"/>
    <w:rsid w:val="00E4785E"/>
    <w:rsid w:val="00E51496"/>
    <w:rsid w:val="00E55E42"/>
    <w:rsid w:val="00E570DD"/>
    <w:rsid w:val="00E60233"/>
    <w:rsid w:val="00E60289"/>
    <w:rsid w:val="00E60463"/>
    <w:rsid w:val="00E60610"/>
    <w:rsid w:val="00E607DB"/>
    <w:rsid w:val="00E60AFF"/>
    <w:rsid w:val="00E63945"/>
    <w:rsid w:val="00E65297"/>
    <w:rsid w:val="00E671A1"/>
    <w:rsid w:val="00E67CD1"/>
    <w:rsid w:val="00E726CB"/>
    <w:rsid w:val="00E73E03"/>
    <w:rsid w:val="00E743F1"/>
    <w:rsid w:val="00E745BB"/>
    <w:rsid w:val="00E77B0E"/>
    <w:rsid w:val="00E77E30"/>
    <w:rsid w:val="00E81FC3"/>
    <w:rsid w:val="00E834C4"/>
    <w:rsid w:val="00E85005"/>
    <w:rsid w:val="00E86022"/>
    <w:rsid w:val="00E862F4"/>
    <w:rsid w:val="00E877D6"/>
    <w:rsid w:val="00E90B54"/>
    <w:rsid w:val="00E90F85"/>
    <w:rsid w:val="00E9189D"/>
    <w:rsid w:val="00E9273F"/>
    <w:rsid w:val="00E9400D"/>
    <w:rsid w:val="00E94B0E"/>
    <w:rsid w:val="00E94E4A"/>
    <w:rsid w:val="00E955CC"/>
    <w:rsid w:val="00E96934"/>
    <w:rsid w:val="00EA1A83"/>
    <w:rsid w:val="00EA1E8E"/>
    <w:rsid w:val="00EA3453"/>
    <w:rsid w:val="00EA6A73"/>
    <w:rsid w:val="00EA7413"/>
    <w:rsid w:val="00EB0AD3"/>
    <w:rsid w:val="00EB11F7"/>
    <w:rsid w:val="00EB1215"/>
    <w:rsid w:val="00EB16AB"/>
    <w:rsid w:val="00EB25C5"/>
    <w:rsid w:val="00EB4D47"/>
    <w:rsid w:val="00EB5DA1"/>
    <w:rsid w:val="00EB61E0"/>
    <w:rsid w:val="00EC26AD"/>
    <w:rsid w:val="00EC2771"/>
    <w:rsid w:val="00EC44DB"/>
    <w:rsid w:val="00EC4768"/>
    <w:rsid w:val="00EC4D95"/>
    <w:rsid w:val="00ED0795"/>
    <w:rsid w:val="00ED0B53"/>
    <w:rsid w:val="00ED1340"/>
    <w:rsid w:val="00ED29E5"/>
    <w:rsid w:val="00EE4A25"/>
    <w:rsid w:val="00EE4CDE"/>
    <w:rsid w:val="00EE4EFB"/>
    <w:rsid w:val="00EE61C7"/>
    <w:rsid w:val="00EE74FA"/>
    <w:rsid w:val="00EF07EE"/>
    <w:rsid w:val="00EF3858"/>
    <w:rsid w:val="00F00557"/>
    <w:rsid w:val="00F0128E"/>
    <w:rsid w:val="00F0214A"/>
    <w:rsid w:val="00F029B1"/>
    <w:rsid w:val="00F04761"/>
    <w:rsid w:val="00F05344"/>
    <w:rsid w:val="00F0734E"/>
    <w:rsid w:val="00F07907"/>
    <w:rsid w:val="00F1539B"/>
    <w:rsid w:val="00F15F73"/>
    <w:rsid w:val="00F16071"/>
    <w:rsid w:val="00F16C69"/>
    <w:rsid w:val="00F174DB"/>
    <w:rsid w:val="00F213EA"/>
    <w:rsid w:val="00F24A1D"/>
    <w:rsid w:val="00F2738E"/>
    <w:rsid w:val="00F301DF"/>
    <w:rsid w:val="00F360EB"/>
    <w:rsid w:val="00F424FB"/>
    <w:rsid w:val="00F4589E"/>
    <w:rsid w:val="00F461A8"/>
    <w:rsid w:val="00F4640B"/>
    <w:rsid w:val="00F46B27"/>
    <w:rsid w:val="00F475AD"/>
    <w:rsid w:val="00F47858"/>
    <w:rsid w:val="00F50BA7"/>
    <w:rsid w:val="00F5318F"/>
    <w:rsid w:val="00F5639D"/>
    <w:rsid w:val="00F61BAC"/>
    <w:rsid w:val="00F633D4"/>
    <w:rsid w:val="00F64922"/>
    <w:rsid w:val="00F67851"/>
    <w:rsid w:val="00F732CB"/>
    <w:rsid w:val="00F74E14"/>
    <w:rsid w:val="00F74FC8"/>
    <w:rsid w:val="00F75B4C"/>
    <w:rsid w:val="00F76CDF"/>
    <w:rsid w:val="00F80FBF"/>
    <w:rsid w:val="00F83D38"/>
    <w:rsid w:val="00F863A1"/>
    <w:rsid w:val="00F86B9A"/>
    <w:rsid w:val="00F86F1E"/>
    <w:rsid w:val="00FA02F7"/>
    <w:rsid w:val="00FA0E7A"/>
    <w:rsid w:val="00FA204E"/>
    <w:rsid w:val="00FA370D"/>
    <w:rsid w:val="00FA3A85"/>
    <w:rsid w:val="00FA76DC"/>
    <w:rsid w:val="00FA78E8"/>
    <w:rsid w:val="00FB1E5D"/>
    <w:rsid w:val="00FB58B8"/>
    <w:rsid w:val="00FB7D82"/>
    <w:rsid w:val="00FC0115"/>
    <w:rsid w:val="00FC31D0"/>
    <w:rsid w:val="00FC456D"/>
    <w:rsid w:val="00FC575B"/>
    <w:rsid w:val="00FC5D6A"/>
    <w:rsid w:val="00FD1AB8"/>
    <w:rsid w:val="00FD2FDA"/>
    <w:rsid w:val="00FD3503"/>
    <w:rsid w:val="00FD63C5"/>
    <w:rsid w:val="00FD7B95"/>
    <w:rsid w:val="00FE2E85"/>
    <w:rsid w:val="00FE45D6"/>
    <w:rsid w:val="00FE6659"/>
    <w:rsid w:val="00FF0AC4"/>
    <w:rsid w:val="00FF0C9B"/>
    <w:rsid w:val="00FF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4D2074"/>
  <w15:docId w15:val="{C7D2DDEF-0F7D-497F-85AF-5A638B1C8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B54"/>
  </w:style>
  <w:style w:type="paragraph" w:styleId="Heading1">
    <w:name w:val="heading 1"/>
    <w:basedOn w:val="Normal"/>
    <w:next w:val="Normal"/>
    <w:link w:val="Heading1Char"/>
    <w:qFormat/>
    <w:rsid w:val="007A75E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A75E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A75E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7A75E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75E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A75E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A75E0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7A75E0"/>
    <w:rPr>
      <w:rFonts w:ascii="Calibri" w:eastAsia="Times New Roman" w:hAnsi="Calibri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7A75E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A75E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A75E0"/>
  </w:style>
  <w:style w:type="paragraph" w:styleId="Header">
    <w:name w:val="header"/>
    <w:basedOn w:val="Normal"/>
    <w:link w:val="HeaderChar"/>
    <w:uiPriority w:val="99"/>
    <w:rsid w:val="007A75E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A75E0"/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7A7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7A7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7A75E0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7A75E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qFormat/>
    <w:rsid w:val="007A75E0"/>
    <w:pPr>
      <w:spacing w:after="0" w:line="240" w:lineRule="auto"/>
    </w:pPr>
    <w:rPr>
      <w:rFonts w:ascii="Calibri" w:eastAsia="Calibri" w:hAnsi="Calibri" w:cs="Times New Roman"/>
      <w:lang w:val="bs-Latn-BA"/>
    </w:rPr>
  </w:style>
  <w:style w:type="paragraph" w:styleId="BodyText">
    <w:name w:val="Body Text"/>
    <w:basedOn w:val="Normal"/>
    <w:link w:val="BodyTextChar"/>
    <w:rsid w:val="007A75E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7A75E0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noteText">
    <w:name w:val="footnote text"/>
    <w:basedOn w:val="Normal"/>
    <w:link w:val="FootnoteTextChar"/>
    <w:semiHidden/>
    <w:rsid w:val="007A7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A75E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7A75E0"/>
    <w:rPr>
      <w:vertAlign w:val="superscript"/>
    </w:rPr>
  </w:style>
  <w:style w:type="paragraph" w:styleId="TOC4">
    <w:name w:val="toc 4"/>
    <w:basedOn w:val="Normal"/>
    <w:next w:val="Normal"/>
    <w:autoRedefine/>
    <w:uiPriority w:val="39"/>
    <w:rsid w:val="007A75E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7A75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styleId="FollowedHyperlink">
    <w:name w:val="FollowedHyperlink"/>
    <w:basedOn w:val="DefaultParagraphFont"/>
    <w:rsid w:val="007A75E0"/>
    <w:rPr>
      <w:color w:val="800080"/>
      <w:u w:val="single"/>
    </w:rPr>
  </w:style>
  <w:style w:type="character" w:customStyle="1" w:styleId="CharChar2">
    <w:name w:val="Char Char2"/>
    <w:locked/>
    <w:rsid w:val="007A75E0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1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7C6B0-4A2F-40C0-A909-0E9A17BCE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~WRL0002.tmp</Template>
  <TotalTime>4857</TotalTime>
  <Pages>1</Pages>
  <Words>14670</Words>
  <Characters>83621</Characters>
  <Application>Microsoft Office Word</Application>
  <DocSecurity>0</DocSecurity>
  <Lines>696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biljana.ilic</dc:creator>
  <cp:lastModifiedBy>Milosava Gligoric</cp:lastModifiedBy>
  <cp:revision>385</cp:revision>
  <cp:lastPrinted>2024-08-07T12:08:00Z</cp:lastPrinted>
  <dcterms:created xsi:type="dcterms:W3CDTF">2021-03-24T08:07:00Z</dcterms:created>
  <dcterms:modified xsi:type="dcterms:W3CDTF">2024-08-30T05:47:00Z</dcterms:modified>
</cp:coreProperties>
</file>